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style="position:absolute;margin-left:51.9pt;margin-top:.25pt;width:186.75pt;height:111pt;z-index:-251650560;visibility:visible" wrapcoords="-87 0 -87 21454 21600 21454 21600 0 -87 0">
                  <v:imagedata r:id="rId7" o:title=""/>
                  <w10:wrap type="tight"/>
                </v:shape>
              </w:pict>
            </w:r>
            <w:r w:rsidRPr="00A138C7">
              <w:rPr>
                <w:b/>
                <w:bCs/>
                <w:sz w:val="20"/>
                <w:szCs w:val="20"/>
              </w:rPr>
              <w:t>1.</w:t>
            </w: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C40C42" w:rsidRPr="00A138C7" w:rsidRDefault="00C40C42" w:rsidP="00A138C7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  <w:p w:rsidR="00C40C42" w:rsidRPr="00A138C7" w:rsidRDefault="00C40C42" w:rsidP="00A138C7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,Bold"/>
                <w:b/>
                <w:bCs/>
                <w:sz w:val="20"/>
                <w:szCs w:val="20"/>
              </w:rPr>
            </w:pPr>
            <w:r w:rsidRPr="00A138C7">
              <w:rPr>
                <w:rFonts w:cs="Arial,Bold"/>
                <w:bCs/>
                <w:sz w:val="20"/>
                <w:szCs w:val="20"/>
              </w:rPr>
              <w:t>Yukarıdaki grafikte ısı alan bir sıvının sıcaklığının zamanla değişimi verilmiştir.</w:t>
            </w:r>
          </w:p>
          <w:p w:rsidR="00C40C42" w:rsidRPr="00A138C7" w:rsidRDefault="00C40C42" w:rsidP="00A138C7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cs="Arial,Bold"/>
                <w:bCs/>
                <w:sz w:val="20"/>
                <w:szCs w:val="20"/>
              </w:rPr>
            </w:pPr>
            <w:r w:rsidRPr="00A138C7">
              <w:rPr>
                <w:rFonts w:cs="Arial,Bold"/>
                <w:b/>
                <w:bCs/>
                <w:sz w:val="20"/>
                <w:szCs w:val="20"/>
              </w:rPr>
              <w:t xml:space="preserve">Buna göre; sıvının kaynama sıcaklığı kaç </w:t>
            </w:r>
            <w:r w:rsidRPr="00A138C7">
              <w:rPr>
                <w:rFonts w:cs="Arial,Bold"/>
                <w:b/>
                <w:bCs/>
                <w:sz w:val="20"/>
                <w:szCs w:val="20"/>
                <w:vertAlign w:val="superscript"/>
              </w:rPr>
              <w:t>o</w:t>
            </w:r>
            <w:r w:rsidRPr="00A138C7">
              <w:rPr>
                <w:rFonts w:cs="Arial,Bold"/>
                <w:b/>
                <w:bCs/>
                <w:sz w:val="20"/>
                <w:szCs w:val="20"/>
              </w:rPr>
              <w:t>C’tır?</w:t>
            </w:r>
          </w:p>
          <w:p w:rsidR="00C40C42" w:rsidRPr="00A138C7" w:rsidRDefault="00C40C42" w:rsidP="00A13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A138C7">
              <w:rPr>
                <w:rFonts w:cs="Arial,Bold"/>
                <w:bCs/>
                <w:sz w:val="20"/>
                <w:szCs w:val="20"/>
              </w:rPr>
              <w:t>A) 40</w:t>
            </w:r>
            <w:r w:rsidRPr="00A138C7">
              <w:rPr>
                <w:rFonts w:cs="Arial,Bold"/>
                <w:bCs/>
                <w:sz w:val="20"/>
                <w:szCs w:val="20"/>
              </w:rPr>
              <w:tab/>
              <w:t xml:space="preserve">               B) 54</w:t>
            </w:r>
            <w:r w:rsidRPr="00A138C7">
              <w:rPr>
                <w:rFonts w:cs="Arial,Bold"/>
                <w:bCs/>
                <w:sz w:val="20"/>
                <w:szCs w:val="20"/>
              </w:rPr>
              <w:tab/>
              <w:t xml:space="preserve">             C) 100                  D) 178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211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rFonts w:cs="Tahoma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48" o:spid="_x0000_s1027" type="#_x0000_t62" style="position:absolute;margin-left:45.95pt;margin-top:8.85pt;width:174pt;height:50.2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" adj="-2700,13906" filled="f" strokecolor="#c0504d" strokeweight="2pt">
                  <v:textbox style="mso-next-textbox:#Köşeleri Yuvarlanmış Dikdörtgen Belirtme Çizgisi 48">
                    <w:txbxContent>
                      <w:p w:rsidR="00C40C42" w:rsidRPr="009C5542" w:rsidRDefault="00C40C42" w:rsidP="009C5542">
                        <w:pPr>
                          <w:pStyle w:val="AralkYok2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9C5542">
                          <w:rPr>
                            <w:b/>
                            <w:i/>
                            <w:sz w:val="20"/>
                            <w:szCs w:val="20"/>
                          </w:rPr>
                          <w:t>Sabah uyandığımda sobanın yanına koyduğum topumun yumurta gibi şiştiğini gördüm.</w:t>
                        </w:r>
                      </w:p>
                    </w:txbxContent>
                  </v:textbox>
                </v:shape>
              </w:pict>
            </w:r>
            <w:r w:rsidRPr="00A138C7">
              <w:rPr>
                <w:b/>
                <w:sz w:val="20"/>
                <w:szCs w:val="20"/>
              </w:rPr>
              <w:t>2.</w:t>
            </w:r>
            <w:r w:rsidRPr="00A138C7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40C42" w:rsidRPr="00A138C7" w:rsidRDefault="00C40C42" w:rsidP="00A138C7">
            <w:pPr>
              <w:spacing w:after="0" w:line="240" w:lineRule="auto"/>
              <w:rPr>
                <w:noProof/>
                <w:sz w:val="20"/>
                <w:szCs w:val="20"/>
                <w:lang w:eastAsia="tr-TR"/>
              </w:rPr>
            </w:pPr>
            <w:r w:rsidRPr="00A138C7">
              <w:rPr>
                <w:noProof/>
                <w:sz w:val="20"/>
                <w:szCs w:val="20"/>
                <w:lang w:eastAsia="tr-TR"/>
              </w:rPr>
              <w:pict>
                <v:shape id="Resim 51" o:spid="_x0000_i1025" type="#_x0000_t75" alt="Açıklama: C:\Users\eymen\AppData\Local\Microsoft\Windows\Temporary Internet Files\Content.IE5\AJ9S7XHA\MC900440651[1].wmf" style="width:31.5pt;height:37.5pt;flip:x;visibility:visible">
                  <v:imagedata r:id="rId8" o:title=""/>
                </v:shape>
              </w:pict>
            </w:r>
          </w:p>
          <w:p w:rsidR="00C40C42" w:rsidRPr="00A138C7" w:rsidRDefault="00C40C42" w:rsidP="00A138C7">
            <w:pPr>
              <w:spacing w:after="0" w:line="240" w:lineRule="auto"/>
              <w:rPr>
                <w:b/>
                <w:noProof/>
                <w:sz w:val="20"/>
                <w:szCs w:val="20"/>
                <w:lang w:eastAsia="tr-TR"/>
              </w:rPr>
            </w:pPr>
            <w:r w:rsidRPr="00A138C7">
              <w:rPr>
                <w:noProof/>
                <w:sz w:val="20"/>
                <w:szCs w:val="20"/>
                <w:lang w:eastAsia="tr-TR"/>
              </w:rPr>
              <w:t xml:space="preserve">     </w:t>
            </w:r>
            <w:r w:rsidRPr="00A138C7">
              <w:rPr>
                <w:b/>
                <w:noProof/>
                <w:sz w:val="20"/>
                <w:szCs w:val="20"/>
                <w:lang w:eastAsia="tr-TR"/>
              </w:rPr>
              <w:t>EFE</w:t>
            </w:r>
          </w:p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>Efe’nin topunun şişmesinin nedeni aşağıdakilerden hangisidir?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 xml:space="preserve">A) Topun içindeki havanın büzülmesi     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 xml:space="preserve">B) Odadaki havanın genleşmesi.                                 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 xml:space="preserve">C) Topun içindeki havanın genleşmesi.                                       </w:t>
            </w:r>
          </w:p>
          <w:p w:rsidR="00C40C42" w:rsidRPr="00A138C7" w:rsidRDefault="00C40C42" w:rsidP="00A138C7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A138C7">
              <w:rPr>
                <w:sz w:val="20"/>
                <w:szCs w:val="20"/>
              </w:rPr>
              <w:t>D) Odadaki havanın büzülmesi.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  <w:lang w:eastAsia="tr-TR"/>
              </w:rPr>
            </w:pPr>
            <w:r w:rsidRPr="00A138C7">
              <w:rPr>
                <w:b/>
                <w:sz w:val="20"/>
                <w:szCs w:val="20"/>
                <w:lang w:eastAsia="tr-TR"/>
              </w:rPr>
              <w:t>3.Kış aylarında,kar yağdığında araba lastiklerine zincir takılmasının sebebi nedir?</w:t>
            </w:r>
          </w:p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  <w:lang w:eastAsia="tr-TR"/>
              </w:rPr>
            </w:pPr>
          </w:p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  <w:lang w:eastAsia="tr-TR"/>
              </w:rPr>
            </w:pP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9" o:spid="_x0000_s1028" type="#_x0000_t75" alt="http://www.fenokulu.net/konutesti/applications/yonetici/sayfalar/resim_bul.php?soru_bul=1&amp;soru_no=13099" style="position:absolute;margin-left:125.4pt;margin-top:-59.45pt;width:135pt;height:71.25pt;z-index:-251661824;visibility:visible" wrapcoords="-120 0 -120 21373 21600 21373 21600 0 -120 0">
                  <v:imagedata r:id="rId9"/>
                  <w10:wrap type="tight"/>
                </v:shape>
              </w:pict>
            </w:r>
            <w:r w:rsidRPr="00A138C7">
              <w:rPr>
                <w:sz w:val="20"/>
                <w:szCs w:val="20"/>
                <w:lang w:eastAsia="tr-TR"/>
              </w:rPr>
              <w:t>A) Kışın gelişini zincirle karşılamak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A138C7">
              <w:rPr>
                <w:sz w:val="20"/>
                <w:szCs w:val="20"/>
                <w:lang w:eastAsia="tr-TR"/>
              </w:rPr>
              <w:t>B) Arabasının donmasını engellemek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  <w:lang w:eastAsia="tr-TR"/>
              </w:rPr>
            </w:pPr>
            <w:r w:rsidRPr="00A138C7">
              <w:rPr>
                <w:sz w:val="20"/>
                <w:szCs w:val="20"/>
                <w:lang w:eastAsia="tr-TR"/>
              </w:rPr>
              <w:t>C) Arabasının daha güzel görünmesini sağlamak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  <w:lang w:eastAsia="tr-TR"/>
              </w:rPr>
              <w:t>D) Sürtünme kuvvetini artırarak arabanın buzda kaymasını önlemek</w:t>
            </w:r>
            <w:r w:rsidRPr="00A138C7">
              <w:rPr>
                <w:sz w:val="20"/>
                <w:szCs w:val="20"/>
              </w:rPr>
              <w:t xml:space="preserve"> .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50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 xml:space="preserve">4. </w:t>
            </w:r>
          </w:p>
          <w:p w:rsidR="00C40C42" w:rsidRPr="00A138C7" w:rsidRDefault="00C40C42" w:rsidP="00A138C7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 xml:space="preserve">‘’Konserve kavanozunun kapağını açamadım ve okulda öğrendiğim bir bilgiyi hatırlayarak kavanozu açmayı başardım’’. 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>Sizce aşağıdaki seçeneklerden hangisini kullanarak kapağı açtım?</w:t>
            </w:r>
          </w:p>
          <w:p w:rsidR="00C40C42" w:rsidRPr="00A138C7" w:rsidRDefault="00C40C42" w:rsidP="00A138C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A138C7">
              <w:rPr>
                <w:bCs/>
                <w:sz w:val="20"/>
                <w:szCs w:val="20"/>
              </w:rPr>
              <w:t>A) Bu maddeye çok kuvvet uygulayarak açtım.</w:t>
            </w:r>
          </w:p>
          <w:p w:rsidR="00C40C42" w:rsidRPr="00A138C7" w:rsidRDefault="00C40C42" w:rsidP="00A138C7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A138C7">
              <w:rPr>
                <w:bCs/>
                <w:sz w:val="20"/>
                <w:szCs w:val="20"/>
              </w:rPr>
              <w:t>B) Kapağı kırmak gerektiğini düşünerek kırdım.</w:t>
            </w:r>
          </w:p>
          <w:p w:rsidR="00C40C42" w:rsidRPr="00A138C7" w:rsidRDefault="00C40C42" w:rsidP="00A138C7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A138C7">
              <w:rPr>
                <w:bCs/>
                <w:sz w:val="20"/>
                <w:szCs w:val="20"/>
              </w:rPr>
              <w:t>C) Isınan cisimler genleşir bilgisinden hareketle açtım.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18"/>
                <w:szCs w:val="18"/>
              </w:rPr>
            </w:pPr>
            <w:r w:rsidRPr="00A138C7">
              <w:rPr>
                <w:bCs/>
                <w:sz w:val="20"/>
                <w:szCs w:val="20"/>
              </w:rPr>
              <w:t>D) Bir</w:t>
            </w:r>
            <w:r w:rsidRPr="00A138C7">
              <w:rPr>
                <w:sz w:val="20"/>
                <w:szCs w:val="20"/>
              </w:rPr>
              <w:t xml:space="preserve"> elin nesi var iki elin sesi var ilkesinden yola çıkarak komşumdan yardım istedim.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202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Yuvarlatılmış Dikdörtgen 49" o:spid="_x0000_s1029" style="position:absolute;left:0;text-align:left;margin-left:147pt;margin-top:22.55pt;width:41.25pt;height:26.25pt;z-index:251650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" fillcolor="#bcbcbc">
                  <v:fill color2="#ededed" rotate="t" angle="180" colors="0 #bcbcbc;22938f #d0d0d0;1 #ededed" focus="100%" type="gradient"/>
                  <v:shadow on="t" color="black" opacity="24903f" origin=",.5" offset="0,.55556mm"/>
                  <v:path arrowok="t"/>
                  <v:textbox style="mso-next-textbox:#Yuvarlatılmış Dikdörtgen 49">
                    <w:txbxContent>
                      <w:p w:rsidR="00C40C42" w:rsidRPr="00441914" w:rsidRDefault="00C40C42" w:rsidP="00140158">
                        <w:pPr>
                          <w:jc w:val="center"/>
                          <w:rPr>
                            <w:b/>
                          </w:rPr>
                        </w:pPr>
                        <w:r w:rsidRPr="00441914"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Yuvarlatılmış Dikdörtgen 48" o:spid="_x0000_s1030" style="position:absolute;left:0;text-align:left;margin-left:57pt;margin-top:22.55pt;width:39pt;height:25.5pt;z-index:251649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" fillcolor="#bcbcbc">
                  <v:fill color2="#ededed" rotate="t" angle="180" colors="0 #bcbcbc;22938f #d0d0d0;1 #ededed" focus="100%" type="gradient"/>
                  <v:shadow on="t" color="black" opacity="24903f" origin=",.5" offset="0,.55556mm"/>
                  <v:path arrowok="t"/>
                  <v:textbox style="mso-next-textbox:#Yuvarlatılmış Dikdörtgen 48">
                    <w:txbxContent>
                      <w:p w:rsidR="00C40C42" w:rsidRPr="00441914" w:rsidRDefault="00C40C42" w:rsidP="00140158">
                        <w:pPr>
                          <w:jc w:val="center"/>
                          <w:rPr>
                            <w:b/>
                          </w:rPr>
                        </w:pPr>
                        <w:r w:rsidRPr="00441914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 w:rsidRPr="00A138C7">
              <w:rPr>
                <w:b/>
                <w:sz w:val="20"/>
                <w:szCs w:val="20"/>
              </w:rPr>
              <w:t>5.</w:t>
            </w:r>
            <w:r w:rsidRPr="00A138C7">
              <w:rPr>
                <w:sz w:val="20"/>
                <w:szCs w:val="20"/>
              </w:rPr>
              <w:t xml:space="preserve"> Aşağıdaki şekilde A maddesinden, B maddesine bir ısı enerjisi akışı vardır.</w:t>
            </w:r>
          </w:p>
          <w:p w:rsidR="00C40C42" w:rsidRPr="00A138C7" w:rsidRDefault="00C40C42" w:rsidP="00A138C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Çentikli Sağ Ok 47" o:spid="_x0000_s1031" type="#_x0000_t94" style="position:absolute;left:0;text-align:left;margin-left:96pt;margin-top:4.5pt;width:51pt;height:11.1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" adj="19239" fillcolor="#bcbcbc">
                  <v:fill color2="#ededed" rotate="t" angle="180" colors="0 #bcbcbc;22938f #d0d0d0;1 #ededed" focus="100%" type="gradient"/>
                  <v:shadow on="t" color="black" opacity="24903f" origin=",.5" offset="0,.55556mm"/>
                  <v:path arrowok="t"/>
                </v:shape>
              </w:pict>
            </w:r>
          </w:p>
          <w:p w:rsidR="00C40C42" w:rsidRPr="00A138C7" w:rsidRDefault="00C40C42" w:rsidP="00A138C7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C40C42" w:rsidRPr="00A138C7" w:rsidRDefault="00C40C42" w:rsidP="00A138C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>Buna göre aşağıdakilerden hangisi doğrudur?</w:t>
            </w:r>
          </w:p>
          <w:p w:rsidR="00C40C42" w:rsidRPr="00A138C7" w:rsidRDefault="00C40C42" w:rsidP="00A138C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A)  Her iki madeninde sıcaklığı eşittir.</w:t>
            </w:r>
          </w:p>
          <w:p w:rsidR="00C40C42" w:rsidRPr="00A138C7" w:rsidRDefault="00C40C42" w:rsidP="00A138C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B)  B  maddesinin sıcaklığı fazladır.</w:t>
            </w:r>
          </w:p>
          <w:p w:rsidR="00C40C42" w:rsidRPr="00A138C7" w:rsidRDefault="00C40C42" w:rsidP="00A138C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C)  A  maddesinin sıcaklığı daha fazladır.</w:t>
            </w:r>
          </w:p>
          <w:p w:rsidR="00C40C42" w:rsidRPr="00A138C7" w:rsidRDefault="00C40C42" w:rsidP="00A138C7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138C7">
              <w:rPr>
                <w:sz w:val="20"/>
                <w:szCs w:val="20"/>
              </w:rPr>
              <w:t>D)  A  maddesi buz olabilir.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58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 xml:space="preserve">6.Aşağıdakilerden hangisi maddeler için </w:t>
            </w:r>
            <w:r w:rsidRPr="00A138C7">
              <w:rPr>
                <w:b/>
                <w:sz w:val="20"/>
                <w:szCs w:val="20"/>
                <w:u w:val="single"/>
              </w:rPr>
              <w:t>ayırt edici</w:t>
            </w:r>
            <w:r w:rsidRPr="00A138C7">
              <w:rPr>
                <w:b/>
                <w:sz w:val="20"/>
                <w:szCs w:val="20"/>
              </w:rPr>
              <w:t xml:space="preserve"> bir özellik </w:t>
            </w:r>
            <w:r w:rsidRPr="00A138C7">
              <w:rPr>
                <w:b/>
                <w:sz w:val="20"/>
                <w:szCs w:val="20"/>
                <w:u w:val="single"/>
              </w:rPr>
              <w:t>değildir?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A) Erime noktası</w:t>
            </w:r>
            <w:r w:rsidRPr="00A138C7">
              <w:rPr>
                <w:sz w:val="20"/>
                <w:szCs w:val="20"/>
              </w:rPr>
              <w:tab/>
            </w:r>
            <w:r w:rsidRPr="00A138C7">
              <w:rPr>
                <w:sz w:val="20"/>
                <w:szCs w:val="20"/>
              </w:rPr>
              <w:tab/>
            </w:r>
            <w:r w:rsidRPr="00A138C7">
              <w:rPr>
                <w:sz w:val="20"/>
                <w:szCs w:val="20"/>
              </w:rPr>
              <w:tab/>
              <w:t>B) Donma noktası</w:t>
            </w:r>
          </w:p>
          <w:p w:rsidR="00C40C42" w:rsidRPr="00A138C7" w:rsidRDefault="00C40C42" w:rsidP="00A138C7">
            <w:pPr>
              <w:spacing w:after="0" w:line="240" w:lineRule="auto"/>
              <w:rPr>
                <w:bCs/>
                <w:sz w:val="18"/>
                <w:szCs w:val="18"/>
              </w:rPr>
            </w:pPr>
            <w:r w:rsidRPr="00A138C7">
              <w:rPr>
                <w:sz w:val="20"/>
                <w:szCs w:val="20"/>
              </w:rPr>
              <w:t>C) Kaynama noktası</w:t>
            </w:r>
            <w:r w:rsidRPr="00A138C7">
              <w:rPr>
                <w:sz w:val="20"/>
                <w:szCs w:val="20"/>
              </w:rPr>
              <w:tab/>
            </w:r>
            <w:r w:rsidRPr="00A138C7">
              <w:rPr>
                <w:sz w:val="20"/>
                <w:szCs w:val="20"/>
              </w:rPr>
              <w:tab/>
              <w:t>D) Kütle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163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bCs/>
                <w:sz w:val="20"/>
                <w:szCs w:val="20"/>
              </w:rPr>
              <w:t xml:space="preserve">7. </w:t>
            </w:r>
            <w:r w:rsidRPr="00A138C7">
              <w:rPr>
                <w:sz w:val="20"/>
                <w:szCs w:val="20"/>
              </w:rPr>
              <w:t>Bir kaleci kaleye gitmekte olan topa engel olmuştur</w:t>
            </w:r>
            <w:r w:rsidRPr="00A138C7">
              <w:rPr>
                <w:b/>
                <w:sz w:val="20"/>
                <w:szCs w:val="20"/>
              </w:rPr>
              <w:t>.</w:t>
            </w:r>
          </w:p>
          <w:p w:rsidR="00C40C42" w:rsidRPr="00A138C7" w:rsidRDefault="00C40C42" w:rsidP="00A138C7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 xml:space="preserve">Buradaki kuvvet türü  nedir? 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 xml:space="preserve">A) Temas gerektiren                 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3" o:spid="_x0000_s1032" type="#_x0000_t75" alt="_38097102_kahnsave_afp" style="position:absolute;margin-left:144.7pt;margin-top:-60.8pt;width:121.5pt;height:80.25pt;z-index:-251664896;visibility:visible" wrapcoords="-133 0 -133 21398 21600 21398 21600 0 -133 0">
                  <v:imagedata r:id="rId10" o:title=""/>
                  <w10:wrap type="tight"/>
                </v:shape>
              </w:pict>
            </w:r>
            <w:r w:rsidRPr="00A138C7">
              <w:rPr>
                <w:sz w:val="20"/>
                <w:szCs w:val="20"/>
              </w:rPr>
              <w:t xml:space="preserve">B) Temas gerektirmeyen.  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 xml:space="preserve">C) Yer çekimi.                             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18"/>
                <w:szCs w:val="18"/>
              </w:rPr>
            </w:pPr>
            <w:r w:rsidRPr="00A138C7">
              <w:rPr>
                <w:sz w:val="20"/>
                <w:szCs w:val="20"/>
              </w:rPr>
              <w:t>D) Hava direnci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216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3" type="#_x0000_t62" style="position:absolute;margin-left:58.3pt;margin-top:6.75pt;width:196.65pt;height:63.7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" adj="-2389,7590" filled="f" strokecolor="#c0504d" strokeweight="2pt">
                  <v:textbox style="mso-next-textbox:#_x0000_s1033">
                    <w:txbxContent>
                      <w:p w:rsidR="00C40C42" w:rsidRPr="00266A34" w:rsidRDefault="00C40C42" w:rsidP="00266A34">
                        <w:pPr>
                          <w:pStyle w:val="AralkYok2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266A34"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Arkadaşlar benim adım Fatih.10 yaşındayım.Büyüyüp gelişebilmem için aşağıdakidaki besinlerdenhangisini </w:t>
                        </w:r>
                        <w:r w:rsidRPr="00266A34">
                          <w:rPr>
                            <w:b/>
                            <w:i/>
                            <w:sz w:val="20"/>
                            <w:szCs w:val="20"/>
                            <w:u w:val="single"/>
                          </w:rPr>
                          <w:t>fazla yemeliyim?</w:t>
                        </w:r>
                      </w:p>
                      <w:p w:rsidR="00C40C42" w:rsidRPr="00177707" w:rsidRDefault="00C40C42" w:rsidP="00140158">
                        <w:pPr>
                          <w:rPr>
                            <w:b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w:r>
            <w:r w:rsidRPr="00A138C7">
              <w:rPr>
                <w:rFonts w:cs="Arial"/>
                <w:b/>
                <w:sz w:val="20"/>
                <w:szCs w:val="20"/>
              </w:rPr>
              <w:t>8.</w:t>
            </w:r>
          </w:p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rFonts w:cs="Arial"/>
                <w:noProof/>
                <w:sz w:val="20"/>
                <w:szCs w:val="20"/>
                <w:lang w:eastAsia="tr-TR"/>
              </w:rPr>
              <w:pict>
                <v:shape id="il_fi" o:spid="_x0000_i1026" type="#_x0000_t75" alt="caillou_165201" style="width:43.5pt;height:64.5pt;visibility:visible">
                  <v:imagedata r:id="rId11" o:title=""/>
                </v:shape>
              </w:pic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138C7">
              <w:rPr>
                <w:rFonts w:cs="Arial"/>
                <w:sz w:val="20"/>
                <w:szCs w:val="20"/>
              </w:rPr>
              <w:t>A) Makarna         B) Salata            C) Tatlı               D) Etli Mantar</w:t>
            </w:r>
            <w:r w:rsidRPr="00A138C7"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5403"/>
      </w:tblGrid>
      <w:tr w:rsidR="00C40C42" w:rsidRPr="00A138C7" w:rsidTr="00A138C7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noProof/>
                <w:sz w:val="20"/>
                <w:szCs w:val="20"/>
                <w:lang w:eastAsia="tr-TR"/>
              </w:rPr>
              <w:t xml:space="preserve"> </w:t>
            </w:r>
            <w:r w:rsidRPr="00A138C7">
              <w:rPr>
                <w:rFonts w:cs="Calibri"/>
                <w:b/>
                <w:color w:val="000000"/>
                <w:sz w:val="20"/>
                <w:szCs w:val="20"/>
              </w:rPr>
              <w:t>9.</w:t>
            </w:r>
            <w:r w:rsidRPr="00A138C7">
              <w:rPr>
                <w:sz w:val="20"/>
                <w:szCs w:val="20"/>
              </w:rPr>
              <w:t>Hızlıca yürürken kayıp düştüm.</w:t>
            </w:r>
            <w:r w:rsidRPr="00A138C7">
              <w:rPr>
                <w:b/>
                <w:sz w:val="20"/>
                <w:szCs w:val="20"/>
              </w:rPr>
              <w:t xml:space="preserve"> 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>Peki söyler misiniz, sürtünme kuvveti ne zaman benim hayatımı kolaylaştıracak?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A) Buzlu yollarda kayarak yol alırken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B) Halının üzerinde bilye oynarken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C) Çakıllı yollarda yavaş giderken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</w:rPr>
            </w:pPr>
            <w:r>
              <w:rPr>
                <w:noProof/>
                <w:lang w:eastAsia="tr-TR"/>
              </w:rPr>
              <w:pict>
                <v:shape id="Resim 14" o:spid="_x0000_s1034" type="#_x0000_t75" style="position:absolute;margin-left:169.45pt;margin-top:-70.5pt;width:88.5pt;height:81pt;z-index:-251662848;visibility:visible" wrapcoords="-183 0 -183 21400 21600 21400 21600 0 -183 0">
                  <v:imagedata r:id="rId12" o:title=""/>
                  <w10:wrap type="tight"/>
                </v:shape>
              </w:pict>
            </w:r>
            <w:r w:rsidRPr="00A138C7">
              <w:rPr>
                <w:sz w:val="20"/>
                <w:szCs w:val="20"/>
              </w:rPr>
              <w:t>D) Paraşütle yere inerken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b/>
                <w:color w:val="000000"/>
                <w:sz w:val="20"/>
                <w:szCs w:val="20"/>
              </w:rPr>
              <w:t>10.</w:t>
            </w:r>
            <w:r w:rsidRPr="00A138C7">
              <w:rPr>
                <w:sz w:val="20"/>
                <w:szCs w:val="20"/>
              </w:rPr>
              <w:t xml:space="preserve"> </w:t>
            </w:r>
          </w:p>
          <w:p w:rsidR="00C40C42" w:rsidRPr="00A138C7" w:rsidRDefault="00C40C42" w:rsidP="00A138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84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 xml:space="preserve">Aç </w:t>
            </w:r>
            <w:r w:rsidRPr="00A138C7">
              <w:rPr>
                <w:i/>
                <w:sz w:val="20"/>
                <w:szCs w:val="20"/>
              </w:rPr>
              <w:t>kalmama ve vücudun daha zinde olmasını sağlamak için kuru üzüm, bal ve reçel gibi besinlerin yenmesi önerilir.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>Bu durumun nedeni, aşağıdakilerden hangisidir?</w:t>
            </w:r>
          </w:p>
          <w:p w:rsidR="00C40C42" w:rsidRPr="00A138C7" w:rsidRDefault="00C40C42" w:rsidP="00A138C7">
            <w:pPr>
              <w:pStyle w:val="ListeParagraf2"/>
              <w:spacing w:after="0" w:line="240" w:lineRule="auto"/>
              <w:ind w:left="0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A) Enerji ihtiyacını daha hızlı karşılamak</w:t>
            </w:r>
          </w:p>
          <w:p w:rsidR="00C40C42" w:rsidRPr="00A138C7" w:rsidRDefault="00C40C42" w:rsidP="00A138C7">
            <w:pPr>
              <w:pStyle w:val="ListeParagraf2"/>
              <w:spacing w:after="0" w:line="240" w:lineRule="auto"/>
              <w:ind w:left="0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B) Oksijen ihtiyacını daha hızlı karşılamak</w:t>
            </w:r>
          </w:p>
          <w:p w:rsidR="00C40C42" w:rsidRPr="00A138C7" w:rsidRDefault="00C40C42" w:rsidP="00A138C7">
            <w:pPr>
              <w:pStyle w:val="ListeParagraf2"/>
              <w:spacing w:after="0" w:line="240" w:lineRule="auto"/>
              <w:ind w:left="0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C) Vitamin ihtiyacını daha hızlı karşılamak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D) Su ihtiyacını daha hızlı karşılamak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138C7">
              <w:rPr>
                <w:b/>
                <w:bCs/>
                <w:sz w:val="20"/>
                <w:szCs w:val="20"/>
              </w:rPr>
              <w:t>11.</w:t>
            </w:r>
            <w:r w:rsidRPr="00A138C7">
              <w:rPr>
                <w:rFonts w:cs="Arial"/>
                <w:noProof/>
                <w:color w:val="000000"/>
                <w:sz w:val="20"/>
                <w:szCs w:val="20"/>
              </w:rPr>
              <w:t xml:space="preserve"> </w:t>
            </w:r>
            <w:r w:rsidRPr="00A138C7">
              <w:rPr>
                <w:rFonts w:cs="Arial"/>
                <w:sz w:val="20"/>
                <w:szCs w:val="20"/>
              </w:rPr>
              <w:t>Yandaki dinamometreye 3 tane X cismi</w:t>
            </w: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138C7">
              <w:rPr>
                <w:rFonts w:cs="Arial"/>
                <w:sz w:val="20"/>
                <w:szCs w:val="20"/>
              </w:rPr>
              <w:t>asılıyor ve dinamometre 30 Newtonu</w:t>
            </w:r>
            <w:r w:rsidRPr="00A138C7">
              <w:rPr>
                <w:rFonts w:cs="Arial"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138C7">
              <w:rPr>
                <w:rFonts w:cs="Arial"/>
                <w:sz w:val="20"/>
                <w:szCs w:val="20"/>
              </w:rPr>
              <w:t>gösteriyor.</w:t>
            </w: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A138C7">
              <w:rPr>
                <w:rFonts w:cs="Arial"/>
                <w:b/>
                <w:bCs/>
                <w:sz w:val="20"/>
                <w:szCs w:val="20"/>
              </w:rPr>
              <w:t>Buna göre dinamometreden</w:t>
            </w: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A138C7">
              <w:rPr>
                <w:rFonts w:cs="Arial"/>
                <w:b/>
                <w:bCs/>
                <w:sz w:val="20"/>
                <w:szCs w:val="20"/>
              </w:rPr>
              <w:t>1 tane X cismi çıkarılırsa dinamometre</w:t>
            </w: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A138C7">
              <w:rPr>
                <w:rFonts w:cs="Arial"/>
                <w:b/>
                <w:bCs/>
                <w:sz w:val="20"/>
                <w:szCs w:val="20"/>
              </w:rPr>
              <w:t>Hangi değeri gösterir?</w:t>
            </w:r>
          </w:p>
          <w:p w:rsidR="00C40C42" w:rsidRPr="00A138C7" w:rsidRDefault="00C40C42" w:rsidP="00A138C7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szCs w:val="18"/>
              </w:rPr>
            </w:pPr>
            <w:r>
              <w:rPr>
                <w:noProof/>
                <w:lang w:eastAsia="tr-TR"/>
              </w:rPr>
              <w:pict>
                <v:shape id="Resim 4" o:spid="_x0000_s1035" type="#_x0000_t75" style="position:absolute;margin-left:227.95pt;margin-top:-97.45pt;width:32.05pt;height:103.5pt;z-index:-251649536;visibility:visible" wrapcoords="-502 0 -502 21443 21600 21443 21600 0 -502 0">
                  <v:imagedata r:id="rId13" o:title=""/>
                  <w10:wrap type="tight"/>
                </v:shape>
              </w:pict>
            </w:r>
            <w:r w:rsidRPr="00A138C7">
              <w:rPr>
                <w:rFonts w:cs="Arial"/>
                <w:sz w:val="20"/>
                <w:szCs w:val="20"/>
              </w:rPr>
              <w:t>A) 10            B) 20              C) 30             D) 40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50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b/>
                <w:sz w:val="18"/>
                <w:szCs w:val="18"/>
              </w:rPr>
              <w:t xml:space="preserve"> </w:t>
            </w:r>
            <w:r w:rsidRPr="00A138C7">
              <w:rPr>
                <w:b/>
                <w:sz w:val="20"/>
                <w:szCs w:val="20"/>
              </w:rPr>
              <w:t>12.</w:t>
            </w:r>
            <w:r w:rsidRPr="00A138C7">
              <w:rPr>
                <w:sz w:val="20"/>
                <w:szCs w:val="20"/>
              </w:rPr>
              <w:t>Aşağıda hal değişimi gösterilmiştir.</w:t>
            </w:r>
          </w:p>
          <w:p w:rsidR="00C40C42" w:rsidRPr="00A138C7" w:rsidRDefault="00C40C42" w:rsidP="00A138C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138C7">
              <w:rPr>
                <w:noProof/>
                <w:sz w:val="20"/>
                <w:szCs w:val="20"/>
                <w:lang w:eastAsia="tr-TR"/>
              </w:rPr>
              <w:pict>
                <v:shape id="Resim 1" o:spid="_x0000_i1027" type="#_x0000_t75" style="width:226.5pt;height:48pt;visibility:visible">
                  <v:imagedata r:id="rId14" o:title=""/>
                </v:shape>
              </w:pict>
            </w:r>
          </w:p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>Şekle göre aşağıdakilerden hangisi yanlıştır?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A) K olayında madde ısı alır.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B) L olayı her sıcaklıkta gerçekleşir.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C) M olayında madde ısı verir.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18"/>
              </w:rPr>
            </w:pPr>
            <w:r w:rsidRPr="00A138C7">
              <w:rPr>
                <w:sz w:val="20"/>
                <w:szCs w:val="20"/>
              </w:rPr>
              <w:t>D) N olayı sonucu madde tanecikleri arasındaki boşluk artar.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3"/>
      </w:tblGrid>
      <w:tr w:rsidR="00C40C42" w:rsidRPr="00A138C7" w:rsidTr="00A138C7">
        <w:trPr>
          <w:trHeight w:val="186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6" type="#_x0000_t75" style="position:absolute;margin-left:219.15pt;margin-top:.15pt;width:50.25pt;height:83.25pt;z-index:-251648512;visibility:visible" wrapcoords="-322 0 -322 21405 21600 21405 21600 0 -322 0">
                  <v:imagedata r:id="rId15" o:title=""/>
                  <w10:wrap type="tight"/>
                </v:shape>
              </w:pict>
            </w:r>
            <w:r w:rsidRPr="00A138C7">
              <w:rPr>
                <w:rFonts w:cs="Arial"/>
                <w:b/>
                <w:sz w:val="20"/>
                <w:szCs w:val="20"/>
              </w:rPr>
              <w:t xml:space="preserve">13.Şekildeki dinamometre ile aşağıdaki ağırlıklardan hangisi ölçülemez? 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138C7">
              <w:rPr>
                <w:rFonts w:cs="Arial"/>
                <w:sz w:val="20"/>
                <w:szCs w:val="20"/>
              </w:rPr>
              <w:t>A) 1 N</w:t>
            </w:r>
            <w:r w:rsidRPr="00A138C7">
              <w:rPr>
                <w:rFonts w:cs="Arial"/>
                <w:sz w:val="20"/>
                <w:szCs w:val="20"/>
              </w:rPr>
              <w:tab/>
            </w:r>
            <w:r w:rsidRPr="00A138C7">
              <w:rPr>
                <w:rFonts w:cs="Arial"/>
                <w:sz w:val="20"/>
                <w:szCs w:val="20"/>
              </w:rPr>
              <w:tab/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138C7">
              <w:rPr>
                <w:rFonts w:cs="Arial"/>
                <w:sz w:val="20"/>
                <w:szCs w:val="20"/>
              </w:rPr>
              <w:t>B) 10 N</w:t>
            </w:r>
            <w:r w:rsidRPr="00A138C7">
              <w:rPr>
                <w:rFonts w:cs="Arial"/>
                <w:sz w:val="20"/>
                <w:szCs w:val="20"/>
              </w:rPr>
              <w:tab/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138C7">
              <w:rPr>
                <w:rFonts w:cs="Arial"/>
                <w:sz w:val="20"/>
                <w:szCs w:val="20"/>
              </w:rPr>
              <w:t>C) 17 N</w:t>
            </w:r>
            <w:r w:rsidRPr="00A138C7">
              <w:rPr>
                <w:rFonts w:cs="Arial"/>
                <w:sz w:val="20"/>
                <w:szCs w:val="20"/>
              </w:rPr>
              <w:tab/>
            </w:r>
            <w:r w:rsidRPr="00A138C7">
              <w:rPr>
                <w:rFonts w:cs="Arial"/>
                <w:sz w:val="20"/>
                <w:szCs w:val="20"/>
              </w:rPr>
              <w:tab/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138C7">
              <w:rPr>
                <w:rFonts w:cs="Arial"/>
                <w:sz w:val="20"/>
                <w:szCs w:val="20"/>
              </w:rPr>
              <w:t>D) 21 N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216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138C7">
              <w:rPr>
                <w:rFonts w:cs="Arial"/>
                <w:b/>
                <w:iCs/>
                <w:sz w:val="18"/>
                <w:szCs w:val="18"/>
              </w:rPr>
              <w:t>14.</w:t>
            </w:r>
            <w:r w:rsidRPr="00A138C7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_x0000_s1037" style="position:absolute;margin-left:61.95pt;margin-top:.7pt;width:14.95pt;height:9.25pt;rotation:14513515fd;z-index:251657728" fillcolor="#9bbb59"/>
              </w:pict>
            </w:r>
            <w:r>
              <w:rPr>
                <w:noProof/>
                <w:lang w:eastAsia="tr-TR"/>
              </w:rPr>
              <w:pict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_x0000_s1038" type="#_x0000_t124" style="position:absolute;margin-left:60.15pt;margin-top:4.75pt;width:3.55pt;height:5.2pt;z-index:251658752"/>
              </w:pict>
            </w:r>
            <w:r>
              <w:rPr>
                <w:noProof/>
                <w:lang w:eastAsia="tr-TR"/>
              </w:rPr>
              <w:pict>
                <v:shape id="_x0000_s1039" type="#_x0000_t124" style="position:absolute;margin-left:65.5pt;margin-top:9.95pt;width:3.55pt;height:5.2pt;z-index:251659776"/>
              </w:pict>
            </w:r>
            <w:r>
              <w:rPr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40" type="#_x0000_t6" style="position:absolute;margin-left:56.6pt;margin-top:4.75pt;width:47.85pt;height:39.15pt;z-index:251655680" fillcolor="#c6d9f1"/>
              </w:pict>
            </w:r>
          </w:p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margin-left:81.05pt;margin-top:2.95pt;width:14.4pt;height:13.55pt;z-index:251660800" o:connectortype="straight">
                  <v:stroke endarrow="block"/>
                </v:shape>
              </w:pict>
            </w:r>
          </w:p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 xml:space="preserve">      RAMPA                                       YÜZEY</w:t>
            </w:r>
          </w:p>
          <w:p w:rsidR="00C40C42" w:rsidRPr="00A138C7" w:rsidRDefault="00C40C42" w:rsidP="00A138C7">
            <w:pPr>
              <w:tabs>
                <w:tab w:val="right" w:pos="9923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_x0000_s1042" style="position:absolute;margin-left:56.6pt;margin-top:7.25pt;width:134.85pt;height:3.55pt;z-index:251656704" fillcolor="#c6d9f1"/>
              </w:pict>
            </w:r>
          </w:p>
          <w:p w:rsidR="00C40C42" w:rsidRPr="00A138C7" w:rsidRDefault="00C40C42" w:rsidP="00A138C7">
            <w:pPr>
              <w:tabs>
                <w:tab w:val="right" w:pos="9923"/>
              </w:tabs>
              <w:spacing w:after="0" w:line="240" w:lineRule="auto"/>
            </w:pPr>
            <w:r w:rsidRPr="00A138C7">
              <w:rPr>
                <w:sz w:val="20"/>
                <w:szCs w:val="20"/>
              </w:rPr>
              <w:t xml:space="preserve">Fatma Fen dersinde şekildeki rampadan arabasını bırakıyor. </w:t>
            </w:r>
            <w:r w:rsidRPr="00A138C7">
              <w:rPr>
                <w:b/>
                <w:sz w:val="20"/>
                <w:szCs w:val="20"/>
              </w:rPr>
              <w:t xml:space="preserve">Fatma hangi yüzeyi kullanırsa arabanın gittiği yol </w:t>
            </w:r>
            <w:r w:rsidRPr="00A138C7">
              <w:rPr>
                <w:b/>
                <w:sz w:val="20"/>
                <w:szCs w:val="20"/>
                <w:u w:val="single"/>
              </w:rPr>
              <w:t>en az</w:t>
            </w:r>
            <w:r w:rsidRPr="00A138C7">
              <w:rPr>
                <w:b/>
                <w:sz w:val="20"/>
                <w:szCs w:val="20"/>
              </w:rPr>
              <w:t xml:space="preserve"> olur?</w:t>
            </w:r>
          </w:p>
          <w:p w:rsidR="00C40C42" w:rsidRPr="00A138C7" w:rsidRDefault="00C40C42" w:rsidP="00A138C7">
            <w:pPr>
              <w:tabs>
                <w:tab w:val="right" w:pos="9923"/>
              </w:tabs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 xml:space="preserve">A) Yağlı kağıt                     B) Havlu 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138C7">
              <w:rPr>
                <w:sz w:val="20"/>
                <w:szCs w:val="20"/>
              </w:rPr>
              <w:t>C) Gazete kağıdı               D) Naylon poşet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1454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hd w:val="clear" w:color="auto" w:fill="FFFFFF"/>
              <w:spacing w:after="0" w:line="240" w:lineRule="atLeast"/>
              <w:rPr>
                <w:b/>
                <w:bCs/>
                <w:color w:val="000000"/>
                <w:sz w:val="20"/>
                <w:szCs w:val="20"/>
              </w:rPr>
            </w:pPr>
            <w:r w:rsidRPr="00A138C7">
              <w:rPr>
                <w:rStyle w:val="Strong"/>
                <w:color w:val="000000"/>
                <w:sz w:val="20"/>
                <w:szCs w:val="20"/>
              </w:rPr>
              <w:t>15.</w:t>
            </w:r>
            <w:r w:rsidRPr="00A138C7">
              <w:rPr>
                <w:rFonts w:cs="Arial"/>
                <w:noProof/>
                <w:sz w:val="20"/>
                <w:szCs w:val="20"/>
                <w:lang w:eastAsia="tr-TR"/>
              </w:rPr>
              <w:t xml:space="preserve"> </w:t>
            </w:r>
            <w:r w:rsidRPr="00A138C7">
              <w:rPr>
                <w:sz w:val="20"/>
                <w:szCs w:val="20"/>
              </w:rPr>
              <w:t xml:space="preserve">Şekildeki gibi </w:t>
            </w:r>
            <w:r w:rsidRPr="00A138C7">
              <w:rPr>
                <w:b/>
                <w:sz w:val="20"/>
                <w:szCs w:val="20"/>
              </w:rPr>
              <w:t xml:space="preserve">90 </w:t>
            </w:r>
            <w:r w:rsidRPr="00A138C7">
              <w:rPr>
                <w:b/>
                <w:sz w:val="20"/>
                <w:szCs w:val="20"/>
                <w:vertAlign w:val="superscript"/>
              </w:rPr>
              <w:t>o</w:t>
            </w:r>
            <w:r w:rsidRPr="00A138C7">
              <w:rPr>
                <w:b/>
                <w:sz w:val="20"/>
                <w:szCs w:val="20"/>
              </w:rPr>
              <w:t>C</w:t>
            </w:r>
            <w:r w:rsidRPr="00A138C7">
              <w:rPr>
                <w:sz w:val="20"/>
                <w:szCs w:val="20"/>
              </w:rPr>
              <w:t xml:space="preserve"> sıcaklıktaki bir demir parçası, </w:t>
            </w:r>
            <w:r w:rsidRPr="00A138C7">
              <w:rPr>
                <w:b/>
                <w:sz w:val="20"/>
                <w:szCs w:val="20"/>
              </w:rPr>
              <w:t xml:space="preserve">25 </w:t>
            </w:r>
            <w:r w:rsidRPr="00A138C7">
              <w:rPr>
                <w:b/>
                <w:sz w:val="20"/>
                <w:szCs w:val="20"/>
                <w:vertAlign w:val="superscript"/>
              </w:rPr>
              <w:t>o</w:t>
            </w:r>
            <w:r w:rsidRPr="00A138C7">
              <w:rPr>
                <w:b/>
                <w:sz w:val="20"/>
                <w:szCs w:val="20"/>
              </w:rPr>
              <w:t>C</w:t>
            </w:r>
            <w:r w:rsidRPr="00A138C7">
              <w:rPr>
                <w:sz w:val="20"/>
                <w:szCs w:val="20"/>
              </w:rPr>
              <w:t xml:space="preserve"> sıcaklıktaki bakırın üzerine konuluyor.</w:t>
            </w:r>
          </w:p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>Buna göre, demir parçası ve  bakır parçasının sıcaklıklarında nasıl bir değişiklik olması beklenir?</w:t>
            </w:r>
          </w:p>
          <w:p w:rsidR="00C40C42" w:rsidRPr="00A138C7" w:rsidRDefault="00C40C42" w:rsidP="00A138C7">
            <w:pPr>
              <w:tabs>
                <w:tab w:val="left" w:pos="426"/>
              </w:tabs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  <w:r>
              <w:rPr>
                <w:noProof/>
                <w:lang w:eastAsia="tr-TR"/>
              </w:rPr>
              <w:pict>
                <v:shape id="Resim 24" o:spid="_x0000_s1043" type="#_x0000_t75" style="position:absolute;margin-left:201.55pt;margin-top:-46.7pt;width:62.55pt;height:58.5pt;z-index:-251652608;visibility:visible" wrapcoords="-260 0 -260 21323 21600 21323 21600 0 -260 0">
                  <v:imagedata r:id="rId16" o:title=""/>
                  <w10:wrap type="tight"/>
                </v:shape>
              </w:pict>
            </w:r>
            <w:r w:rsidRPr="00A138C7">
              <w:rPr>
                <w:sz w:val="20"/>
                <w:szCs w:val="20"/>
              </w:rPr>
              <w:t xml:space="preserve">   </w:t>
            </w:r>
            <w:r w:rsidRPr="00A138C7">
              <w:rPr>
                <w:b/>
                <w:sz w:val="20"/>
                <w:szCs w:val="20"/>
                <w:u w:val="single"/>
              </w:rPr>
              <w:t>Demir</w:t>
            </w:r>
            <w:r w:rsidRPr="00A138C7">
              <w:rPr>
                <w:b/>
                <w:sz w:val="20"/>
                <w:szCs w:val="20"/>
              </w:rPr>
              <w:tab/>
              <w:t xml:space="preserve">                      </w:t>
            </w:r>
            <w:r w:rsidRPr="00A138C7">
              <w:rPr>
                <w:b/>
                <w:sz w:val="20"/>
                <w:szCs w:val="20"/>
                <w:u w:val="single"/>
              </w:rPr>
              <w:t>Bakır</w:t>
            </w:r>
          </w:p>
          <w:p w:rsidR="00C40C42" w:rsidRPr="00A138C7" w:rsidRDefault="00C40C42" w:rsidP="00A138C7">
            <w:pPr>
              <w:pStyle w:val="ListeParagraf1"/>
              <w:tabs>
                <w:tab w:val="left" w:pos="426"/>
                <w:tab w:val="left" w:pos="1134"/>
              </w:tabs>
              <w:spacing w:after="0" w:line="240" w:lineRule="auto"/>
              <w:ind w:left="0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A) Soğur</w:t>
            </w:r>
            <w:r w:rsidRPr="00A138C7">
              <w:rPr>
                <w:sz w:val="20"/>
                <w:szCs w:val="20"/>
              </w:rPr>
              <w:tab/>
            </w:r>
            <w:r w:rsidRPr="00A138C7">
              <w:rPr>
                <w:sz w:val="20"/>
                <w:szCs w:val="20"/>
              </w:rPr>
              <w:tab/>
              <w:t xml:space="preserve">      Soğur</w:t>
            </w:r>
          </w:p>
          <w:p w:rsidR="00C40C42" w:rsidRPr="00A138C7" w:rsidRDefault="00C40C42" w:rsidP="00A138C7">
            <w:pPr>
              <w:pStyle w:val="ListeParagraf1"/>
              <w:tabs>
                <w:tab w:val="left" w:pos="426"/>
                <w:tab w:val="left" w:pos="1134"/>
              </w:tabs>
              <w:spacing w:after="0" w:line="240" w:lineRule="auto"/>
              <w:ind w:left="0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B) Isınır</w:t>
            </w:r>
            <w:r w:rsidRPr="00A138C7">
              <w:rPr>
                <w:sz w:val="20"/>
                <w:szCs w:val="20"/>
              </w:rPr>
              <w:tab/>
            </w:r>
            <w:r w:rsidRPr="00A138C7">
              <w:rPr>
                <w:sz w:val="20"/>
                <w:szCs w:val="20"/>
              </w:rPr>
              <w:tab/>
              <w:t xml:space="preserve">      Soğur</w:t>
            </w:r>
          </w:p>
          <w:p w:rsidR="00C40C42" w:rsidRPr="00A138C7" w:rsidRDefault="00C40C42" w:rsidP="00A138C7">
            <w:pPr>
              <w:pStyle w:val="ListeParagraf1"/>
              <w:tabs>
                <w:tab w:val="left" w:pos="426"/>
                <w:tab w:val="left" w:pos="1134"/>
              </w:tabs>
              <w:spacing w:after="0" w:line="240" w:lineRule="auto"/>
              <w:ind w:left="0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C) Soğur</w:t>
            </w:r>
            <w:r w:rsidRPr="00A138C7">
              <w:rPr>
                <w:sz w:val="20"/>
                <w:szCs w:val="20"/>
              </w:rPr>
              <w:tab/>
              <w:t xml:space="preserve">            Isınır</w:t>
            </w:r>
          </w:p>
          <w:p w:rsidR="00C40C42" w:rsidRPr="00A138C7" w:rsidRDefault="00C40C42" w:rsidP="00A138C7">
            <w:pPr>
              <w:shd w:val="clear" w:color="auto" w:fill="FFFFFF"/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A138C7">
              <w:rPr>
                <w:sz w:val="20"/>
                <w:szCs w:val="20"/>
              </w:rPr>
              <w:t>D) Isınır</w:t>
            </w:r>
            <w:r w:rsidRPr="00A138C7">
              <w:rPr>
                <w:sz w:val="20"/>
                <w:szCs w:val="20"/>
              </w:rPr>
              <w:tab/>
              <w:t xml:space="preserve">                      Isınır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2402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138C7">
              <w:rPr>
                <w:b/>
                <w:noProof/>
                <w:color w:val="000000"/>
                <w:sz w:val="20"/>
                <w:szCs w:val="20"/>
                <w:lang w:eastAsia="ko-KR"/>
              </w:rPr>
              <w:t>16.</w:t>
            </w:r>
            <w:r w:rsidRPr="00A138C7">
              <w:rPr>
                <w:color w:val="000000"/>
                <w:sz w:val="20"/>
                <w:szCs w:val="20"/>
              </w:rPr>
              <w:t xml:space="preserve"> </w:t>
            </w:r>
            <w:r w:rsidRPr="00A138C7">
              <w:rPr>
                <w:rFonts w:cs="Arial"/>
                <w:sz w:val="20"/>
                <w:szCs w:val="20"/>
              </w:rPr>
              <w:t>Yukarıda aynı arabaya uygulanan sürtünme kuvvetleri gösterilmiştir.</w:t>
            </w:r>
          </w:p>
          <w:p w:rsidR="00C40C42" w:rsidRPr="00A138C7" w:rsidRDefault="00C40C42" w:rsidP="00A138C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138C7">
              <w:rPr>
                <w:rFonts w:cs="Arial"/>
                <w:b/>
                <w:sz w:val="20"/>
                <w:szCs w:val="20"/>
              </w:rPr>
              <w:t>Buna göre 1. ve 2. yüzeyler aşağıdakilerden hangisi gibi olabilir?</w:t>
            </w:r>
          </w:p>
          <w:tbl>
            <w:tblPr>
              <w:tblW w:w="0" w:type="auto"/>
              <w:tblLook w:val="00A0"/>
            </w:tblPr>
            <w:tblGrid>
              <w:gridCol w:w="534"/>
              <w:gridCol w:w="1417"/>
              <w:gridCol w:w="1559"/>
            </w:tblGrid>
            <w:tr w:rsidR="00C40C42" w:rsidRPr="00A138C7" w:rsidTr="00A138C7">
              <w:tc>
                <w:tcPr>
                  <w:tcW w:w="534" w:type="dxa"/>
                </w:tcPr>
                <w:p w:rsidR="00C40C42" w:rsidRPr="00A138C7" w:rsidRDefault="00C40C42" w:rsidP="00A138C7">
                  <w:pPr>
                    <w:spacing w:after="0" w:line="240" w:lineRule="auto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  <w:u w:val="single"/>
                    </w:rPr>
                  </w:pPr>
                  <w:r w:rsidRPr="00A138C7">
                    <w:rPr>
                      <w:rFonts w:cs="Arial"/>
                      <w:b/>
                      <w:sz w:val="20"/>
                      <w:szCs w:val="20"/>
                      <w:u w:val="single"/>
                    </w:rPr>
                    <w:t>1.YÜZEY</w:t>
                  </w:r>
                </w:p>
              </w:tc>
              <w:tc>
                <w:tcPr>
                  <w:tcW w:w="1559" w:type="dxa"/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  <w:u w:val="single"/>
                    </w:rPr>
                  </w:pPr>
                  <w:r w:rsidRPr="00A138C7">
                    <w:rPr>
                      <w:rFonts w:cs="Arial"/>
                      <w:b/>
                      <w:sz w:val="20"/>
                      <w:szCs w:val="20"/>
                      <w:u w:val="single"/>
                    </w:rPr>
                    <w:t>2.YÜZEY</w:t>
                  </w:r>
                </w:p>
              </w:tc>
            </w:tr>
            <w:tr w:rsidR="00C40C42" w:rsidRPr="00A138C7" w:rsidTr="00A138C7">
              <w:tc>
                <w:tcPr>
                  <w:tcW w:w="534" w:type="dxa"/>
                </w:tcPr>
                <w:p w:rsidR="00C40C42" w:rsidRPr="00A138C7" w:rsidRDefault="00C40C42" w:rsidP="00A138C7">
                  <w:pPr>
                    <w:spacing w:after="0" w:line="240" w:lineRule="auto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417" w:type="dxa"/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Fayans</w:t>
                  </w:r>
                </w:p>
              </w:tc>
              <w:tc>
                <w:tcPr>
                  <w:tcW w:w="1559" w:type="dxa"/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Fayans</w:t>
                  </w:r>
                </w:p>
              </w:tc>
            </w:tr>
            <w:tr w:rsidR="00C40C42" w:rsidRPr="00A138C7" w:rsidTr="00A138C7">
              <w:tc>
                <w:tcPr>
                  <w:tcW w:w="534" w:type="dxa"/>
                </w:tcPr>
                <w:p w:rsidR="00C40C42" w:rsidRPr="00A138C7" w:rsidRDefault="00C40C42" w:rsidP="00A138C7">
                  <w:pPr>
                    <w:spacing w:after="0" w:line="240" w:lineRule="auto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417" w:type="dxa"/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Fayans</w:t>
                  </w:r>
                </w:p>
              </w:tc>
              <w:tc>
                <w:tcPr>
                  <w:tcW w:w="1559" w:type="dxa"/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Halı</w:t>
                  </w:r>
                </w:p>
              </w:tc>
            </w:tr>
            <w:tr w:rsidR="00C40C42" w:rsidRPr="00A138C7" w:rsidTr="00A138C7">
              <w:tc>
                <w:tcPr>
                  <w:tcW w:w="534" w:type="dxa"/>
                </w:tcPr>
                <w:p w:rsidR="00C40C42" w:rsidRPr="00A138C7" w:rsidRDefault="00C40C42" w:rsidP="00A138C7">
                  <w:pPr>
                    <w:spacing w:after="0" w:line="240" w:lineRule="auto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417" w:type="dxa"/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Halı</w:t>
                  </w:r>
                </w:p>
              </w:tc>
              <w:tc>
                <w:tcPr>
                  <w:tcW w:w="1559" w:type="dxa"/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Fayans</w:t>
                  </w:r>
                </w:p>
              </w:tc>
            </w:tr>
            <w:tr w:rsidR="00C40C42" w:rsidRPr="00A138C7" w:rsidTr="00A138C7">
              <w:tc>
                <w:tcPr>
                  <w:tcW w:w="534" w:type="dxa"/>
                </w:tcPr>
                <w:p w:rsidR="00C40C42" w:rsidRPr="00A138C7" w:rsidRDefault="00C40C42" w:rsidP="00A138C7">
                  <w:pPr>
                    <w:spacing w:after="0" w:line="240" w:lineRule="auto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417" w:type="dxa"/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Halı</w:t>
                  </w:r>
                </w:p>
              </w:tc>
              <w:tc>
                <w:tcPr>
                  <w:tcW w:w="1559" w:type="dxa"/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sz w:val="20"/>
                      <w:szCs w:val="20"/>
                    </w:rPr>
                    <w:t>Halı</w:t>
                  </w:r>
                </w:p>
              </w:tc>
            </w:tr>
          </w:tbl>
          <w:p w:rsidR="00C40C42" w:rsidRPr="00A138C7" w:rsidRDefault="00C40C42" w:rsidP="00A138C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16" o:spid="_x0000_s1044" type="#_x0000_t75" style="position:absolute;margin-left:159.75pt;margin-top:-108.85pt;width:96.9pt;height:87.75pt;z-index:-251654656;visibility:visible;mso-position-horizontal-relative:text;mso-position-vertical-relative:text" wrapcoords="-167 0 -167 21415 21600 21415 21600 0 -167 0">
                  <v:imagedata r:id="rId17" o:title=""/>
                  <w10:wrap type="tight"/>
                </v:shape>
              </w:pict>
            </w:r>
          </w:p>
        </w:tc>
      </w:tr>
    </w:tbl>
    <w:p w:rsidR="00C40C42" w:rsidRPr="002538AD" w:rsidRDefault="00C40C42" w:rsidP="00634534">
      <w:pPr>
        <w:spacing w:after="0" w:line="240" w:lineRule="auto"/>
        <w:rPr>
          <w:rFonts w:cs="Arial"/>
          <w:sz w:val="1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38C7">
              <w:rPr>
                <w:rFonts w:cs="Arial"/>
                <w:b/>
                <w:sz w:val="18"/>
                <w:szCs w:val="18"/>
              </w:rPr>
              <w:t>17.</w:t>
            </w:r>
            <w:r w:rsidRPr="00A138C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138C7">
              <w:rPr>
                <w:rFonts w:cs="Arial"/>
                <w:sz w:val="20"/>
                <w:szCs w:val="18"/>
              </w:rPr>
              <w:t>Şekildeki dinamometreler özdeştir.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b/>
                <w:sz w:val="20"/>
                <w:szCs w:val="18"/>
              </w:rPr>
            </w:pP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b/>
                <w:sz w:val="20"/>
                <w:szCs w:val="18"/>
              </w:rPr>
            </w:pPr>
            <w:r w:rsidRPr="00A138C7">
              <w:rPr>
                <w:rFonts w:cs="Arial"/>
                <w:b/>
                <w:sz w:val="20"/>
                <w:szCs w:val="18"/>
              </w:rPr>
              <w:t>Buna göre oyuncak at kaç Newton’u gösterir?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b/>
                <w:sz w:val="20"/>
                <w:szCs w:val="18"/>
              </w:rPr>
            </w:pP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18"/>
              </w:rPr>
            </w:pPr>
            <w:r w:rsidRPr="00A138C7">
              <w:rPr>
                <w:rFonts w:cs="Arial"/>
                <w:sz w:val="20"/>
                <w:szCs w:val="18"/>
              </w:rPr>
              <w:t xml:space="preserve">A) 6              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18"/>
              </w:rPr>
            </w:pPr>
            <w:r w:rsidRPr="00A138C7">
              <w:rPr>
                <w:rFonts w:cs="Arial"/>
                <w:sz w:val="20"/>
                <w:szCs w:val="18"/>
              </w:rPr>
              <w:t xml:space="preserve">B) 12                  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18"/>
              </w:rPr>
            </w:pPr>
            <w:r w:rsidRPr="00A138C7">
              <w:rPr>
                <w:rFonts w:cs="Arial"/>
                <w:sz w:val="20"/>
                <w:szCs w:val="18"/>
              </w:rPr>
              <w:t xml:space="preserve">C) 3              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18"/>
              </w:rPr>
            </w:pPr>
            <w:r w:rsidRPr="00A138C7">
              <w:rPr>
                <w:rFonts w:cs="Arial"/>
                <w:sz w:val="20"/>
                <w:szCs w:val="18"/>
              </w:rPr>
              <w:t>D)18</w:t>
            </w:r>
            <w:r>
              <w:rPr>
                <w:noProof/>
                <w:lang w:eastAsia="tr-TR"/>
              </w:rPr>
              <w:pict>
                <v:shape id="Resim 23" o:spid="_x0000_s1045" type="#_x0000_t75" style="position:absolute;margin-left:139.95pt;margin-top:-109.45pt;width:116.85pt;height:124.5pt;z-index:-251653632;visibility:visible;mso-position-horizontal-relative:text;mso-position-vertical-relative:text" wrapcoords="-138 0 -138 21470 21600 21470 21600 0 -138 0">
                  <v:imagedata r:id="rId18" o:title=""/>
                  <w10:wrap type="tight"/>
                </v:shape>
              </w:pic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3"/>
      </w:tblGrid>
      <w:tr w:rsidR="00C40C42" w:rsidRPr="00A138C7" w:rsidTr="00A138C7">
        <w:trPr>
          <w:trHeight w:val="186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A138C7">
              <w:rPr>
                <w:b/>
                <w:bCs/>
                <w:sz w:val="18"/>
                <w:szCs w:val="18"/>
              </w:rPr>
              <w:t>18.</w:t>
            </w:r>
            <w:r w:rsidRPr="00A138C7">
              <w:rPr>
                <w:rFonts w:cs="Arial"/>
                <w:b/>
                <w:i/>
                <w:sz w:val="20"/>
                <w:szCs w:val="20"/>
              </w:rPr>
              <w:t xml:space="preserve"> 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  <w:r w:rsidRPr="00A138C7">
              <w:rPr>
                <w:rFonts w:cs="Arial"/>
                <w:b/>
                <w:i/>
                <w:sz w:val="20"/>
                <w:szCs w:val="20"/>
              </w:rPr>
              <w:t xml:space="preserve">Efe       : </w:t>
            </w:r>
            <w:r w:rsidRPr="00A138C7">
              <w:rPr>
                <w:rFonts w:cs="Arial"/>
                <w:i/>
                <w:sz w:val="20"/>
                <w:szCs w:val="20"/>
              </w:rPr>
              <w:t xml:space="preserve">Hastanın vücut ısısı 39 </w:t>
            </w:r>
            <w:r w:rsidRPr="00A138C7">
              <w:rPr>
                <w:rFonts w:cs="Arial,Bold"/>
                <w:bCs/>
                <w:i/>
                <w:sz w:val="20"/>
                <w:szCs w:val="20"/>
                <w:vertAlign w:val="superscript"/>
              </w:rPr>
              <w:t>o</w:t>
            </w:r>
            <w:r w:rsidRPr="00A138C7">
              <w:rPr>
                <w:rFonts w:cs="Arial,Bold"/>
                <w:bCs/>
                <w:i/>
                <w:sz w:val="20"/>
                <w:szCs w:val="20"/>
              </w:rPr>
              <w:t>C</w:t>
            </w:r>
            <w:r w:rsidRPr="00A138C7">
              <w:rPr>
                <w:rFonts w:cs="Arial"/>
                <w:i/>
                <w:sz w:val="20"/>
                <w:szCs w:val="20"/>
              </w:rPr>
              <w:t>’ye yükseldi.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  <w:r w:rsidRPr="00A138C7">
              <w:rPr>
                <w:rFonts w:cs="Arial"/>
                <w:b/>
                <w:i/>
                <w:sz w:val="20"/>
                <w:szCs w:val="20"/>
              </w:rPr>
              <w:t xml:space="preserve">Furkan: </w:t>
            </w:r>
            <w:r w:rsidRPr="00A138C7">
              <w:rPr>
                <w:rFonts w:cs="Arial"/>
                <w:i/>
                <w:sz w:val="20"/>
                <w:szCs w:val="20"/>
              </w:rPr>
              <w:t>Bugün havanın ısısı 24</w:t>
            </w:r>
            <w:r w:rsidRPr="00A138C7">
              <w:rPr>
                <w:rFonts w:cs="Arial,Bold"/>
                <w:bCs/>
                <w:i/>
                <w:sz w:val="20"/>
                <w:szCs w:val="20"/>
                <w:vertAlign w:val="superscript"/>
              </w:rPr>
              <w:t xml:space="preserve"> o</w:t>
            </w:r>
            <w:r w:rsidRPr="00A138C7">
              <w:rPr>
                <w:rFonts w:cs="Arial,Bold"/>
                <w:bCs/>
                <w:i/>
                <w:sz w:val="20"/>
                <w:szCs w:val="20"/>
              </w:rPr>
              <w:t>C olacak.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A138C7">
              <w:rPr>
                <w:rFonts w:cs="Arial"/>
                <w:b/>
                <w:i/>
                <w:sz w:val="20"/>
                <w:szCs w:val="20"/>
              </w:rPr>
              <w:t xml:space="preserve">Ege      : </w:t>
            </w:r>
            <w:r w:rsidRPr="00A138C7">
              <w:rPr>
                <w:rFonts w:cs="Arial"/>
                <w:i/>
                <w:sz w:val="20"/>
                <w:szCs w:val="20"/>
              </w:rPr>
              <w:t xml:space="preserve">Suyun sıcaklığını 14 </w:t>
            </w:r>
            <w:r w:rsidRPr="00A138C7">
              <w:rPr>
                <w:rFonts w:cs="Arial,Bold"/>
                <w:bCs/>
                <w:i/>
                <w:sz w:val="20"/>
                <w:szCs w:val="20"/>
                <w:vertAlign w:val="superscript"/>
              </w:rPr>
              <w:t>o</w:t>
            </w:r>
            <w:r w:rsidRPr="00A138C7">
              <w:rPr>
                <w:rFonts w:cs="Arial,Bold"/>
                <w:bCs/>
                <w:i/>
                <w:sz w:val="20"/>
                <w:szCs w:val="20"/>
              </w:rPr>
              <w:t>C’ye düşürdük.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  <w:r w:rsidRPr="00A138C7">
              <w:rPr>
                <w:rFonts w:cs="Arial"/>
                <w:b/>
                <w:i/>
                <w:sz w:val="20"/>
                <w:szCs w:val="20"/>
              </w:rPr>
              <w:t xml:space="preserve">Gökçe  : </w:t>
            </w:r>
            <w:r w:rsidRPr="00A138C7">
              <w:rPr>
                <w:rFonts w:cs="Arial"/>
                <w:i/>
                <w:sz w:val="20"/>
                <w:szCs w:val="20"/>
              </w:rPr>
              <w:t>Sıcaklık aldıkça kaptaki buz erimeye başladı.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b/>
                <w:sz w:val="20"/>
                <w:szCs w:val="18"/>
              </w:rPr>
            </w:pPr>
            <w:r w:rsidRPr="00A138C7">
              <w:rPr>
                <w:rFonts w:cs="Arial"/>
                <w:b/>
                <w:sz w:val="20"/>
                <w:szCs w:val="18"/>
              </w:rPr>
              <w:t>Yukarıdaki öğrencilerden hangisi ısı ve sıcaklık ile ilgili kullandığı cümleleri doğru kullanmıştır?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18"/>
              </w:rPr>
            </w:pPr>
            <w:r w:rsidRPr="00A138C7">
              <w:rPr>
                <w:rFonts w:cs="Arial"/>
                <w:sz w:val="20"/>
                <w:szCs w:val="18"/>
              </w:rPr>
              <w:t>A) Efe              B) Furkan            C) Ege           D) Gökçe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28" o:spid="_x0000_s1046" type="#_x0000_t75" style="position:absolute;margin-left:102.95pt;margin-top:5.4pt;width:157.25pt;height:63.75pt;z-index:-251651584;visibility:visible" wrapcoords="-103 0 -103 21346 21600 21346 21600 0 -103 0">
                  <v:imagedata r:id="rId19" o:title=""/>
                  <w10:wrap type="tight"/>
                </v:shape>
              </w:pict>
            </w:r>
            <w:r w:rsidRPr="00A138C7">
              <w:rPr>
                <w:rFonts w:cs="Arial"/>
                <w:b/>
                <w:color w:val="000000"/>
                <w:sz w:val="18"/>
                <w:szCs w:val="18"/>
              </w:rPr>
              <w:t>19.</w:t>
            </w:r>
            <w:r w:rsidRPr="00A138C7">
              <w:rPr>
                <w:rFonts w:cs="Arial"/>
                <w:noProof/>
                <w:sz w:val="20"/>
                <w:szCs w:val="20"/>
                <w:lang w:eastAsia="tr-TR"/>
              </w:rPr>
              <w:t xml:space="preserve"> </w:t>
            </w:r>
            <w:r w:rsidRPr="00A138C7">
              <w:rPr>
                <w:rFonts w:cs="Arial"/>
                <w:sz w:val="20"/>
                <w:szCs w:val="20"/>
              </w:rPr>
              <w:t xml:space="preserve">Özdeş kaplardaki suların sıcaklıkları 10 </w:t>
            </w:r>
            <w:r w:rsidRPr="00A138C7">
              <w:rPr>
                <w:rFonts w:cs="Arial,Bold"/>
                <w:bCs/>
                <w:sz w:val="20"/>
                <w:szCs w:val="20"/>
                <w:vertAlign w:val="superscript"/>
              </w:rPr>
              <w:t>o</w:t>
            </w:r>
            <w:r w:rsidRPr="00A138C7">
              <w:rPr>
                <w:rFonts w:cs="Arial,Bold"/>
                <w:bCs/>
                <w:sz w:val="20"/>
                <w:szCs w:val="20"/>
              </w:rPr>
              <w:t>C’dir.Kaplar 20’şer dakika ısıtılıyor.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,Bold"/>
                <w:b/>
                <w:bCs/>
                <w:sz w:val="20"/>
                <w:szCs w:val="20"/>
              </w:rPr>
            </w:pPr>
            <w:r w:rsidRPr="00A138C7">
              <w:rPr>
                <w:rFonts w:cs="Arial,Bold"/>
                <w:b/>
                <w:bCs/>
                <w:sz w:val="20"/>
                <w:szCs w:val="20"/>
              </w:rPr>
              <w:t>Suların son sıcaklıkları nasıl olur?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,Bold"/>
                <w:bCs/>
                <w:sz w:val="20"/>
                <w:szCs w:val="20"/>
              </w:rPr>
            </w:pPr>
            <w:r w:rsidRPr="00A138C7">
              <w:rPr>
                <w:rFonts w:cs="Arial,Bold"/>
                <w:bCs/>
                <w:sz w:val="20"/>
                <w:szCs w:val="20"/>
              </w:rPr>
              <w:t>A) 1=2=3               B) 1&gt;2&gt;3              C) 1&gt;3&gt;2                D) 2&gt;3&gt;1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138C7">
              <w:rPr>
                <w:b/>
                <w:sz w:val="18"/>
                <w:szCs w:val="18"/>
              </w:rPr>
              <w:t>20.</w:t>
            </w:r>
            <w:r w:rsidRPr="00A138C7">
              <w:rPr>
                <w:rFonts w:cs="Arial"/>
                <w:sz w:val="20"/>
                <w:szCs w:val="20"/>
              </w:rPr>
              <w:t xml:space="preserve"> Efe her doğru işaretleme için 10 puan alacaktır.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959"/>
              <w:gridCol w:w="2518"/>
              <w:gridCol w:w="851"/>
              <w:gridCol w:w="849"/>
            </w:tblGrid>
            <w:tr w:rsidR="00C40C42" w:rsidRPr="00A138C7" w:rsidTr="00A138C7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b/>
                      <w:sz w:val="20"/>
                      <w:szCs w:val="20"/>
                    </w:rPr>
                    <w:t>BİLGİLER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b/>
                      <w:sz w:val="20"/>
                      <w:szCs w:val="20"/>
                    </w:rPr>
                    <w:t>DOĞRU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b/>
                      <w:sz w:val="20"/>
                      <w:szCs w:val="20"/>
                    </w:rPr>
                    <w:t>YANLIŞ</w:t>
                  </w:r>
                </w:p>
              </w:tc>
            </w:tr>
            <w:tr w:rsidR="00C40C42" w:rsidRPr="00A138C7" w:rsidTr="00A138C7">
              <w:tc>
                <w:tcPr>
                  <w:tcW w:w="9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before="120"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b/>
                      <w:sz w:val="20"/>
                      <w:szCs w:val="20"/>
                    </w:rPr>
                    <w:t>ISI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rPr>
                      <w:rFonts w:cs="Arial"/>
                      <w:i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i/>
                      <w:sz w:val="20"/>
                      <w:szCs w:val="20"/>
                    </w:rPr>
                    <w:t>Enerji çeşididir.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b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</w:tr>
            <w:tr w:rsidR="00C40C42" w:rsidRPr="00A138C7" w:rsidTr="00A138C7">
              <w:tc>
                <w:tcPr>
                  <w:tcW w:w="9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rPr>
                      <w:rFonts w:cs="Arial"/>
                      <w:i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i/>
                      <w:sz w:val="20"/>
                      <w:szCs w:val="20"/>
                    </w:rPr>
                    <w:t>Termometre ile ölçülür.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b/>
                      <w:sz w:val="20"/>
                      <w:szCs w:val="20"/>
                    </w:rPr>
                    <w:t>+</w:t>
                  </w:r>
                </w:p>
              </w:tc>
            </w:tr>
            <w:tr w:rsidR="00C40C42" w:rsidRPr="00A138C7" w:rsidTr="00A138C7">
              <w:tc>
                <w:tcPr>
                  <w:tcW w:w="9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before="120"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b/>
                      <w:sz w:val="20"/>
                      <w:szCs w:val="20"/>
                    </w:rPr>
                    <w:t>SICAKLIK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rPr>
                      <w:rFonts w:cs="Arial"/>
                      <w:i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i/>
                      <w:sz w:val="20"/>
                      <w:szCs w:val="20"/>
                    </w:rPr>
                    <w:t>Birimi Kaloridir.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b/>
                      <w:sz w:val="20"/>
                      <w:szCs w:val="20"/>
                    </w:rPr>
                    <w:t>+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</w:tr>
            <w:tr w:rsidR="00C40C42" w:rsidRPr="00A138C7" w:rsidTr="00A138C7">
              <w:tc>
                <w:tcPr>
                  <w:tcW w:w="9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rPr>
                      <w:rFonts w:cs="Arial"/>
                      <w:i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i/>
                      <w:sz w:val="20"/>
                      <w:szCs w:val="20"/>
                    </w:rPr>
                    <w:t>Kalorimetre kabıyla ölçülür.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A138C7">
                    <w:rPr>
                      <w:rFonts w:cs="Arial"/>
                      <w:b/>
                      <w:sz w:val="20"/>
                      <w:szCs w:val="20"/>
                    </w:rPr>
                    <w:t>+</w:t>
                  </w:r>
                </w:p>
              </w:tc>
            </w:tr>
          </w:tbl>
          <w:p w:rsidR="00C40C42" w:rsidRPr="00A138C7" w:rsidRDefault="00C40C42" w:rsidP="00A138C7">
            <w:pPr>
              <w:spacing w:after="0" w:line="240" w:lineRule="auto"/>
              <w:rPr>
                <w:rFonts w:cs="Arial"/>
                <w:b/>
                <w:sz w:val="20"/>
                <w:szCs w:val="20"/>
              </w:rPr>
            </w:pPr>
            <w:r w:rsidRPr="00A138C7">
              <w:rPr>
                <w:rFonts w:cs="Arial"/>
                <w:b/>
                <w:sz w:val="20"/>
                <w:szCs w:val="20"/>
              </w:rPr>
              <w:t>Efe bu tablodan kaç puan almıştır?</w:t>
            </w:r>
          </w:p>
          <w:p w:rsidR="00C40C42" w:rsidRPr="00A138C7" w:rsidRDefault="00C40C42" w:rsidP="00A138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138C7">
              <w:rPr>
                <w:rFonts w:cs="Arial"/>
                <w:sz w:val="20"/>
                <w:szCs w:val="20"/>
              </w:rPr>
              <w:t>A) 10             B) 20             C) 30               D) 40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rFonts w:cs="Calibri"/>
                <w:b/>
                <w:color w:val="000000"/>
                <w:sz w:val="20"/>
                <w:szCs w:val="20"/>
              </w:rPr>
              <w:t>21.</w:t>
            </w:r>
            <w:r w:rsidRPr="00A138C7">
              <w:rPr>
                <w:rFonts w:cs="Tahoma"/>
                <w:sz w:val="20"/>
                <w:szCs w:val="20"/>
              </w:rPr>
              <w:t xml:space="preserve"> </w:t>
            </w:r>
            <w:r w:rsidRPr="00A138C7">
              <w:rPr>
                <w:sz w:val="20"/>
                <w:szCs w:val="20"/>
              </w:rPr>
              <w:t>Tabloda saf X,Y,Z ve T maddelerinin Kaynama sıcaklıkları verilmiştir.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04"/>
              <w:gridCol w:w="2168"/>
            </w:tblGrid>
            <w:tr w:rsidR="00C40C42" w:rsidRPr="00A138C7" w:rsidTr="00A138C7">
              <w:trPr>
                <w:trHeight w:val="162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138C7">
                    <w:rPr>
                      <w:b/>
                      <w:sz w:val="20"/>
                      <w:szCs w:val="20"/>
                    </w:rPr>
                    <w:t>Sıvı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138C7">
                    <w:rPr>
                      <w:b/>
                      <w:sz w:val="20"/>
                      <w:szCs w:val="20"/>
                    </w:rPr>
                    <w:t>Kaynama Sıcaklığı(</w:t>
                  </w:r>
                  <w:r w:rsidRPr="00A138C7">
                    <w:rPr>
                      <w:b/>
                      <w:sz w:val="20"/>
                      <w:szCs w:val="20"/>
                      <w:vertAlign w:val="superscript"/>
                    </w:rPr>
                    <w:t>0</w:t>
                  </w:r>
                  <w:r w:rsidRPr="00A138C7">
                    <w:rPr>
                      <w:b/>
                      <w:sz w:val="20"/>
                      <w:szCs w:val="20"/>
                    </w:rPr>
                    <w:t>C)</w:t>
                  </w:r>
                </w:p>
              </w:tc>
            </w:tr>
            <w:tr w:rsidR="00C40C42" w:rsidRPr="00A138C7" w:rsidTr="00A138C7">
              <w:trPr>
                <w:trHeight w:val="152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138C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138C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C40C42" w:rsidRPr="00A138C7" w:rsidTr="00A138C7">
              <w:trPr>
                <w:trHeight w:val="7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138C7">
                    <w:rPr>
                      <w:sz w:val="20"/>
                      <w:szCs w:val="20"/>
                    </w:rPr>
                    <w:t>Y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138C7">
                    <w:rPr>
                      <w:sz w:val="20"/>
                      <w:szCs w:val="20"/>
                    </w:rPr>
                    <w:t>108</w:t>
                  </w:r>
                </w:p>
              </w:tc>
            </w:tr>
            <w:tr w:rsidR="00C40C42" w:rsidRPr="00A138C7" w:rsidTr="00A138C7">
              <w:trPr>
                <w:trHeight w:val="75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138C7">
                    <w:rPr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138C7">
                    <w:rPr>
                      <w:sz w:val="20"/>
                      <w:szCs w:val="20"/>
                    </w:rPr>
                    <w:t>90</w:t>
                  </w:r>
                </w:p>
              </w:tc>
            </w:tr>
            <w:tr w:rsidR="00C40C42" w:rsidRPr="00A138C7" w:rsidTr="00A138C7">
              <w:trPr>
                <w:trHeight w:val="7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138C7">
                    <w:rPr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2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C42" w:rsidRPr="00A138C7" w:rsidRDefault="00C40C42" w:rsidP="00A138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138C7">
                    <w:rPr>
                      <w:sz w:val="20"/>
                      <w:szCs w:val="20"/>
                    </w:rPr>
                    <w:t>60</w:t>
                  </w:r>
                </w:p>
              </w:tc>
            </w:tr>
          </w:tbl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>Buna göre hangi iki madde aynı olabilir?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A)  X ile T</w:t>
            </w:r>
            <w:r w:rsidRPr="00A138C7">
              <w:rPr>
                <w:sz w:val="20"/>
                <w:szCs w:val="20"/>
              </w:rPr>
              <w:tab/>
              <w:t>B)  X ile Y</w:t>
            </w:r>
            <w:r w:rsidRPr="00A138C7">
              <w:rPr>
                <w:sz w:val="20"/>
                <w:szCs w:val="20"/>
              </w:rPr>
              <w:tab/>
              <w:t>C)  Z ile T</w:t>
            </w:r>
            <w:r w:rsidRPr="00A138C7">
              <w:rPr>
                <w:sz w:val="20"/>
                <w:szCs w:val="20"/>
              </w:rPr>
              <w:tab/>
              <w:t>D)  Y ile Z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216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</w:rPr>
            </w:pPr>
            <w:r w:rsidRPr="00A138C7">
              <w:rPr>
                <w:b/>
                <w:color w:val="000000"/>
                <w:sz w:val="20"/>
                <w:szCs w:val="20"/>
              </w:rPr>
              <w:t>22.</w:t>
            </w:r>
            <w:r w:rsidRPr="00A138C7">
              <w:rPr>
                <w:b/>
                <w:sz w:val="20"/>
              </w:rPr>
              <w:t xml:space="preserve"> Katı bir maddenin ısı alarak sıvı hâle geçmeden doğrudan gaz hâline geçmesine ne ad verilir?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</w:rPr>
            </w:pPr>
            <w:r w:rsidRPr="00A138C7">
              <w:rPr>
                <w:sz w:val="20"/>
              </w:rPr>
              <w:t>A) Donma</w:t>
            </w:r>
            <w:r w:rsidRPr="00A138C7">
              <w:rPr>
                <w:sz w:val="20"/>
              </w:rPr>
              <w:tab/>
              <w:t xml:space="preserve">           B) Kaynama</w:t>
            </w:r>
            <w:r w:rsidRPr="00A138C7">
              <w:rPr>
                <w:sz w:val="20"/>
              </w:rPr>
              <w:tab/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</w:rPr>
            </w:pPr>
            <w:r w:rsidRPr="00A138C7">
              <w:rPr>
                <w:sz w:val="20"/>
              </w:rPr>
              <w:t>C) Buharlaşma                D) Süblimleşme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216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</w:rPr>
            </w:pPr>
            <w:r w:rsidRPr="00A138C7">
              <w:rPr>
                <w:b/>
                <w:sz w:val="18"/>
                <w:szCs w:val="18"/>
              </w:rPr>
              <w:t>23.</w:t>
            </w:r>
            <w:r w:rsidRPr="00A138C7">
              <w:rPr>
                <w:b/>
                <w:sz w:val="20"/>
              </w:rPr>
              <w:t xml:space="preserve"> Aşağıdaki olaylardan hangisinin gerçekleşmesi için maddenin ısı vermesi gerekir?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</w:rPr>
            </w:pPr>
            <w:r w:rsidRPr="00A138C7">
              <w:rPr>
                <w:sz w:val="20"/>
              </w:rPr>
              <w:t>A)  Süblimleşme               B)  Kaynama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</w:rPr>
            </w:pPr>
            <w:r w:rsidRPr="00A138C7">
              <w:rPr>
                <w:sz w:val="20"/>
              </w:rPr>
              <w:t xml:space="preserve">C)  Donma                         D)  Erime  </w:t>
            </w:r>
          </w:p>
        </w:tc>
      </w:tr>
    </w:tbl>
    <w:p w:rsidR="00C40C42" w:rsidRDefault="00C40C42" w:rsidP="00634534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216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noProof/>
                <w:sz w:val="18"/>
                <w:szCs w:val="17"/>
              </w:rPr>
              <w:t>24.</w:t>
            </w:r>
            <w:r w:rsidRPr="00A138C7">
              <w:rPr>
                <w:b/>
                <w:sz w:val="20"/>
                <w:szCs w:val="20"/>
              </w:rPr>
              <w:t xml:space="preserve"> Aşağıda verilen bilgilerden hangisi </w:t>
            </w:r>
            <w:r w:rsidRPr="00A138C7">
              <w:rPr>
                <w:b/>
                <w:sz w:val="20"/>
                <w:szCs w:val="20"/>
                <w:u w:val="single"/>
              </w:rPr>
              <w:t>yanlıştır?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A) Kaynama noktası, saf maddelerin ayırt edici özelliklerindendir.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 xml:space="preserve"> B) Saf sıvıların kaynama süresince sıcaklıkları değişmez.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 xml:space="preserve"> C) Kaynama belli bir sıcaklıkta gerçekleşir.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 xml:space="preserve"> D) Bir sıvının buharlaşması için kaynaması gerekir.  </w:t>
            </w:r>
          </w:p>
        </w:tc>
      </w:tr>
    </w:tbl>
    <w:p w:rsidR="00C40C42" w:rsidRDefault="00C40C42" w:rsidP="00875A60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3"/>
      </w:tblGrid>
      <w:tr w:rsidR="00C40C42" w:rsidRPr="00A138C7" w:rsidTr="00A138C7">
        <w:trPr>
          <w:trHeight w:val="216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after="0" w:line="240" w:lineRule="auto"/>
              <w:ind w:right="275"/>
              <w:jc w:val="both"/>
              <w:rPr>
                <w:b/>
                <w:bCs/>
                <w:sz w:val="20"/>
                <w:szCs w:val="20"/>
              </w:rPr>
            </w:pPr>
            <w:r w:rsidRPr="00A138C7">
              <w:rPr>
                <w:b/>
                <w:bCs/>
                <w:sz w:val="20"/>
                <w:szCs w:val="20"/>
              </w:rPr>
              <w:t>25.</w:t>
            </w:r>
          </w:p>
          <w:p w:rsidR="00C40C42" w:rsidRPr="00A138C7" w:rsidRDefault="00C40C42" w:rsidP="00A138C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138C7">
              <w:rPr>
                <w:noProof/>
                <w:sz w:val="20"/>
                <w:szCs w:val="20"/>
                <w:lang w:eastAsia="tr-TR"/>
              </w:rPr>
              <w:pict>
                <v:shape id="Resim 3" o:spid="_x0000_i1028" type="#_x0000_t75" style="width:219.75pt;height:57pt;visibility:visible">
                  <v:imagedata r:id="rId20" o:title=""/>
                </v:shape>
              </w:pict>
            </w:r>
          </w:p>
          <w:p w:rsidR="00C40C42" w:rsidRPr="00A138C7" w:rsidRDefault="00C40C42" w:rsidP="00A138C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138C7">
              <w:rPr>
                <w:b/>
                <w:sz w:val="20"/>
                <w:szCs w:val="20"/>
              </w:rPr>
              <w:t xml:space="preserve">Tabloda verilenlere göre K,L,M maddelerinden hangisi veya hangileri 70 </w:t>
            </w:r>
            <w:r w:rsidRPr="00A138C7">
              <w:rPr>
                <w:b/>
                <w:sz w:val="20"/>
                <w:szCs w:val="20"/>
                <w:vertAlign w:val="superscript"/>
              </w:rPr>
              <w:t>0</w:t>
            </w:r>
            <w:r w:rsidRPr="00A138C7">
              <w:rPr>
                <w:b/>
                <w:sz w:val="20"/>
                <w:szCs w:val="20"/>
              </w:rPr>
              <w:t>C’de gaz haldedir?</w:t>
            </w:r>
          </w:p>
          <w:p w:rsidR="00C40C42" w:rsidRPr="00A138C7" w:rsidRDefault="00C40C42" w:rsidP="00A138C7">
            <w:pPr>
              <w:spacing w:after="0" w:line="240" w:lineRule="auto"/>
              <w:rPr>
                <w:sz w:val="20"/>
                <w:szCs w:val="20"/>
              </w:rPr>
            </w:pPr>
            <w:r w:rsidRPr="00A138C7">
              <w:rPr>
                <w:sz w:val="20"/>
                <w:szCs w:val="20"/>
              </w:rPr>
              <w:t>A) K                   B) K ve L                 C) L ve M              D) K,L,M</w:t>
            </w:r>
          </w:p>
        </w:tc>
      </w:tr>
    </w:tbl>
    <w:p w:rsidR="00C40C42" w:rsidRDefault="00C40C42" w:rsidP="00875A60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875A60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875A60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875A60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875A60">
      <w:pPr>
        <w:spacing w:after="0" w:line="240" w:lineRule="auto"/>
        <w:rPr>
          <w:rFonts w:cs="Arial"/>
          <w:sz w:val="10"/>
          <w:szCs w:val="18"/>
        </w:rPr>
      </w:pPr>
    </w:p>
    <w:p w:rsidR="00C40C42" w:rsidRDefault="00C40C42" w:rsidP="00875A60">
      <w:pPr>
        <w:spacing w:after="0" w:line="240" w:lineRule="auto"/>
        <w:rPr>
          <w:rFonts w:cs="Arial"/>
          <w:sz w:val="10"/>
          <w:szCs w:val="18"/>
        </w:rPr>
      </w:pPr>
    </w:p>
    <w:tbl>
      <w:tblPr>
        <w:tblW w:w="39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48"/>
      </w:tblGrid>
      <w:tr w:rsidR="00C40C42" w:rsidRPr="00A138C7" w:rsidTr="00A138C7">
        <w:trPr>
          <w:trHeight w:val="413"/>
          <w:jc w:val="center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0C42" w:rsidRPr="00A138C7" w:rsidRDefault="00C40C42" w:rsidP="00A138C7">
            <w:pPr>
              <w:spacing w:before="120" w:after="0" w:line="240" w:lineRule="auto"/>
              <w:jc w:val="center"/>
              <w:rPr>
                <w:rFonts w:cs="Calibri"/>
                <w:b/>
                <w:i/>
                <w:sz w:val="24"/>
                <w:szCs w:val="24"/>
              </w:rPr>
            </w:pPr>
            <w:r w:rsidRPr="00A138C7">
              <w:rPr>
                <w:rFonts w:cs="Calibri"/>
                <w:b/>
                <w:i/>
                <w:sz w:val="24"/>
                <w:szCs w:val="24"/>
              </w:rPr>
              <w:t>BAŞARILAR…</w:t>
            </w:r>
            <w:r w:rsidRPr="00A138C7">
              <w:rPr>
                <w:rFonts w:cs="Calibri"/>
                <w:b/>
                <w:i/>
                <w:sz w:val="24"/>
                <w:szCs w:val="24"/>
              </w:rPr>
              <w:br/>
            </w:r>
            <w:r>
              <w:rPr>
                <w:rFonts w:cs="Calibri"/>
                <w:b/>
                <w:i/>
                <w:sz w:val="24"/>
                <w:szCs w:val="24"/>
              </w:rPr>
              <w:t>……………………………..</w:t>
            </w:r>
          </w:p>
          <w:p w:rsidR="00C40C42" w:rsidRPr="00A138C7" w:rsidRDefault="00C40C42" w:rsidP="00A138C7">
            <w:pPr>
              <w:spacing w:after="120" w:line="240" w:lineRule="auto"/>
              <w:jc w:val="center"/>
              <w:rPr>
                <w:rFonts w:cs="Calibri"/>
                <w:b/>
                <w:i/>
                <w:sz w:val="24"/>
                <w:szCs w:val="24"/>
              </w:rPr>
            </w:pPr>
            <w:r w:rsidRPr="00A138C7">
              <w:rPr>
                <w:rFonts w:cs="Calibri"/>
                <w:b/>
                <w:i/>
                <w:sz w:val="24"/>
                <w:szCs w:val="24"/>
              </w:rPr>
              <w:t>Fen Bilimleri Öğretmenleri</w:t>
            </w:r>
          </w:p>
        </w:tc>
      </w:tr>
    </w:tbl>
    <w:p w:rsidR="00C40C42" w:rsidRDefault="00C40C42" w:rsidP="00875A60">
      <w:pPr>
        <w:spacing w:after="0" w:line="240" w:lineRule="auto"/>
        <w:rPr>
          <w:rFonts w:cs="Arial"/>
          <w:sz w:val="20"/>
          <w:szCs w:val="20"/>
        </w:rPr>
      </w:pPr>
    </w:p>
    <w:p w:rsidR="00C40C42" w:rsidRDefault="00C40C42" w:rsidP="00B8015A">
      <w:pPr>
        <w:spacing w:after="0" w:line="240" w:lineRule="auto"/>
        <w:rPr>
          <w:rFonts w:cs="Arial"/>
          <w:sz w:val="20"/>
          <w:szCs w:val="20"/>
        </w:rPr>
      </w:pPr>
    </w:p>
    <w:sectPr w:rsidR="00C40C42" w:rsidSect="00F81FF9">
      <w:headerReference w:type="default" r:id="rId21"/>
      <w:pgSz w:w="11906" w:h="16838"/>
      <w:pgMar w:top="567" w:right="567" w:bottom="567" w:left="567" w:header="567" w:footer="567" w:gutter="0"/>
      <w:cols w:num="2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C42" w:rsidRDefault="00C40C42" w:rsidP="005E72EE">
      <w:pPr>
        <w:spacing w:after="0" w:line="240" w:lineRule="auto"/>
      </w:pPr>
      <w:r>
        <w:separator/>
      </w:r>
    </w:p>
  </w:endnote>
  <w:endnote w:type="continuationSeparator" w:id="0">
    <w:p w:rsidR="00C40C42" w:rsidRDefault="00C40C42" w:rsidP="005E7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C42" w:rsidRDefault="00C40C42" w:rsidP="005E72EE">
      <w:pPr>
        <w:spacing w:after="0" w:line="240" w:lineRule="auto"/>
      </w:pPr>
      <w:r>
        <w:separator/>
      </w:r>
    </w:p>
  </w:footnote>
  <w:footnote w:type="continuationSeparator" w:id="0">
    <w:p w:rsidR="00C40C42" w:rsidRDefault="00C40C42" w:rsidP="005E7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0988"/>
    </w:tblGrid>
    <w:tr w:rsidR="00C40C42" w:rsidRPr="00A138C7" w:rsidTr="00A138C7">
      <w:tc>
        <w:tcPr>
          <w:tcW w:w="5000" w:type="pc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C40C42" w:rsidRPr="00A138C7" w:rsidRDefault="00C40C42" w:rsidP="00A138C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cs="Calibri"/>
              <w:b/>
              <w:bCs/>
              <w:i/>
              <w:sz w:val="20"/>
              <w:szCs w:val="20"/>
            </w:rPr>
          </w:pPr>
          <w:r w:rsidRPr="00A138C7">
            <w:rPr>
              <w:rFonts w:cs="Calibri"/>
              <w:b/>
              <w:bCs/>
              <w:i/>
              <w:sz w:val="20"/>
              <w:szCs w:val="20"/>
            </w:rPr>
            <w:t>201</w:t>
          </w:r>
          <w:r>
            <w:rPr>
              <w:rFonts w:cs="Calibri"/>
              <w:b/>
              <w:bCs/>
              <w:i/>
              <w:sz w:val="20"/>
              <w:szCs w:val="20"/>
            </w:rPr>
            <w:t>..</w:t>
          </w:r>
          <w:r w:rsidRPr="00A138C7">
            <w:rPr>
              <w:rFonts w:cs="Calibri"/>
              <w:b/>
              <w:bCs/>
              <w:i/>
              <w:sz w:val="20"/>
              <w:szCs w:val="20"/>
            </w:rPr>
            <w:t>-201</w:t>
          </w:r>
          <w:r>
            <w:rPr>
              <w:rFonts w:cs="Calibri"/>
              <w:b/>
              <w:bCs/>
              <w:i/>
              <w:sz w:val="20"/>
              <w:szCs w:val="20"/>
            </w:rPr>
            <w:t>..</w:t>
          </w:r>
          <w:r w:rsidRPr="00A138C7">
            <w:rPr>
              <w:rFonts w:cs="Calibri"/>
              <w:b/>
              <w:bCs/>
              <w:i/>
              <w:sz w:val="20"/>
              <w:szCs w:val="20"/>
            </w:rPr>
            <w:t xml:space="preserve"> EĞİTİM-ÖĞRETİM YILI </w:t>
          </w:r>
          <w:r>
            <w:rPr>
              <w:rFonts w:cs="Calibri"/>
              <w:b/>
              <w:bCs/>
              <w:i/>
              <w:sz w:val="20"/>
              <w:szCs w:val="20"/>
            </w:rPr>
            <w:t>……………</w:t>
          </w:r>
          <w:r w:rsidRPr="00A138C7">
            <w:rPr>
              <w:rFonts w:cs="Calibri"/>
              <w:b/>
              <w:bCs/>
              <w:i/>
              <w:sz w:val="20"/>
              <w:szCs w:val="20"/>
            </w:rPr>
            <w:t xml:space="preserve"> ORTAOKULU</w:t>
          </w:r>
        </w:p>
        <w:p w:rsidR="00C40C42" w:rsidRPr="00A138C7" w:rsidRDefault="00C40C42" w:rsidP="00A138C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cs="Calibri"/>
              <w:b/>
              <w:bCs/>
              <w:i/>
              <w:sz w:val="20"/>
              <w:szCs w:val="20"/>
            </w:rPr>
          </w:pPr>
          <w:r w:rsidRPr="00A138C7">
            <w:rPr>
              <w:rFonts w:cs="Calibri"/>
              <w:b/>
              <w:bCs/>
              <w:i/>
              <w:sz w:val="20"/>
              <w:szCs w:val="20"/>
            </w:rPr>
            <w:t>5. SINIFLAR  FEN BİLİMLERİ DERSİ I. DÖNEM III. SINAV SORULARI</w:t>
          </w:r>
        </w:p>
        <w:p w:rsidR="00C40C42" w:rsidRPr="00A138C7" w:rsidRDefault="00C40C42" w:rsidP="00A138C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cs="Calibri"/>
              <w:b/>
              <w:bCs/>
              <w:i/>
              <w:sz w:val="20"/>
              <w:szCs w:val="20"/>
            </w:rPr>
          </w:pPr>
        </w:p>
        <w:p w:rsidR="00C40C42" w:rsidRPr="00A138C7" w:rsidRDefault="00C40C42" w:rsidP="00A138C7">
          <w:pPr>
            <w:spacing w:after="0" w:line="240" w:lineRule="auto"/>
            <w:contextualSpacing/>
            <w:rPr>
              <w:rFonts w:cs="Calibri"/>
              <w:b/>
              <w:bCs/>
              <w:sz w:val="20"/>
              <w:szCs w:val="20"/>
              <w:lang w:eastAsia="tr-TR"/>
            </w:rPr>
          </w:pPr>
          <w:r w:rsidRPr="00A138C7">
            <w:rPr>
              <w:rFonts w:cs="Calibri"/>
              <w:b/>
              <w:bCs/>
              <w:i/>
              <w:sz w:val="20"/>
              <w:szCs w:val="20"/>
              <w:lang w:eastAsia="tr-TR"/>
            </w:rPr>
            <w:t>ADI-SOYADI:                                                                            SINIFI: 5-                     NO:                                                                  12.01.201</w:t>
          </w:r>
          <w:r>
            <w:rPr>
              <w:rFonts w:cs="Calibri"/>
              <w:b/>
              <w:bCs/>
              <w:i/>
              <w:sz w:val="20"/>
              <w:szCs w:val="20"/>
              <w:lang w:eastAsia="tr-TR"/>
            </w:rPr>
            <w:t>..</w:t>
          </w:r>
        </w:p>
      </w:tc>
    </w:tr>
  </w:tbl>
  <w:p w:rsidR="00C40C42" w:rsidRPr="005E72EE" w:rsidRDefault="00C40C42" w:rsidP="005E72EE">
    <w:pPr>
      <w:pStyle w:val="NoSpacing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445A0"/>
    <w:multiLevelType w:val="hybridMultilevel"/>
    <w:tmpl w:val="EA84612A"/>
    <w:lvl w:ilvl="0" w:tplc="041F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B056DC5"/>
    <w:multiLevelType w:val="hybridMultilevel"/>
    <w:tmpl w:val="D4EA96C2"/>
    <w:lvl w:ilvl="0" w:tplc="1082CF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CA6A7E"/>
    <w:multiLevelType w:val="hybridMultilevel"/>
    <w:tmpl w:val="ED58F758"/>
    <w:lvl w:ilvl="0" w:tplc="B05E8E0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3C77C1"/>
    <w:multiLevelType w:val="hybridMultilevel"/>
    <w:tmpl w:val="119ABD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502BD2"/>
    <w:multiLevelType w:val="hybridMultilevel"/>
    <w:tmpl w:val="B8BA5A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2EE"/>
    <w:rsid w:val="000165B6"/>
    <w:rsid w:val="00042464"/>
    <w:rsid w:val="000449F2"/>
    <w:rsid w:val="00045CC5"/>
    <w:rsid w:val="0006036A"/>
    <w:rsid w:val="00066BC3"/>
    <w:rsid w:val="00066CE3"/>
    <w:rsid w:val="00086222"/>
    <w:rsid w:val="00093DAF"/>
    <w:rsid w:val="000A1F52"/>
    <w:rsid w:val="000B78C0"/>
    <w:rsid w:val="000C673C"/>
    <w:rsid w:val="000D0DB6"/>
    <w:rsid w:val="000D1349"/>
    <w:rsid w:val="000D7579"/>
    <w:rsid w:val="000F1CAA"/>
    <w:rsid w:val="0010156B"/>
    <w:rsid w:val="0011280D"/>
    <w:rsid w:val="00121C39"/>
    <w:rsid w:val="00140158"/>
    <w:rsid w:val="00157F23"/>
    <w:rsid w:val="0016450A"/>
    <w:rsid w:val="00166E00"/>
    <w:rsid w:val="00170693"/>
    <w:rsid w:val="00177470"/>
    <w:rsid w:val="00177707"/>
    <w:rsid w:val="0019608B"/>
    <w:rsid w:val="001A214B"/>
    <w:rsid w:val="001A3053"/>
    <w:rsid w:val="001B4A32"/>
    <w:rsid w:val="001E0302"/>
    <w:rsid w:val="001E3E7A"/>
    <w:rsid w:val="001E5A81"/>
    <w:rsid w:val="001F654C"/>
    <w:rsid w:val="0020431C"/>
    <w:rsid w:val="00210755"/>
    <w:rsid w:val="00213042"/>
    <w:rsid w:val="00230A2E"/>
    <w:rsid w:val="0023129D"/>
    <w:rsid w:val="0023684E"/>
    <w:rsid w:val="00236EAA"/>
    <w:rsid w:val="002538AD"/>
    <w:rsid w:val="00266A34"/>
    <w:rsid w:val="00275866"/>
    <w:rsid w:val="00282D9A"/>
    <w:rsid w:val="002A00F3"/>
    <w:rsid w:val="002A1C20"/>
    <w:rsid w:val="002A3994"/>
    <w:rsid w:val="002B4F65"/>
    <w:rsid w:val="002C5846"/>
    <w:rsid w:val="002D3DC8"/>
    <w:rsid w:val="002E1932"/>
    <w:rsid w:val="002F0906"/>
    <w:rsid w:val="00301E7C"/>
    <w:rsid w:val="00304782"/>
    <w:rsid w:val="00311FA8"/>
    <w:rsid w:val="003157C5"/>
    <w:rsid w:val="00320BA6"/>
    <w:rsid w:val="00321E95"/>
    <w:rsid w:val="00323D27"/>
    <w:rsid w:val="00327251"/>
    <w:rsid w:val="00331238"/>
    <w:rsid w:val="0035449A"/>
    <w:rsid w:val="003632AF"/>
    <w:rsid w:val="003703B0"/>
    <w:rsid w:val="00371294"/>
    <w:rsid w:val="00373D7A"/>
    <w:rsid w:val="003771AC"/>
    <w:rsid w:val="00392941"/>
    <w:rsid w:val="003929D1"/>
    <w:rsid w:val="00395F23"/>
    <w:rsid w:val="003C14B1"/>
    <w:rsid w:val="003C4C7F"/>
    <w:rsid w:val="003C5B9F"/>
    <w:rsid w:val="003D04C8"/>
    <w:rsid w:val="003D26EB"/>
    <w:rsid w:val="003D7316"/>
    <w:rsid w:val="003E1DA9"/>
    <w:rsid w:val="003E54AA"/>
    <w:rsid w:val="003E7CF3"/>
    <w:rsid w:val="003F1BD0"/>
    <w:rsid w:val="00401417"/>
    <w:rsid w:val="004017E4"/>
    <w:rsid w:val="0041568C"/>
    <w:rsid w:val="00422D08"/>
    <w:rsid w:val="004313E2"/>
    <w:rsid w:val="00431F33"/>
    <w:rsid w:val="0043405F"/>
    <w:rsid w:val="00435C37"/>
    <w:rsid w:val="00441914"/>
    <w:rsid w:val="0044389A"/>
    <w:rsid w:val="0044470B"/>
    <w:rsid w:val="004503D4"/>
    <w:rsid w:val="00451BAB"/>
    <w:rsid w:val="0047298D"/>
    <w:rsid w:val="0047535E"/>
    <w:rsid w:val="0048701A"/>
    <w:rsid w:val="00495A23"/>
    <w:rsid w:val="00496AB2"/>
    <w:rsid w:val="004A5194"/>
    <w:rsid w:val="004B47E4"/>
    <w:rsid w:val="004D474A"/>
    <w:rsid w:val="004D48D5"/>
    <w:rsid w:val="004E104E"/>
    <w:rsid w:val="004E19A2"/>
    <w:rsid w:val="004E2E7E"/>
    <w:rsid w:val="004F0DF3"/>
    <w:rsid w:val="004F0E22"/>
    <w:rsid w:val="004F7CC2"/>
    <w:rsid w:val="005122F7"/>
    <w:rsid w:val="0051244A"/>
    <w:rsid w:val="0051395D"/>
    <w:rsid w:val="0051795C"/>
    <w:rsid w:val="005207C6"/>
    <w:rsid w:val="00521D77"/>
    <w:rsid w:val="00532EC5"/>
    <w:rsid w:val="00552558"/>
    <w:rsid w:val="00554482"/>
    <w:rsid w:val="005640A2"/>
    <w:rsid w:val="00567FE1"/>
    <w:rsid w:val="00573386"/>
    <w:rsid w:val="00573D54"/>
    <w:rsid w:val="0058106C"/>
    <w:rsid w:val="00590199"/>
    <w:rsid w:val="0059739C"/>
    <w:rsid w:val="005A24DA"/>
    <w:rsid w:val="005A2EA4"/>
    <w:rsid w:val="005A491E"/>
    <w:rsid w:val="005B09DA"/>
    <w:rsid w:val="005B2BD5"/>
    <w:rsid w:val="005C4535"/>
    <w:rsid w:val="005D217C"/>
    <w:rsid w:val="005D3905"/>
    <w:rsid w:val="005D7DF7"/>
    <w:rsid w:val="005E34E9"/>
    <w:rsid w:val="005E72EE"/>
    <w:rsid w:val="005E7A89"/>
    <w:rsid w:val="005F3DD6"/>
    <w:rsid w:val="005F7DE8"/>
    <w:rsid w:val="00606DF3"/>
    <w:rsid w:val="00607F3B"/>
    <w:rsid w:val="00624209"/>
    <w:rsid w:val="00624E45"/>
    <w:rsid w:val="00634534"/>
    <w:rsid w:val="00641E5B"/>
    <w:rsid w:val="006443FA"/>
    <w:rsid w:val="0065595E"/>
    <w:rsid w:val="00682547"/>
    <w:rsid w:val="006910B7"/>
    <w:rsid w:val="00694883"/>
    <w:rsid w:val="006A643E"/>
    <w:rsid w:val="006B1B15"/>
    <w:rsid w:val="006C75BD"/>
    <w:rsid w:val="006D1BC4"/>
    <w:rsid w:val="00701C07"/>
    <w:rsid w:val="00705A1A"/>
    <w:rsid w:val="00715A13"/>
    <w:rsid w:val="00735348"/>
    <w:rsid w:val="00742C10"/>
    <w:rsid w:val="00752657"/>
    <w:rsid w:val="00752789"/>
    <w:rsid w:val="007623AA"/>
    <w:rsid w:val="0078292B"/>
    <w:rsid w:val="00795853"/>
    <w:rsid w:val="00795AF7"/>
    <w:rsid w:val="00795EA1"/>
    <w:rsid w:val="00796B35"/>
    <w:rsid w:val="007A7E2A"/>
    <w:rsid w:val="007C2F31"/>
    <w:rsid w:val="007D68CC"/>
    <w:rsid w:val="007E0BA1"/>
    <w:rsid w:val="007E4215"/>
    <w:rsid w:val="007F47D8"/>
    <w:rsid w:val="007F77C7"/>
    <w:rsid w:val="00811C60"/>
    <w:rsid w:val="00814D23"/>
    <w:rsid w:val="00825C75"/>
    <w:rsid w:val="00847FBC"/>
    <w:rsid w:val="008519B6"/>
    <w:rsid w:val="008532D3"/>
    <w:rsid w:val="008603E4"/>
    <w:rsid w:val="00861C5D"/>
    <w:rsid w:val="00866D6F"/>
    <w:rsid w:val="00875A60"/>
    <w:rsid w:val="008776AD"/>
    <w:rsid w:val="00877928"/>
    <w:rsid w:val="00883CF1"/>
    <w:rsid w:val="00885764"/>
    <w:rsid w:val="00894382"/>
    <w:rsid w:val="008D3C22"/>
    <w:rsid w:val="008D4861"/>
    <w:rsid w:val="008D6911"/>
    <w:rsid w:val="008E026B"/>
    <w:rsid w:val="008E3227"/>
    <w:rsid w:val="008F2180"/>
    <w:rsid w:val="00911A09"/>
    <w:rsid w:val="009126E0"/>
    <w:rsid w:val="00917EBC"/>
    <w:rsid w:val="00945E02"/>
    <w:rsid w:val="00955CAD"/>
    <w:rsid w:val="00976925"/>
    <w:rsid w:val="009807D9"/>
    <w:rsid w:val="00987255"/>
    <w:rsid w:val="009A3242"/>
    <w:rsid w:val="009A6452"/>
    <w:rsid w:val="009B4FC5"/>
    <w:rsid w:val="009B75F4"/>
    <w:rsid w:val="009C2D6A"/>
    <w:rsid w:val="009C5542"/>
    <w:rsid w:val="009F70AD"/>
    <w:rsid w:val="00A027A2"/>
    <w:rsid w:val="00A1324E"/>
    <w:rsid w:val="00A138C7"/>
    <w:rsid w:val="00A155BA"/>
    <w:rsid w:val="00A16C5C"/>
    <w:rsid w:val="00A3463F"/>
    <w:rsid w:val="00A41AC8"/>
    <w:rsid w:val="00A45902"/>
    <w:rsid w:val="00A5343C"/>
    <w:rsid w:val="00A667D1"/>
    <w:rsid w:val="00A72591"/>
    <w:rsid w:val="00A8281A"/>
    <w:rsid w:val="00A878A3"/>
    <w:rsid w:val="00A9047C"/>
    <w:rsid w:val="00AA0DDA"/>
    <w:rsid w:val="00AA4F00"/>
    <w:rsid w:val="00AB5BBF"/>
    <w:rsid w:val="00AB5D61"/>
    <w:rsid w:val="00AC19FC"/>
    <w:rsid w:val="00AC77F1"/>
    <w:rsid w:val="00AD4075"/>
    <w:rsid w:val="00AE0584"/>
    <w:rsid w:val="00AE261A"/>
    <w:rsid w:val="00AF14A4"/>
    <w:rsid w:val="00B04E2E"/>
    <w:rsid w:val="00B1659A"/>
    <w:rsid w:val="00B2484B"/>
    <w:rsid w:val="00B315F5"/>
    <w:rsid w:val="00B4125E"/>
    <w:rsid w:val="00B56A7D"/>
    <w:rsid w:val="00B61809"/>
    <w:rsid w:val="00B63B6A"/>
    <w:rsid w:val="00B71E02"/>
    <w:rsid w:val="00B8015A"/>
    <w:rsid w:val="00B903D8"/>
    <w:rsid w:val="00BC126A"/>
    <w:rsid w:val="00BC6C43"/>
    <w:rsid w:val="00BC70D1"/>
    <w:rsid w:val="00BC72C8"/>
    <w:rsid w:val="00BC7D47"/>
    <w:rsid w:val="00BE3F8C"/>
    <w:rsid w:val="00BE65B7"/>
    <w:rsid w:val="00C02BF6"/>
    <w:rsid w:val="00C07CEE"/>
    <w:rsid w:val="00C10E2D"/>
    <w:rsid w:val="00C1443E"/>
    <w:rsid w:val="00C16FC1"/>
    <w:rsid w:val="00C229F3"/>
    <w:rsid w:val="00C34FC8"/>
    <w:rsid w:val="00C352B7"/>
    <w:rsid w:val="00C36690"/>
    <w:rsid w:val="00C40C42"/>
    <w:rsid w:val="00C4304F"/>
    <w:rsid w:val="00C44834"/>
    <w:rsid w:val="00C73E17"/>
    <w:rsid w:val="00C75D21"/>
    <w:rsid w:val="00C85922"/>
    <w:rsid w:val="00C916F3"/>
    <w:rsid w:val="00C972DE"/>
    <w:rsid w:val="00CA56F6"/>
    <w:rsid w:val="00CB18AF"/>
    <w:rsid w:val="00CB48E4"/>
    <w:rsid w:val="00CB7AFA"/>
    <w:rsid w:val="00CC26F6"/>
    <w:rsid w:val="00CC49A1"/>
    <w:rsid w:val="00CD4EF5"/>
    <w:rsid w:val="00CD512E"/>
    <w:rsid w:val="00CE6E7F"/>
    <w:rsid w:val="00CF284F"/>
    <w:rsid w:val="00CF6DE4"/>
    <w:rsid w:val="00D0638F"/>
    <w:rsid w:val="00D108A2"/>
    <w:rsid w:val="00D12B20"/>
    <w:rsid w:val="00D13A68"/>
    <w:rsid w:val="00D156EE"/>
    <w:rsid w:val="00D20B23"/>
    <w:rsid w:val="00D554AE"/>
    <w:rsid w:val="00D65959"/>
    <w:rsid w:val="00D76CBD"/>
    <w:rsid w:val="00D8667F"/>
    <w:rsid w:val="00DB0E8E"/>
    <w:rsid w:val="00DE0D03"/>
    <w:rsid w:val="00DE1021"/>
    <w:rsid w:val="00DF0AEE"/>
    <w:rsid w:val="00DF7B7C"/>
    <w:rsid w:val="00E0158A"/>
    <w:rsid w:val="00E05506"/>
    <w:rsid w:val="00E21412"/>
    <w:rsid w:val="00E45608"/>
    <w:rsid w:val="00E61420"/>
    <w:rsid w:val="00E6322A"/>
    <w:rsid w:val="00E74A06"/>
    <w:rsid w:val="00E94CE1"/>
    <w:rsid w:val="00E969D0"/>
    <w:rsid w:val="00E9717B"/>
    <w:rsid w:val="00EA4C5C"/>
    <w:rsid w:val="00EB0965"/>
    <w:rsid w:val="00EB0A5C"/>
    <w:rsid w:val="00EC2AD1"/>
    <w:rsid w:val="00ED2C7B"/>
    <w:rsid w:val="00EE552F"/>
    <w:rsid w:val="00EE67A1"/>
    <w:rsid w:val="00EF3B45"/>
    <w:rsid w:val="00EF517F"/>
    <w:rsid w:val="00EF6E1D"/>
    <w:rsid w:val="00F17BA2"/>
    <w:rsid w:val="00F208D1"/>
    <w:rsid w:val="00F24761"/>
    <w:rsid w:val="00F36F00"/>
    <w:rsid w:val="00F45DE1"/>
    <w:rsid w:val="00F50E40"/>
    <w:rsid w:val="00F53A9C"/>
    <w:rsid w:val="00F55E24"/>
    <w:rsid w:val="00F573A3"/>
    <w:rsid w:val="00F6452E"/>
    <w:rsid w:val="00F66C96"/>
    <w:rsid w:val="00F81FF9"/>
    <w:rsid w:val="00FC007E"/>
    <w:rsid w:val="00FC2C84"/>
    <w:rsid w:val="00FD5527"/>
    <w:rsid w:val="00FE0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A60"/>
    <w:pPr>
      <w:spacing w:after="200" w:line="276" w:lineRule="auto"/>
    </w:pPr>
    <w:rPr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81FF9"/>
    <w:pPr>
      <w:keepNext/>
      <w:spacing w:after="0" w:line="240" w:lineRule="auto"/>
      <w:outlineLvl w:val="7"/>
    </w:pPr>
    <w:rPr>
      <w:rFonts w:ascii="Comic Sans MS" w:eastAsia="Times New Roman" w:hAnsi="Comic Sans MS"/>
      <w:b/>
      <w:bCs/>
      <w:sz w:val="18"/>
      <w:szCs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locked/>
    <w:rsid w:val="00F81FF9"/>
    <w:rPr>
      <w:rFonts w:ascii="Comic Sans MS" w:hAnsi="Comic Sans MS" w:cs="Times New Roman"/>
      <w:b/>
      <w:bCs/>
      <w:sz w:val="20"/>
      <w:szCs w:val="20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5E7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72E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E7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72EE"/>
    <w:rPr>
      <w:rFonts w:cs="Times New Roman"/>
    </w:rPr>
  </w:style>
  <w:style w:type="table" w:styleId="TableGrid">
    <w:name w:val="Table Grid"/>
    <w:basedOn w:val="TableNormal"/>
    <w:uiPriority w:val="99"/>
    <w:rsid w:val="005E72E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E72EE"/>
    <w:rPr>
      <w:lang w:eastAsia="en-US"/>
    </w:rPr>
  </w:style>
  <w:style w:type="paragraph" w:customStyle="1" w:styleId="Default">
    <w:name w:val="Default"/>
    <w:uiPriority w:val="99"/>
    <w:rsid w:val="005E72E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5E72EE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99"/>
    <w:qFormat/>
    <w:rsid w:val="00F81F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81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1FF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81FF9"/>
    <w:rPr>
      <w:rFonts w:cs="Times New Roman"/>
      <w:b/>
      <w:bCs/>
    </w:rPr>
  </w:style>
  <w:style w:type="paragraph" w:customStyle="1" w:styleId="AralkYok1">
    <w:name w:val="Aralık Yok1"/>
    <w:uiPriority w:val="99"/>
    <w:rsid w:val="009A3242"/>
    <w:rPr>
      <w:lang w:val="en-US" w:eastAsia="en-US"/>
    </w:rPr>
  </w:style>
  <w:style w:type="paragraph" w:customStyle="1" w:styleId="AralkYok2">
    <w:name w:val="Aralık Yok2"/>
    <w:uiPriority w:val="99"/>
    <w:rsid w:val="00ED2C7B"/>
    <w:rPr>
      <w:lang w:eastAsia="en-US"/>
    </w:rPr>
  </w:style>
  <w:style w:type="paragraph" w:customStyle="1" w:styleId="Style20">
    <w:name w:val="Style20"/>
    <w:basedOn w:val="Normal"/>
    <w:uiPriority w:val="99"/>
    <w:rsid w:val="002368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30">
    <w:name w:val="Font Style30"/>
    <w:basedOn w:val="DefaultParagraphFont"/>
    <w:uiPriority w:val="99"/>
    <w:rsid w:val="0023684E"/>
    <w:rPr>
      <w:rFonts w:ascii="Arial" w:hAnsi="Arial" w:cs="Arial"/>
      <w:sz w:val="18"/>
      <w:szCs w:val="18"/>
    </w:rPr>
  </w:style>
  <w:style w:type="character" w:customStyle="1" w:styleId="FontStyle27">
    <w:name w:val="Font Style27"/>
    <w:basedOn w:val="DefaultParagraphFont"/>
    <w:uiPriority w:val="99"/>
    <w:rsid w:val="0023684E"/>
    <w:rPr>
      <w:rFonts w:ascii="Arial" w:hAnsi="Arial" w:cs="Arial"/>
      <w:b/>
      <w:bCs/>
      <w:sz w:val="18"/>
      <w:szCs w:val="18"/>
    </w:rPr>
  </w:style>
  <w:style w:type="paragraph" w:customStyle="1" w:styleId="ListeParagraf2">
    <w:name w:val="Liste Paragraf2"/>
    <w:basedOn w:val="Normal"/>
    <w:uiPriority w:val="99"/>
    <w:rsid w:val="00140158"/>
    <w:pPr>
      <w:ind w:left="720"/>
      <w:contextualSpacing/>
    </w:pPr>
    <w:rPr>
      <w:rFonts w:eastAsia="Times New Roman"/>
      <w:lang w:eastAsia="tr-TR"/>
    </w:rPr>
  </w:style>
  <w:style w:type="paragraph" w:customStyle="1" w:styleId="ListeParagraf1">
    <w:name w:val="Liste Paragraf1"/>
    <w:basedOn w:val="Normal"/>
    <w:uiPriority w:val="99"/>
    <w:rsid w:val="0044470B"/>
    <w:pPr>
      <w:ind w:left="720"/>
      <w:contextualSpacing/>
    </w:pPr>
    <w:rPr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http://www.fenokulu.net/konutesti/applications/yonetici/sayfalar/resim_bul.php?soru_bul=1&amp;soru_no=13099" TargetMode="External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1161</TotalTime>
  <Pages>2</Pages>
  <Words>914</Words>
  <Characters>5210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Selami</dc:creator>
  <cp:keywords/>
  <dc:description/>
  <cp:lastModifiedBy>fatih</cp:lastModifiedBy>
  <cp:revision>105</cp:revision>
  <dcterms:created xsi:type="dcterms:W3CDTF">2014-01-05T20:35:00Z</dcterms:created>
  <dcterms:modified xsi:type="dcterms:W3CDTF">2015-01-08T19:44:00Z</dcterms:modified>
</cp:coreProperties>
</file>