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65" w:rsidRDefault="00273665"/>
    <w:p w:rsidR="00273665" w:rsidRDefault="00273665"/>
    <w:p w:rsidR="00273665" w:rsidRDefault="00273665">
      <w:r>
        <w:rPr>
          <w:noProof/>
          <w:lang w:eastAsia="tr-TR"/>
        </w:rPr>
        <w:pict>
          <v:group id="_x0000_s1026" style="position:absolute;margin-left:-40.3pt;margin-top:18.85pt;width:259.5pt;height:120.6pt;z-index:251645440" coordorigin="7033,4299" coordsize="2730,1260">
            <v:rect id="_x0000_s1027" style="position:absolute;left:7363;top:4944;width:482;height:125"/>
            <v:rect id="_x0000_s1028" style="position:absolute;left:8321;top:4944;width:482;height:125"/>
            <v:rect id="_x0000_s1029" style="position:absolute;left:8801;top:4944;width:482;height:125"/>
            <v:rect id="_x0000_s1030" style="position:absolute;left:7843;top:4944;width:482;height:125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1" type="#_x0000_t5" style="position:absolute;left:7183;top:5079;width:360;height:360" fillcolor="#333"/>
            <v:line id="_x0000_s1032" style="position:absolute" from="8323,5079" to="8323,5328"/>
            <v:rect id="_x0000_s1033" style="position:absolute;left:8158;top:5229;width:360;height:180" fillcolor="#969696"/>
            <v:line id="_x0000_s1034" style="position:absolute;flip:y" from="9283,4584" to="9283,4944">
              <v:stroke endarrow="classic" endarrowwidth="narrow"/>
            </v:line>
            <v:rect id="_x0000_s1035" style="position:absolute;left:9223;top:4869;width:68;height:68">
              <o:lock v:ext="edit" aspectratio="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9103;top:4299;width:540;height:360" filled="f" stroked="f">
              <v:textbox style="mso-next-textbox:#_x0000_s1036">
                <w:txbxContent>
                  <w:p w:rsidR="00273665" w:rsidRDefault="00273665" w:rsidP="008C49A3">
                    <w:pPr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F</w:t>
                    </w:r>
                  </w:p>
                </w:txbxContent>
              </v:textbox>
            </v:shape>
            <v:shape id="_x0000_s1037" type="#_x0000_t202" style="position:absolute;left:8518;top:5199;width:540;height:360" filled="f" stroked="f">
              <v:textbox style="mso-next-textbox:#_x0000_s1037">
                <w:txbxContent>
                  <w:p w:rsidR="00273665" w:rsidRDefault="00273665" w:rsidP="008C49A3">
                    <w:pPr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P</w:t>
                    </w:r>
                  </w:p>
                </w:txbxContent>
              </v:textbox>
            </v:shape>
            <v:shape id="_x0000_s1038" type="#_x0000_t202" style="position:absolute;left:9223;top:4839;width:540;height:360" filled="f" stroked="f">
              <v:textbox style="mso-next-textbox:#_x0000_s1038">
                <w:txbxContent>
                  <w:p w:rsidR="00273665" w:rsidRDefault="00273665" w:rsidP="008C49A3">
                    <w:pPr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L</w:t>
                    </w:r>
                  </w:p>
                </w:txbxContent>
              </v:textbox>
            </v:shape>
            <v:shape id="_x0000_s1039" type="#_x0000_t202" style="position:absolute;left:7033;top:4824;width:540;height:360" filled="f" stroked="f">
              <v:textbox style="mso-next-textbox:#_x0000_s1039">
                <w:txbxContent>
                  <w:p w:rsidR="00273665" w:rsidRDefault="00273665" w:rsidP="008C49A3">
                    <w:pPr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K</w:t>
                    </w:r>
                  </w:p>
                </w:txbxContent>
              </v:textbox>
            </v:shape>
          </v:group>
        </w:pict>
      </w:r>
      <w:r>
        <w:t>SORU 1</w:t>
      </w:r>
      <w:r>
        <w:rPr>
          <w:b/>
          <w:sz w:val="28"/>
          <w:szCs w:val="28"/>
        </w:rPr>
        <w:t xml:space="preserve">)  ‘’F’’ kuvveti </w:t>
      </w:r>
      <w:r w:rsidRPr="00BB59D1">
        <w:rPr>
          <w:b/>
          <w:sz w:val="32"/>
          <w:szCs w:val="32"/>
        </w:rPr>
        <w:t>50</w:t>
      </w:r>
      <w:r>
        <w:rPr>
          <w:b/>
          <w:sz w:val="28"/>
          <w:szCs w:val="28"/>
        </w:rPr>
        <w:t xml:space="preserve"> </w:t>
      </w:r>
      <w:r w:rsidRPr="008C49A3">
        <w:rPr>
          <w:b/>
          <w:sz w:val="28"/>
          <w:szCs w:val="28"/>
        </w:rPr>
        <w:t xml:space="preserve"> N ise ‘’P’’ yükü kaç Newtondur?</w:t>
      </w:r>
      <w:r>
        <w:rPr>
          <w:b/>
          <w:sz w:val="28"/>
          <w:szCs w:val="28"/>
        </w:rPr>
        <w:t>(10puan)</w:t>
      </w:r>
    </w:p>
    <w:p w:rsidR="00273665" w:rsidRDefault="00273665"/>
    <w:p w:rsidR="00273665" w:rsidRDefault="00273665"/>
    <w:p w:rsidR="00273665" w:rsidRDefault="00273665"/>
    <w:p w:rsidR="00273665" w:rsidRDefault="00273665"/>
    <w:p w:rsidR="00273665" w:rsidRDefault="00273665">
      <w:r>
        <w:t>ÇÖZÜM: ………………………………………………………………………………………………………………………………………………</w:t>
      </w:r>
    </w:p>
    <w:p w:rsidR="00273665" w:rsidRDefault="00273665" w:rsidP="008C49A3">
      <w:pPr>
        <w:tabs>
          <w:tab w:val="left" w:pos="5175"/>
        </w:tabs>
      </w:pPr>
    </w:p>
    <w:p w:rsidR="00273665" w:rsidRDefault="00273665" w:rsidP="008C49A3">
      <w:pPr>
        <w:tabs>
          <w:tab w:val="left" w:pos="5175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" o:spid="_x0000_s1040" type="#_x0000_t75" style="position:absolute;margin-left:-28.1pt;margin-top:94.95pt;width:127.5pt;height:157.5pt;z-index:-251670016;visibility:visible">
            <v:imagedata r:id="rId7" o:title=""/>
          </v:shape>
        </w:pict>
      </w:r>
      <w:r w:rsidRPr="008C49A3">
        <w:rPr>
          <w:sz w:val="24"/>
          <w:szCs w:val="24"/>
        </w:rPr>
        <w:t xml:space="preserve">SORU 2) Makara ağırlıklarının önemsenmediği şekildeki düzenek dengededir. </w:t>
      </w:r>
      <w:r w:rsidRPr="008C49A3">
        <w:rPr>
          <w:b/>
          <w:sz w:val="24"/>
          <w:szCs w:val="24"/>
        </w:rPr>
        <w:t>Buna göre; Ali</w:t>
      </w:r>
      <w:r>
        <w:rPr>
          <w:b/>
          <w:sz w:val="24"/>
          <w:szCs w:val="24"/>
        </w:rPr>
        <w:t>’</w:t>
      </w:r>
      <w:r w:rsidRPr="008C49A3">
        <w:rPr>
          <w:b/>
          <w:sz w:val="24"/>
          <w:szCs w:val="24"/>
        </w:rPr>
        <w:t xml:space="preserve">nin ağırlığı </w:t>
      </w:r>
      <w:r>
        <w:rPr>
          <w:b/>
          <w:sz w:val="28"/>
          <w:szCs w:val="28"/>
          <w:u w:val="single"/>
        </w:rPr>
        <w:t>800</w:t>
      </w:r>
      <w:r w:rsidRPr="008C49A3">
        <w:rPr>
          <w:b/>
          <w:sz w:val="28"/>
          <w:szCs w:val="28"/>
          <w:u w:val="single"/>
        </w:rPr>
        <w:t xml:space="preserve">N </w:t>
      </w:r>
      <w:r w:rsidRPr="008C49A3">
        <w:rPr>
          <w:b/>
          <w:sz w:val="24"/>
          <w:szCs w:val="24"/>
        </w:rPr>
        <w:t>olduğuna göre Hasan</w:t>
      </w:r>
      <w:r>
        <w:rPr>
          <w:b/>
          <w:sz w:val="24"/>
          <w:szCs w:val="24"/>
        </w:rPr>
        <w:t>’</w:t>
      </w:r>
      <w:r w:rsidRPr="008C49A3">
        <w:rPr>
          <w:b/>
          <w:sz w:val="24"/>
          <w:szCs w:val="24"/>
        </w:rPr>
        <w:t>ın ağırlığı kaç N’dur?</w:t>
      </w:r>
      <w:r>
        <w:rPr>
          <w:b/>
          <w:sz w:val="24"/>
          <w:szCs w:val="24"/>
        </w:rPr>
        <w:t>(5 puan)</w:t>
      </w:r>
    </w:p>
    <w:p w:rsidR="00273665" w:rsidRPr="008C49A3" w:rsidRDefault="00273665" w:rsidP="008C49A3">
      <w:pPr>
        <w:tabs>
          <w:tab w:val="left" w:pos="5175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rect id="_x0000_s1041" style="position:absolute;margin-left:100.85pt;margin-top:3.9pt;width:118.35pt;height:105pt;z-index:251648512">
            <v:textbox>
              <w:txbxContent>
                <w:p w:rsidR="00273665" w:rsidRDefault="00273665">
                  <w:r>
                    <w:t>ÇÖZÜM:</w:t>
                  </w:r>
                </w:p>
                <w:p w:rsidR="00273665" w:rsidRDefault="00273665">
                  <w:r>
                    <w:t>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rect>
        </w:pict>
      </w:r>
    </w:p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>
      <w:r>
        <w:rPr>
          <w:noProof/>
          <w:lang w:eastAsia="tr-TR"/>
        </w:rPr>
        <w:pict>
          <v:shape id="Resim 18" o:spid="_x0000_s1042" type="#_x0000_t75" alt="http://testleri.gen.tr/wp-content/uploads/2012/11/is-ve-enerji-2.jpg" style="position:absolute;margin-left:-6.35pt;margin-top:29.9pt;width:201pt;height:73.5pt;z-index:251647488;visibility:visible">
            <v:imagedata r:id="rId8" o:title=""/>
          </v:shape>
        </w:pict>
      </w:r>
      <w:r>
        <w:t>SORU 3) ‘</w:t>
      </w:r>
      <w:r w:rsidRPr="008C49A3">
        <w:rPr>
          <w:b/>
        </w:rPr>
        <w:t>’K’’ cisminin yaptığı iş kaç Joule’dür?</w:t>
      </w:r>
      <w:r>
        <w:rPr>
          <w:b/>
        </w:rPr>
        <w:t>(5 paun)</w:t>
      </w:r>
    </w:p>
    <w:p w:rsidR="00273665" w:rsidRDefault="00273665"/>
    <w:p w:rsidR="00273665" w:rsidRDefault="00273665">
      <w:r>
        <w:rPr>
          <w:noProof/>
          <w:lang w:eastAsia="tr-TR"/>
        </w:rPr>
        <w:pict>
          <v:shape id="_x0000_s1043" type="#_x0000_t202" style="position:absolute;margin-left:66.65pt;margin-top:21.55pt;width:53.75pt;height:19.5pt;z-index:251659776">
            <v:textbox>
              <w:txbxContent>
                <w:p w:rsidR="00273665" w:rsidRPr="00BB59D1" w:rsidRDefault="00273665" w:rsidP="00BB59D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B59D1">
                    <w:rPr>
                      <w:b/>
                      <w:sz w:val="24"/>
                      <w:szCs w:val="24"/>
                    </w:rPr>
                    <w:t>30 m</w:t>
                  </w:r>
                </w:p>
              </w:txbxContent>
            </v:textbox>
          </v:shape>
        </w:pict>
      </w:r>
    </w:p>
    <w:p w:rsidR="00273665" w:rsidRDefault="00273665">
      <w:r>
        <w:rPr>
          <w:noProof/>
          <w:lang w:eastAsia="tr-TR"/>
        </w:rPr>
        <w:pict>
          <v:rect id="_x0000_s1044" style="position:absolute;margin-left:-17.6pt;margin-top:29.35pt;width:236.8pt;height:37.5pt;z-index:251649536">
            <v:textbox>
              <w:txbxContent>
                <w:p w:rsidR="00273665" w:rsidRDefault="00273665">
                  <w:r>
                    <w:t>ÇÖZÜM:……………………………………………………………………………………………………………………………………………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</w:p>
    <w:p w:rsidR="00273665" w:rsidRDefault="00273665"/>
    <w:p w:rsidR="00273665" w:rsidRPr="008C49A3" w:rsidRDefault="00273665">
      <w:pPr>
        <w:rPr>
          <w:sz w:val="28"/>
          <w:szCs w:val="28"/>
        </w:rPr>
      </w:pPr>
      <w:r>
        <w:rPr>
          <w:noProof/>
          <w:lang w:eastAsia="tr-TR"/>
        </w:rPr>
        <w:pict>
          <v:shape id="Resim 6" o:spid="_x0000_s1045" type="#_x0000_t75" style="position:absolute;margin-left:-13.1pt;margin-top:20.25pt;width:259.5pt;height:160.5pt;z-index:251660800;visibility:visible">
            <v:imagedata r:id="rId9" o:title=""/>
          </v:shape>
        </w:pict>
      </w:r>
      <w:r>
        <w:t xml:space="preserve">SORU 4)   </w:t>
      </w:r>
      <w:r>
        <w:rPr>
          <w:sz w:val="28"/>
          <w:szCs w:val="28"/>
        </w:rPr>
        <w:t>(5 puan)</w:t>
      </w:r>
    </w:p>
    <w:p w:rsidR="00273665" w:rsidRDefault="00273665"/>
    <w:p w:rsidR="00273665" w:rsidRDefault="00273665"/>
    <w:p w:rsidR="00273665" w:rsidRDefault="00273665"/>
    <w:p w:rsidR="00273665" w:rsidRDefault="00273665"/>
    <w:p w:rsidR="00273665" w:rsidRDefault="00273665">
      <w:r>
        <w:rPr>
          <w:noProof/>
          <w:lang w:eastAsia="tr-TR"/>
        </w:rPr>
        <w:pict>
          <v:rect id="_x0000_s1046" style="position:absolute;margin-left:-12.35pt;margin-top:21.95pt;width:113.25pt;height:21.75pt;z-index:251662848">
            <v:textbox>
              <w:txbxContent>
                <w:p w:rsidR="00273665" w:rsidRPr="00F947B7" w:rsidRDefault="00273665" w:rsidP="00BB59D1">
                  <w:pPr>
                    <w:rPr>
                      <w:b/>
                    </w:rPr>
                  </w:pPr>
                  <w:r w:rsidRPr="00F947B7">
                    <w:rPr>
                      <w:b/>
                    </w:rPr>
                    <w:t>Mehmet kaç kilodur?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45.15pt;margin-top:21.95pt;width:98.25pt;height:21.75pt;z-index:251661824">
            <v:textbox>
              <w:txbxContent>
                <w:p w:rsidR="00273665" w:rsidRPr="00F947B7" w:rsidRDefault="00273665" w:rsidP="00BB59D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Ali 35 kg</w:t>
                  </w:r>
                </w:p>
              </w:txbxContent>
            </v:textbox>
          </v:rect>
        </w:pict>
      </w:r>
    </w:p>
    <w:p w:rsidR="00273665" w:rsidRDefault="00273665"/>
    <w:p w:rsidR="00273665" w:rsidRDefault="00273665">
      <w:r>
        <w:t>ÇÖZÜM:</w:t>
      </w:r>
    </w:p>
    <w:p w:rsidR="00273665" w:rsidRDefault="00273665">
      <w:r>
        <w:t>………………………………………………………………………………………………………………………………………………</w:t>
      </w:r>
    </w:p>
    <w:p w:rsidR="00273665" w:rsidRPr="00BB59D1" w:rsidRDefault="00273665">
      <w:pPr>
        <w:rPr>
          <w:b/>
        </w:rPr>
      </w:pPr>
      <w:r>
        <w:rPr>
          <w:noProof/>
          <w:lang w:eastAsia="tr-TR"/>
        </w:rPr>
        <w:pict>
          <v:shape id="0 Resim" o:spid="_x0000_s1048" type="#_x0000_t75" alt="3.jpg" style="position:absolute;margin-left:-13.1pt;margin-top:18.35pt;width:259.5pt;height:129pt;z-index:251663872;visibility:visible">
            <v:imagedata r:id="rId10" o:title=""/>
          </v:shape>
        </w:pict>
      </w:r>
      <w:r w:rsidRPr="00BB59D1">
        <w:rPr>
          <w:b/>
        </w:rPr>
        <w:t>SORU 5)  ‘’F’’ kaç Newtondur?(10 puan)</w:t>
      </w:r>
    </w:p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>
      <w:r>
        <w:t>ÇÖZÜM:………………………………………………………………………………………………………………………………….</w:t>
      </w:r>
    </w:p>
    <w:p w:rsidR="00273665" w:rsidRPr="00BB59D1" w:rsidRDefault="00273665">
      <w:pPr>
        <w:rPr>
          <w:b/>
        </w:rPr>
      </w:pPr>
      <w:r w:rsidRPr="00BB59D1">
        <w:rPr>
          <w:b/>
        </w:rPr>
        <w:t>SORU 6) ‘’F’’ kaç Newtondur?(5 puan)</w:t>
      </w:r>
    </w:p>
    <w:p w:rsidR="00273665" w:rsidRDefault="00273665">
      <w:r>
        <w:rPr>
          <w:noProof/>
          <w:lang w:eastAsia="tr-TR"/>
        </w:rPr>
        <w:pict>
          <v:shape id="Resim 60" o:spid="_x0000_s1049" type="#_x0000_t75" alt="http://bilgiyelpazesi.com/egitim_ogretim/soru_bankasi_test_sorulari/fen_ve_teknoloji_dersi_ile_ilgili_test_sorulari_soru_bankasi/fen_ve_teknoloji_7_sinif_deneme_sinavi_2_dosyalar/image002.jpg" style="position:absolute;margin-left:55.9pt;margin-top:30.4pt;width:127.5pt;height:177pt;z-index:251664896;visibility:visible">
            <v:imagedata r:id="rId11" o:title=""/>
          </v:shape>
        </w:pict>
      </w:r>
      <w:r>
        <w:t>ÇÖZÜM:…………………………………………………………………………………………………………………………………</w:t>
      </w:r>
    </w:p>
    <w:p w:rsidR="00273665" w:rsidRDefault="00273665"/>
    <w:p w:rsidR="00273665" w:rsidRDefault="00273665">
      <w:r>
        <w:t xml:space="preserve">                      </w:t>
      </w:r>
    </w:p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>
      <w:r>
        <w:t xml:space="preserve">SORU 7) ‘’X’’ Çarkı 1 yönünde </w:t>
      </w:r>
      <w:r w:rsidRPr="0018058D">
        <w:rPr>
          <w:sz w:val="28"/>
          <w:szCs w:val="28"/>
        </w:rPr>
        <w:t>12  tur</w:t>
      </w:r>
      <w:r>
        <w:t xml:space="preserve"> atarsa;  Y ve Z çarkları hangi yönde kaç tur atar?(5 puan)</w:t>
      </w:r>
    </w:p>
    <w:p w:rsidR="00273665" w:rsidRDefault="00273665">
      <w:r>
        <w:rPr>
          <w:noProof/>
          <w:lang w:eastAsia="tr-TR"/>
        </w:rPr>
        <w:pict>
          <v:shape id="Resim 27" o:spid="_x0000_s1050" type="#_x0000_t75" alt="http://dosyabak.com/resimler/01/fen-sorulari.png" style="position:absolute;margin-left:-46.85pt;margin-top:2.25pt;width:250.5pt;height:96pt;z-index:251655680;visibility:visible">
            <v:imagedata r:id="rId12" o:title=""/>
          </v:shape>
        </w:pict>
      </w:r>
    </w:p>
    <w:p w:rsidR="00273665" w:rsidRDefault="00273665"/>
    <w:p w:rsidR="00273665" w:rsidRDefault="00273665"/>
    <w:p w:rsidR="00273665" w:rsidRDefault="00273665"/>
    <w:p w:rsidR="00273665" w:rsidRDefault="00273665">
      <w:r>
        <w:t>ÇÖZÜM:…………………………………………………………</w:t>
      </w:r>
    </w:p>
    <w:p w:rsidR="00273665" w:rsidRDefault="00273665"/>
    <w:p w:rsidR="00273665" w:rsidRPr="00AF6160" w:rsidRDefault="00273665" w:rsidP="00C2309E">
      <w:pPr>
        <w:pStyle w:val="NoSpacing"/>
        <w:rPr>
          <w:b/>
          <w:sz w:val="22"/>
          <w:szCs w:val="22"/>
          <w:u w:val="single"/>
        </w:rPr>
      </w:pPr>
      <w:r>
        <w:t xml:space="preserve">SORU 8) </w:t>
      </w:r>
      <w:r>
        <w:rPr>
          <w:sz w:val="22"/>
          <w:szCs w:val="22"/>
        </w:rPr>
        <w:t>Aşağıdaki</w:t>
      </w:r>
      <w:r w:rsidRPr="00A94121">
        <w:rPr>
          <w:sz w:val="22"/>
          <w:szCs w:val="22"/>
        </w:rPr>
        <w:t xml:space="preserve"> taşı kaldırmak için uygulanan kuvvetlerden hangisi</w:t>
      </w:r>
      <w:r w:rsidRPr="00AF6160">
        <w:rPr>
          <w:b/>
          <w:sz w:val="22"/>
          <w:szCs w:val="22"/>
        </w:rPr>
        <w:t xml:space="preserve"> </w:t>
      </w:r>
      <w:r w:rsidRPr="00AF6160">
        <w:rPr>
          <w:b/>
          <w:sz w:val="22"/>
          <w:szCs w:val="22"/>
          <w:u w:val="single"/>
        </w:rPr>
        <w:t>en küçüktür?</w:t>
      </w:r>
      <w:r>
        <w:rPr>
          <w:b/>
          <w:sz w:val="22"/>
          <w:szCs w:val="22"/>
          <w:u w:val="single"/>
        </w:rPr>
        <w:t>(3  puan)</w:t>
      </w:r>
    </w:p>
    <w:p w:rsidR="00273665" w:rsidRDefault="00273665">
      <w:r>
        <w:rPr>
          <w:noProof/>
          <w:lang w:eastAsia="tr-TR"/>
        </w:rPr>
        <w:pict>
          <v:shape id="Resim 1" o:spid="_x0000_s1051" type="#_x0000_t75" style="position:absolute;margin-left:-51.35pt;margin-top:13.2pt;width:270.75pt;height:170.25pt;z-index:251650560;visibility:visible">
            <v:imagedata r:id="rId13" o:title="" blacklevel="1311f" grayscale="t"/>
          </v:shape>
        </w:pict>
      </w:r>
    </w:p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>
      <w:r>
        <w:t>SORU 9) Aşağıdaki eğik düzlemlerin hangisinde kuvvet kazancı en fazladır? (2 puan)</w:t>
      </w:r>
    </w:p>
    <w:p w:rsidR="00273665" w:rsidRDefault="00273665">
      <w:r>
        <w:rPr>
          <w:noProof/>
          <w:lang w:eastAsia="tr-TR"/>
        </w:rPr>
        <w:pict>
          <v:shape id="Resim 39" o:spid="_x0000_s1052" type="#_x0000_t75" alt="http://www.muhteva.com/resimler/resimler/7-Sinif-Fen-ve-Teknoloji-Dersi-1-Donem-3-Yazili-Sorulari-ve-Cevaplari-106-3.jpg" style="position:absolute;margin-left:-34.85pt;margin-top:12.3pt;width:245.25pt;height:173.25pt;z-index:251665920;visibility:visible">
            <v:imagedata r:id="rId14" o:title=""/>
          </v:shape>
        </w:pict>
      </w:r>
    </w:p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>
      <w:r>
        <w:t>SORU 10) ‘’</w:t>
      </w:r>
      <w:r w:rsidRPr="0018058D">
        <w:rPr>
          <w:sz w:val="28"/>
          <w:szCs w:val="28"/>
        </w:rPr>
        <w:t>X’</w:t>
      </w:r>
      <w:r>
        <w:t xml:space="preserve">’ çarkı  1  yönünde  </w:t>
      </w:r>
      <w:r w:rsidRPr="0018058D">
        <w:rPr>
          <w:sz w:val="28"/>
          <w:szCs w:val="28"/>
        </w:rPr>
        <w:t>40</w:t>
      </w:r>
      <w:r>
        <w:t xml:space="preserve"> tur atarsa; Z ve Y çarkları hangi yönde kaç tur atar?(5 puan)</w:t>
      </w:r>
    </w:p>
    <w:p w:rsidR="00273665" w:rsidRDefault="00273665"/>
    <w:p w:rsidR="00273665" w:rsidRDefault="00273665">
      <w:r w:rsidRPr="00F26139">
        <w:rPr>
          <w:noProof/>
          <w:lang w:eastAsia="tr-TR"/>
        </w:rPr>
        <w:pict>
          <v:shape id="Resim 4" o:spid="_x0000_i1025" type="#_x0000_t75" style="width:207pt;height:147.75pt;visibility:visible">
            <v:imagedata r:id="rId15" o:title=""/>
          </v:shape>
        </w:pict>
      </w:r>
    </w:p>
    <w:p w:rsidR="00273665" w:rsidRDefault="00273665">
      <w:r>
        <w:t>ÇÖZÜM:…………………………………………………………………………………………………………………………………………………………………………………………………………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3665" w:rsidRDefault="00273665"/>
    <w:p w:rsidR="00273665" w:rsidRDefault="00273665">
      <w:pPr>
        <w:rPr>
          <w:sz w:val="28"/>
          <w:szCs w:val="28"/>
        </w:rPr>
      </w:pPr>
      <w:r>
        <w:rPr>
          <w:noProof/>
          <w:lang w:eastAsia="tr-TR"/>
        </w:rPr>
        <w:pict>
          <v:rect id="_x0000_s1053" style="position:absolute;margin-left:5.65pt;margin-top:71.15pt;width:64.5pt;height:26.6pt;z-index:251666944">
            <v:textbox>
              <w:txbxContent>
                <w:p w:rsidR="00273665" w:rsidRPr="0018058D" w:rsidRDefault="0027366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A:</w:t>
                  </w:r>
                  <w:r w:rsidRPr="0018058D">
                    <w:rPr>
                      <w:b/>
                      <w:sz w:val="32"/>
                      <w:szCs w:val="32"/>
                    </w:rPr>
                    <w:t>2 kg</w:t>
                  </w:r>
                </w:p>
              </w:txbxContent>
            </v:textbox>
          </v:rect>
        </w:pict>
      </w:r>
      <w:r w:rsidRPr="001859BF">
        <w:rPr>
          <w:sz w:val="28"/>
          <w:szCs w:val="28"/>
        </w:rPr>
        <w:t>SORU 1</w:t>
      </w:r>
      <w:r>
        <w:rPr>
          <w:sz w:val="28"/>
          <w:szCs w:val="28"/>
        </w:rPr>
        <w:t>1) A ve B cisimlerinin kinetik enerjilerini büyükten küçüğe sıralayınız</w:t>
      </w:r>
      <w:r w:rsidRPr="001859BF">
        <w:rPr>
          <w:sz w:val="28"/>
          <w:szCs w:val="28"/>
        </w:rPr>
        <w:t>?</w:t>
      </w:r>
      <w:r>
        <w:rPr>
          <w:sz w:val="28"/>
          <w:szCs w:val="28"/>
        </w:rPr>
        <w:t>(6 puan)</w:t>
      </w:r>
      <w:r w:rsidRPr="0018058D">
        <w:rPr>
          <w:sz w:val="28"/>
          <w:szCs w:val="28"/>
        </w:rPr>
        <w:t xml:space="preserve"> </w:t>
      </w:r>
      <w:r w:rsidRPr="00D32A58">
        <w:rPr>
          <w:noProof/>
          <w:sz w:val="28"/>
          <w:szCs w:val="28"/>
          <w:lang w:eastAsia="tr-TR"/>
        </w:rPr>
        <w:pict>
          <v:shape id="Resim 69" o:spid="_x0000_i1026" type="#_x0000_t75" alt="http://i45.tinypic.com/ancv9k.png" style="width:207.75pt;height:90pt;visibility:visible">
            <v:imagedata r:id="rId16" o:title=""/>
          </v:shape>
        </w:pict>
      </w:r>
    </w:p>
    <w:p w:rsidR="00273665" w:rsidRPr="001859BF" w:rsidRDefault="00273665">
      <w:pPr>
        <w:rPr>
          <w:sz w:val="28"/>
          <w:szCs w:val="28"/>
        </w:rPr>
      </w:pPr>
      <w:r>
        <w:rPr>
          <w:noProof/>
          <w:lang w:eastAsia="tr-TR"/>
        </w:rPr>
        <w:pict>
          <v:rect id="_x0000_s1054" style="position:absolute;margin-left:5.65pt;margin-top:13.85pt;width:58.5pt;height:27.75pt;z-index:251667968">
            <v:textbox>
              <w:txbxContent>
                <w:p w:rsidR="00273665" w:rsidRPr="0018058D" w:rsidRDefault="0027366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B:</w:t>
                  </w:r>
                  <w:r w:rsidRPr="0018058D">
                    <w:rPr>
                      <w:b/>
                      <w:sz w:val="28"/>
                      <w:szCs w:val="28"/>
                    </w:rPr>
                    <w:t>5 kg</w:t>
                  </w:r>
                </w:p>
              </w:txbxContent>
            </v:textbox>
          </v:rect>
        </w:pict>
      </w:r>
      <w:r w:rsidRPr="00D32A58">
        <w:rPr>
          <w:noProof/>
          <w:sz w:val="28"/>
          <w:szCs w:val="28"/>
          <w:lang w:eastAsia="tr-TR"/>
        </w:rPr>
        <w:pict>
          <v:shape id="_x0000_i1027" type="#_x0000_t75" alt="http://i45.tinypic.com/ancv9k.png" style="width:207.75pt;height:90pt;visibility:visible">
            <v:imagedata r:id="rId16" o:title=""/>
          </v:shape>
        </w:pict>
      </w:r>
    </w:p>
    <w:p w:rsidR="00273665" w:rsidRDefault="00273665"/>
    <w:p w:rsidR="00273665" w:rsidRDefault="00273665">
      <w:r>
        <w:t>ÇÖZÜ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73665" w:rsidRDefault="00273665"/>
    <w:p w:rsidR="00273665" w:rsidRPr="001859BF" w:rsidRDefault="00273665">
      <w:pPr>
        <w:rPr>
          <w:sz w:val="24"/>
          <w:szCs w:val="24"/>
        </w:rPr>
      </w:pPr>
      <w:r w:rsidRPr="001859BF">
        <w:rPr>
          <w:sz w:val="24"/>
          <w:szCs w:val="24"/>
        </w:rPr>
        <w:t xml:space="preserve">SORU 12)  ‘’F’’ kuvveti </w:t>
      </w:r>
      <w:r>
        <w:rPr>
          <w:b/>
          <w:sz w:val="28"/>
          <w:szCs w:val="28"/>
        </w:rPr>
        <w:t>64</w:t>
      </w:r>
      <w:r w:rsidRPr="001859BF">
        <w:rPr>
          <w:b/>
          <w:sz w:val="28"/>
          <w:szCs w:val="28"/>
        </w:rPr>
        <w:t>N</w:t>
      </w:r>
      <w:r w:rsidRPr="001859BF">
        <w:rPr>
          <w:sz w:val="24"/>
          <w:szCs w:val="24"/>
        </w:rPr>
        <w:t xml:space="preserve"> ‘’Fs’’ ise </w:t>
      </w:r>
      <w:r>
        <w:rPr>
          <w:b/>
          <w:sz w:val="28"/>
          <w:szCs w:val="28"/>
        </w:rPr>
        <w:t>27</w:t>
      </w:r>
      <w:r w:rsidRPr="001859BF">
        <w:rPr>
          <w:b/>
          <w:sz w:val="28"/>
          <w:szCs w:val="28"/>
        </w:rPr>
        <w:t xml:space="preserve"> N</w:t>
      </w:r>
      <w:r w:rsidRPr="001859BF">
        <w:rPr>
          <w:sz w:val="24"/>
          <w:szCs w:val="24"/>
        </w:rPr>
        <w:t xml:space="preserve"> ise bu cisim kaç Newtonluk kuvvetle hareket eder?</w:t>
      </w:r>
      <w:r>
        <w:rPr>
          <w:sz w:val="24"/>
          <w:szCs w:val="24"/>
        </w:rPr>
        <w:t>(4 puan)</w:t>
      </w:r>
    </w:p>
    <w:p w:rsidR="00273665" w:rsidRDefault="00273665">
      <w:r w:rsidRPr="00F26139">
        <w:rPr>
          <w:noProof/>
          <w:lang w:eastAsia="tr-TR"/>
        </w:rPr>
        <w:pict>
          <v:shape id="Resim 66" o:spid="_x0000_i1028" type="#_x0000_t75" alt="http://www.fizikciyiz.com/datas/thumbs/f-surtunme.gif" style="width:198pt;height:93pt;visibility:visible">
            <v:imagedata r:id="rId17" o:title=""/>
          </v:shape>
        </w:pict>
      </w:r>
    </w:p>
    <w:p w:rsidR="00273665" w:rsidRDefault="00273665">
      <w:r>
        <w:t>ÇÖZÜM:…………………………………………………………………………………………………………………………………</w:t>
      </w:r>
    </w:p>
    <w:p w:rsidR="00273665" w:rsidRDefault="00273665"/>
    <w:p w:rsidR="00273665" w:rsidRPr="001859BF" w:rsidRDefault="00273665">
      <w:pPr>
        <w:rPr>
          <w:sz w:val="28"/>
          <w:szCs w:val="28"/>
        </w:rPr>
      </w:pPr>
      <w:r>
        <w:rPr>
          <w:noProof/>
          <w:lang w:eastAsia="tr-TR"/>
        </w:rPr>
        <w:pict>
          <v:shape id="Resim 3" o:spid="_x0000_s1055" type="#_x0000_t75" alt="4s" style="position:absolute;margin-left:-34.85pt;margin-top:43.2pt;width:240.75pt;height:119.25pt;z-index:-251647488;visibility:visible" wrapcoords="-67 0 -67 21464 21600 21464 21600 0 -67 0">
            <v:imagedata r:id="rId18" o:title=""/>
            <w10:wrap type="tight"/>
          </v:shape>
        </w:pict>
      </w:r>
      <w:r w:rsidRPr="001859BF">
        <w:rPr>
          <w:sz w:val="28"/>
          <w:szCs w:val="28"/>
        </w:rPr>
        <w:t>SORU 13) Aşağıdaki boşlukları uygun şekilde doldurunuz?</w:t>
      </w:r>
      <w:r>
        <w:rPr>
          <w:sz w:val="28"/>
          <w:szCs w:val="28"/>
        </w:rPr>
        <w:t>(4 paun)</w:t>
      </w:r>
    </w:p>
    <w:p w:rsidR="00273665" w:rsidRDefault="00273665" w:rsidP="0018058D">
      <w:pPr>
        <w:rPr>
          <w:sz w:val="24"/>
          <w:szCs w:val="24"/>
        </w:rPr>
      </w:pPr>
      <w:r w:rsidRPr="0018058D">
        <w:rPr>
          <w:b/>
          <w:sz w:val="24"/>
          <w:szCs w:val="24"/>
        </w:rPr>
        <w:t xml:space="preserve">a. </w:t>
      </w:r>
      <w:r w:rsidRPr="0018058D">
        <w:rPr>
          <w:sz w:val="24"/>
          <w:szCs w:val="24"/>
        </w:rPr>
        <w:t>Arabanın …………………… noktasındaki potansiyel enerjisi en büyüktür.</w:t>
      </w:r>
    </w:p>
    <w:p w:rsidR="00273665" w:rsidRPr="0018058D" w:rsidRDefault="00273665" w:rsidP="0018058D">
      <w:pPr>
        <w:rPr>
          <w:sz w:val="24"/>
          <w:szCs w:val="24"/>
        </w:rPr>
      </w:pPr>
    </w:p>
    <w:p w:rsidR="00273665" w:rsidRPr="0018058D" w:rsidRDefault="00273665" w:rsidP="0018058D">
      <w:pPr>
        <w:rPr>
          <w:sz w:val="24"/>
          <w:szCs w:val="24"/>
        </w:rPr>
      </w:pPr>
      <w:r w:rsidRPr="0018058D">
        <w:rPr>
          <w:sz w:val="24"/>
          <w:szCs w:val="24"/>
        </w:rPr>
        <w:t>b. Arabanın ………… ve ………… noktalarındaki potansiyel enerjisi en küçüktür.</w:t>
      </w:r>
    </w:p>
    <w:p w:rsidR="00273665" w:rsidRDefault="00273665" w:rsidP="0018058D">
      <w:pPr>
        <w:rPr>
          <w:sz w:val="24"/>
          <w:szCs w:val="24"/>
        </w:rPr>
      </w:pPr>
    </w:p>
    <w:p w:rsidR="00273665" w:rsidRPr="0018058D" w:rsidRDefault="00273665" w:rsidP="0018058D">
      <w:pPr>
        <w:rPr>
          <w:sz w:val="24"/>
          <w:szCs w:val="24"/>
        </w:rPr>
      </w:pPr>
      <w:r w:rsidRPr="0018058D">
        <w:rPr>
          <w:sz w:val="24"/>
          <w:szCs w:val="24"/>
        </w:rPr>
        <w:t>c.  Arabanın ………… ve ………… noktasındaki kinetik enerjisi en büyüktür.</w:t>
      </w:r>
    </w:p>
    <w:p w:rsidR="00273665" w:rsidRDefault="00273665" w:rsidP="0018058D">
      <w:pPr>
        <w:rPr>
          <w:sz w:val="24"/>
          <w:szCs w:val="24"/>
        </w:rPr>
      </w:pPr>
    </w:p>
    <w:p w:rsidR="00273665" w:rsidRPr="0018058D" w:rsidRDefault="00273665" w:rsidP="0018058D">
      <w:pPr>
        <w:rPr>
          <w:sz w:val="24"/>
          <w:szCs w:val="24"/>
        </w:rPr>
      </w:pPr>
      <w:r w:rsidRPr="0018058D">
        <w:rPr>
          <w:sz w:val="24"/>
          <w:szCs w:val="24"/>
        </w:rPr>
        <w:t>d.  Arabanın …………………… noktasındaki kinetik enerjisi  en küçüktür.</w:t>
      </w:r>
    </w:p>
    <w:p w:rsidR="00273665" w:rsidRPr="001859BF" w:rsidRDefault="00273665" w:rsidP="003F37A4">
      <w:pPr>
        <w:rPr>
          <w:sz w:val="24"/>
          <w:szCs w:val="24"/>
          <w:u w:val="single"/>
        </w:rPr>
      </w:pPr>
      <w:r w:rsidRPr="001859BF">
        <w:rPr>
          <w:sz w:val="24"/>
          <w:szCs w:val="24"/>
        </w:rPr>
        <w:t>SORU 14) Esnek yaydaki cisim ‘’</w:t>
      </w:r>
      <w:r>
        <w:rPr>
          <w:b/>
          <w:sz w:val="56"/>
          <w:szCs w:val="56"/>
        </w:rPr>
        <w:t>+</w:t>
      </w:r>
      <w:r w:rsidRPr="001859BF">
        <w:rPr>
          <w:sz w:val="24"/>
          <w:szCs w:val="24"/>
        </w:rPr>
        <w:t>’’ yüklüdür. K cismi hangi yükte olursa bu cismi kendin</w:t>
      </w:r>
      <w:r>
        <w:rPr>
          <w:sz w:val="24"/>
          <w:szCs w:val="24"/>
        </w:rPr>
        <w:t xml:space="preserve">den </w:t>
      </w:r>
      <w:r w:rsidRPr="008F053C">
        <w:rPr>
          <w:sz w:val="24"/>
          <w:szCs w:val="24"/>
          <w:u w:val="single"/>
        </w:rPr>
        <w:t>iter?</w:t>
      </w:r>
      <w:r>
        <w:rPr>
          <w:sz w:val="24"/>
          <w:szCs w:val="24"/>
          <w:u w:val="single"/>
        </w:rPr>
        <w:t>(2 puan)</w:t>
      </w:r>
    </w:p>
    <w:p w:rsidR="00273665" w:rsidRDefault="00273665">
      <w:r>
        <w:rPr>
          <w:noProof/>
          <w:lang w:eastAsia="tr-TR"/>
        </w:rPr>
        <w:pict>
          <v:shape id="Resim 24" o:spid="_x0000_s1056" type="#_x0000_t75" alt="http://www.test-coz.com/wp-content/uploads/2012/11/elektriklenme-3.jpg" style="position:absolute;margin-left:1.15pt;margin-top:4.2pt;width:78pt;height:170.25pt;z-index:251651584;visibility:visible">
            <v:imagedata r:id="rId19" o:title=""/>
          </v:shape>
        </w:pict>
      </w:r>
    </w:p>
    <w:p w:rsidR="00273665" w:rsidRDefault="00273665">
      <w:r>
        <w:rPr>
          <w:noProof/>
          <w:lang w:eastAsia="tr-TR"/>
        </w:rPr>
        <w:pict>
          <v:rect id="_x0000_s1057" style="position:absolute;margin-left:112.15pt;margin-top:-.25pt;width:142.5pt;height:96.75pt;z-index:251656704">
            <v:textbox>
              <w:txbxContent>
                <w:p w:rsidR="00273665" w:rsidRDefault="00273665">
                  <w:r>
                    <w:t>ÇÖZÜM:………………………………………………………………………………………………………………………………………………………………………………………………………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</w:p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/>
    <w:p w:rsidR="00273665" w:rsidRDefault="00273665">
      <w:pPr>
        <w:rPr>
          <w:sz w:val="28"/>
          <w:szCs w:val="28"/>
        </w:rPr>
      </w:pPr>
      <w:r w:rsidRPr="001859BF">
        <w:rPr>
          <w:sz w:val="28"/>
          <w:szCs w:val="28"/>
        </w:rPr>
        <w:t>SORU 15) Aşağıdaki cisimlerin hangi yükle yüklü olduklarını bulunuz?</w:t>
      </w:r>
    </w:p>
    <w:p w:rsidR="00273665" w:rsidRPr="001859BF" w:rsidRDefault="00273665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58" type="#_x0000_t5" style="position:absolute;margin-left:58.9pt;margin-top:22.15pt;width:92.25pt;height:110.25pt;z-index:251653632">
            <v:textbox>
              <w:txbxContent>
                <w:p w:rsidR="00273665" w:rsidRPr="00792E60" w:rsidRDefault="00273665" w:rsidP="00792E6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+  +  +    </w:t>
                  </w:r>
                  <w:r w:rsidRPr="00792E60">
                    <w:rPr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792E60">
                    <w:rPr>
                      <w:b/>
                      <w:sz w:val="28"/>
                      <w:szCs w:val="28"/>
                    </w:rPr>
                    <w:t>-</w:t>
                  </w:r>
                </w:p>
                <w:p w:rsidR="00273665" w:rsidRPr="00792E60" w:rsidRDefault="00273665" w:rsidP="00792E6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sz w:val="28"/>
          <w:szCs w:val="28"/>
        </w:rPr>
        <w:t>(3 puan)</w:t>
      </w:r>
    </w:p>
    <w:p w:rsidR="00273665" w:rsidRDefault="00273665">
      <w:r>
        <w:rPr>
          <w:noProof/>
          <w:lang w:eastAsia="tr-TR"/>
        </w:rPr>
        <w:pict>
          <v:oval id="_x0000_s1059" style="position:absolute;margin-left:151.15pt;margin-top:5.25pt;width:93.75pt;height:97.5pt;z-index:251654656">
            <v:textbox>
              <w:txbxContent>
                <w:p w:rsidR="00273665" w:rsidRDefault="0027366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-   -    +   -  +     </w:t>
                  </w:r>
                  <w:r w:rsidRPr="00792E60">
                    <w:rPr>
                      <w:b/>
                      <w:sz w:val="28"/>
                      <w:szCs w:val="28"/>
                    </w:rPr>
                    <w:t xml:space="preserve">+  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792E60">
                    <w:rPr>
                      <w:b/>
                      <w:sz w:val="28"/>
                      <w:szCs w:val="28"/>
                    </w:rPr>
                    <w:t xml:space="preserve"> -   </w:t>
                  </w:r>
                </w:p>
                <w:p w:rsidR="00273665" w:rsidRPr="00792E60" w:rsidRDefault="00273665">
                  <w:pPr>
                    <w:rPr>
                      <w:b/>
                      <w:sz w:val="28"/>
                      <w:szCs w:val="28"/>
                    </w:rPr>
                  </w:pPr>
                  <w:r w:rsidRPr="00792E60">
                    <w:rPr>
                      <w:b/>
                      <w:sz w:val="28"/>
                      <w:szCs w:val="28"/>
                    </w:rPr>
                    <w:t xml:space="preserve">-   </w:t>
                  </w: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792E60">
                    <w:rPr>
                      <w:b/>
                      <w:sz w:val="28"/>
                      <w:szCs w:val="28"/>
                    </w:rPr>
                    <w:t xml:space="preserve">-  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792E60">
                    <w:rPr>
                      <w:b/>
                      <w:sz w:val="28"/>
                      <w:szCs w:val="28"/>
                    </w:rPr>
                    <w:t xml:space="preserve"> -</w:t>
                  </w:r>
                </w:p>
                <w:p w:rsidR="00273665" w:rsidRPr="00792E60" w:rsidRDefault="00273665">
                  <w:pPr>
                    <w:rPr>
                      <w:b/>
                      <w:sz w:val="28"/>
                      <w:szCs w:val="28"/>
                    </w:rPr>
                  </w:pPr>
                  <w:r w:rsidRPr="00792E60">
                    <w:rPr>
                      <w:b/>
                      <w:sz w:val="28"/>
                      <w:szCs w:val="28"/>
                    </w:rPr>
                    <w:t>+  +   +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_x0000_s1060" style="position:absolute;margin-left:.4pt;margin-top:12pt;width:53.25pt;height:90.75pt;z-index:251652608" arcsize="10923f">
            <v:textbox>
              <w:txbxContent>
                <w:p w:rsidR="00273665" w:rsidRPr="003F37A4" w:rsidRDefault="00273665">
                  <w:pPr>
                    <w:rPr>
                      <w:b/>
                      <w:sz w:val="28"/>
                      <w:szCs w:val="28"/>
                    </w:rPr>
                  </w:pPr>
                  <w:r w:rsidRPr="003F37A4">
                    <w:rPr>
                      <w:b/>
                      <w:sz w:val="28"/>
                      <w:szCs w:val="28"/>
                    </w:rPr>
                    <w:t>+  +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3F37A4">
                    <w:rPr>
                      <w:b/>
                      <w:sz w:val="28"/>
                      <w:szCs w:val="28"/>
                    </w:rPr>
                    <w:t xml:space="preserve">  -</w:t>
                  </w:r>
                </w:p>
                <w:p w:rsidR="00273665" w:rsidRDefault="00273665" w:rsidP="003F37A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-   - </w:t>
                  </w:r>
                  <w:r w:rsidRPr="003F37A4">
                    <w:rPr>
                      <w:b/>
                      <w:sz w:val="28"/>
                      <w:szCs w:val="28"/>
                    </w:rPr>
                    <w:t xml:space="preserve"> -</w:t>
                  </w:r>
                  <w:r>
                    <w:rPr>
                      <w:b/>
                      <w:sz w:val="28"/>
                      <w:szCs w:val="28"/>
                    </w:rPr>
                    <w:t xml:space="preserve"> +    +</w:t>
                  </w:r>
                </w:p>
                <w:p w:rsidR="00273665" w:rsidRPr="003F37A4" w:rsidRDefault="00273665" w:rsidP="003F37A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  +  -</w:t>
                  </w:r>
                </w:p>
              </w:txbxContent>
            </v:textbox>
          </v:roundrect>
        </w:pict>
      </w:r>
    </w:p>
    <w:p w:rsidR="00273665" w:rsidRDefault="00273665" w:rsidP="003F37A4">
      <w:pPr>
        <w:spacing w:before="60" w:after="0" w:line="240" w:lineRule="auto"/>
      </w:pPr>
    </w:p>
    <w:p w:rsidR="00273665" w:rsidRDefault="00273665" w:rsidP="003F37A4">
      <w:pPr>
        <w:spacing w:before="60" w:after="0" w:line="240" w:lineRule="auto"/>
      </w:pPr>
    </w:p>
    <w:p w:rsidR="00273665" w:rsidRDefault="00273665" w:rsidP="003F37A4">
      <w:pPr>
        <w:spacing w:before="60" w:after="0" w:line="240" w:lineRule="auto"/>
      </w:pPr>
    </w:p>
    <w:p w:rsidR="00273665" w:rsidRDefault="00273665" w:rsidP="003F37A4">
      <w:pPr>
        <w:spacing w:before="60" w:after="0" w:line="240" w:lineRule="auto"/>
      </w:pPr>
    </w:p>
    <w:p w:rsidR="00273665" w:rsidRDefault="00273665" w:rsidP="003F37A4">
      <w:pPr>
        <w:spacing w:before="60" w:after="0" w:line="240" w:lineRule="auto"/>
      </w:pPr>
    </w:p>
    <w:p w:rsidR="00273665" w:rsidRDefault="00273665" w:rsidP="003F37A4">
      <w:pPr>
        <w:spacing w:before="60" w:after="0" w:line="240" w:lineRule="auto"/>
      </w:pPr>
      <w:r>
        <w:t xml:space="preserve">  ………………           …………………              ……..........</w:t>
      </w:r>
    </w:p>
    <w:p w:rsidR="00273665" w:rsidRDefault="00273665" w:rsidP="003F37A4">
      <w:pPr>
        <w:spacing w:before="60" w:after="0" w:line="240" w:lineRule="auto"/>
      </w:pPr>
      <w:r>
        <w:t xml:space="preserve">  </w:t>
      </w:r>
    </w:p>
    <w:p w:rsidR="00273665" w:rsidRPr="00CA4BA6" w:rsidRDefault="00273665" w:rsidP="003F37A4">
      <w:pPr>
        <w:spacing w:before="60" w:after="0" w:line="240" w:lineRule="auto"/>
      </w:pPr>
      <w:r w:rsidRPr="00CA4BA6">
        <w:t xml:space="preserve">SORU 16) </w:t>
      </w:r>
      <w:r w:rsidRPr="00CA4BA6">
        <w:rPr>
          <w:rFonts w:ascii="Arial" w:hAnsi="Arial" w:cs="Arial"/>
          <w:b/>
        </w:rPr>
        <w:t>Aşağıdaki cümlelerin doğru olanların başına (D) ,yanlış olanların başına (Y) yazınız.</w:t>
      </w:r>
      <w:r>
        <w:rPr>
          <w:rFonts w:ascii="Arial" w:hAnsi="Arial" w:cs="Arial"/>
          <w:b/>
        </w:rPr>
        <w:t>(5 puan)</w:t>
      </w:r>
    </w:p>
    <w:p w:rsidR="00273665" w:rsidRPr="001859BF" w:rsidRDefault="00273665" w:rsidP="003F37A4">
      <w:pPr>
        <w:spacing w:before="60"/>
        <w:ind w:left="360"/>
        <w:rPr>
          <w:rFonts w:ascii="Arial" w:hAnsi="Arial" w:cs="Arial"/>
          <w:sz w:val="24"/>
          <w:szCs w:val="24"/>
        </w:rPr>
      </w:pPr>
      <w:r w:rsidRPr="001859BF">
        <w:rPr>
          <w:rFonts w:ascii="Arial" w:hAnsi="Arial" w:cs="Arial"/>
          <w:sz w:val="24"/>
          <w:szCs w:val="24"/>
        </w:rPr>
        <w:t>1-(</w:t>
      </w:r>
      <w:r>
        <w:rPr>
          <w:rFonts w:ascii="Arial" w:hAnsi="Arial" w:cs="Arial"/>
          <w:sz w:val="24"/>
          <w:szCs w:val="24"/>
        </w:rPr>
        <w:t xml:space="preserve">     )Lastik</w:t>
      </w:r>
      <w:r w:rsidRPr="001859BF">
        <w:rPr>
          <w:rFonts w:ascii="Arial" w:hAnsi="Arial" w:cs="Arial"/>
          <w:sz w:val="24"/>
          <w:szCs w:val="24"/>
        </w:rPr>
        <w:t xml:space="preserve"> esnek bir cisimdir.</w:t>
      </w:r>
    </w:p>
    <w:p w:rsidR="00273665" w:rsidRPr="001859BF" w:rsidRDefault="00273665" w:rsidP="003F37A4">
      <w:pPr>
        <w:spacing w:before="60"/>
        <w:ind w:left="360"/>
        <w:rPr>
          <w:rFonts w:ascii="Arial" w:hAnsi="Arial" w:cs="Arial"/>
          <w:sz w:val="24"/>
          <w:szCs w:val="24"/>
        </w:rPr>
      </w:pPr>
      <w:r w:rsidRPr="001859BF">
        <w:rPr>
          <w:rFonts w:ascii="Arial" w:hAnsi="Arial" w:cs="Arial"/>
          <w:sz w:val="24"/>
          <w:szCs w:val="24"/>
        </w:rPr>
        <w:t>2-(</w:t>
      </w:r>
      <w:r w:rsidRPr="001859B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 w:rsidRPr="001859BF">
        <w:rPr>
          <w:rFonts w:ascii="Arial" w:hAnsi="Arial" w:cs="Arial"/>
          <w:sz w:val="24"/>
          <w:szCs w:val="24"/>
        </w:rPr>
        <w:t>)Her yayın belli bir esneklik sınırı vardır.</w:t>
      </w:r>
    </w:p>
    <w:p w:rsidR="00273665" w:rsidRPr="001859BF" w:rsidRDefault="00273665" w:rsidP="003F37A4">
      <w:pPr>
        <w:spacing w:before="60"/>
        <w:ind w:left="360"/>
        <w:rPr>
          <w:rFonts w:ascii="Arial" w:hAnsi="Arial" w:cs="Arial"/>
          <w:sz w:val="24"/>
          <w:szCs w:val="24"/>
        </w:rPr>
      </w:pPr>
      <w:r w:rsidRPr="001859BF">
        <w:rPr>
          <w:rFonts w:ascii="Arial" w:hAnsi="Arial" w:cs="Arial"/>
          <w:sz w:val="24"/>
          <w:szCs w:val="24"/>
        </w:rPr>
        <w:t>3-(</w:t>
      </w:r>
      <w:r>
        <w:rPr>
          <w:rFonts w:ascii="Arial" w:hAnsi="Arial" w:cs="Arial"/>
          <w:sz w:val="24"/>
          <w:szCs w:val="24"/>
        </w:rPr>
        <w:t xml:space="preserve">      </w:t>
      </w:r>
      <w:r w:rsidRPr="001859BF">
        <w:rPr>
          <w:rFonts w:ascii="Arial" w:hAnsi="Arial" w:cs="Arial"/>
          <w:sz w:val="24"/>
          <w:szCs w:val="24"/>
        </w:rPr>
        <w:t>)Bizi yoran her eylem iştir.</w:t>
      </w:r>
    </w:p>
    <w:p w:rsidR="00273665" w:rsidRPr="001859BF" w:rsidRDefault="00273665" w:rsidP="003F37A4">
      <w:pPr>
        <w:spacing w:before="60"/>
        <w:ind w:left="360"/>
        <w:rPr>
          <w:rFonts w:ascii="Arial" w:hAnsi="Arial" w:cs="Arial"/>
          <w:sz w:val="24"/>
          <w:szCs w:val="24"/>
        </w:rPr>
      </w:pPr>
      <w:r w:rsidRPr="001859BF">
        <w:rPr>
          <w:rFonts w:ascii="Arial" w:hAnsi="Arial" w:cs="Arial"/>
          <w:sz w:val="24"/>
          <w:szCs w:val="24"/>
        </w:rPr>
        <w:t>4-(</w:t>
      </w:r>
      <w:r w:rsidRPr="001859B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 w:rsidRPr="001859BF">
        <w:rPr>
          <w:rFonts w:ascii="Arial" w:hAnsi="Arial" w:cs="Arial"/>
          <w:sz w:val="24"/>
          <w:szCs w:val="24"/>
        </w:rPr>
        <w:t>)Bir cismin sürati artarsa çekim potansiyel enerjisi de artar.</w:t>
      </w:r>
    </w:p>
    <w:p w:rsidR="00273665" w:rsidRPr="001859BF" w:rsidRDefault="00273665" w:rsidP="003F37A4">
      <w:pPr>
        <w:spacing w:before="60"/>
        <w:ind w:left="360"/>
        <w:rPr>
          <w:rFonts w:ascii="Arial" w:hAnsi="Arial" w:cs="Arial"/>
          <w:sz w:val="24"/>
          <w:szCs w:val="24"/>
        </w:rPr>
      </w:pPr>
      <w:r w:rsidRPr="001859BF">
        <w:rPr>
          <w:rFonts w:ascii="Arial" w:hAnsi="Arial" w:cs="Arial"/>
          <w:sz w:val="24"/>
          <w:szCs w:val="24"/>
        </w:rPr>
        <w:t>5-(</w:t>
      </w:r>
      <w:r>
        <w:rPr>
          <w:rFonts w:ascii="Arial" w:hAnsi="Arial" w:cs="Arial"/>
          <w:sz w:val="24"/>
          <w:szCs w:val="24"/>
        </w:rPr>
        <w:t xml:space="preserve">      ) İşin birimi Newton du</w:t>
      </w:r>
      <w:r w:rsidRPr="001859BF">
        <w:rPr>
          <w:rFonts w:ascii="Arial" w:hAnsi="Arial" w:cs="Arial"/>
          <w:sz w:val="24"/>
          <w:szCs w:val="24"/>
        </w:rPr>
        <w:t>r.</w:t>
      </w:r>
    </w:p>
    <w:p w:rsidR="00273665" w:rsidRPr="001859BF" w:rsidRDefault="00273665" w:rsidP="00792E60">
      <w:pPr>
        <w:spacing w:before="60"/>
        <w:rPr>
          <w:rFonts w:ascii="Arial" w:hAnsi="Arial" w:cs="Arial"/>
          <w:sz w:val="24"/>
          <w:szCs w:val="24"/>
        </w:rPr>
      </w:pPr>
      <w:r w:rsidRPr="001859BF">
        <w:rPr>
          <w:rFonts w:ascii="Arial" w:hAnsi="Arial" w:cs="Arial"/>
          <w:sz w:val="24"/>
          <w:szCs w:val="24"/>
        </w:rPr>
        <w:t xml:space="preserve">SORU 17)  </w:t>
      </w:r>
      <w:r>
        <w:rPr>
          <w:rFonts w:ascii="Arial" w:hAnsi="Arial" w:cs="Arial"/>
          <w:sz w:val="24"/>
          <w:szCs w:val="24"/>
        </w:rPr>
        <w:t>(3 puan)</w:t>
      </w:r>
    </w:p>
    <w:p w:rsidR="00273665" w:rsidRDefault="00273665" w:rsidP="00792E60">
      <w:pPr>
        <w:spacing w:before="60"/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shape id="Resim 33" o:spid="_x0000_s1061" type="#_x0000_t75" alt="http://www.erguven.net/medya/www.erguven.net-yaylar_(38)1.JPG" style="position:absolute;margin-left:-88.85pt;margin-top:.05pt;width:308.25pt;height:287.25pt;z-index:251670016;visibility:visible">
            <v:imagedata r:id="rId20" o:title=""/>
          </v:shape>
        </w:pict>
      </w:r>
    </w:p>
    <w:p w:rsidR="00273665" w:rsidRDefault="00273665" w:rsidP="00792E60">
      <w:pPr>
        <w:spacing w:before="60"/>
        <w:rPr>
          <w:rFonts w:ascii="Arial" w:hAnsi="Arial" w:cs="Arial"/>
          <w:sz w:val="16"/>
          <w:szCs w:val="16"/>
        </w:rPr>
      </w:pPr>
    </w:p>
    <w:p w:rsidR="00273665" w:rsidRDefault="00273665" w:rsidP="00792E60">
      <w:pPr>
        <w:spacing w:before="60"/>
        <w:rPr>
          <w:rFonts w:ascii="Arial" w:hAnsi="Arial" w:cs="Arial"/>
          <w:sz w:val="16"/>
          <w:szCs w:val="16"/>
        </w:rPr>
      </w:pPr>
      <w:r w:rsidRPr="001859BF">
        <w:rPr>
          <w:rFonts w:ascii="Arial" w:hAnsi="Arial" w:cs="Arial"/>
          <w:sz w:val="24"/>
          <w:szCs w:val="24"/>
        </w:rPr>
        <w:t>ÇÖZÜM</w:t>
      </w:r>
      <w:r>
        <w:rPr>
          <w:rFonts w:ascii="Arial" w:hAnsi="Arial" w:cs="Arial"/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:……………………………………………………………………………………………………………………………………………………………………………………………...</w:t>
      </w:r>
    </w:p>
    <w:p w:rsidR="00273665" w:rsidRDefault="00273665" w:rsidP="00792E60">
      <w:pPr>
        <w:spacing w:before="60"/>
        <w:rPr>
          <w:rFonts w:ascii="Arial" w:hAnsi="Arial" w:cs="Arial"/>
          <w:sz w:val="16"/>
          <w:szCs w:val="16"/>
        </w:rPr>
      </w:pPr>
    </w:p>
    <w:p w:rsidR="00273665" w:rsidRDefault="00273665" w:rsidP="00792E60">
      <w:pPr>
        <w:spacing w:before="60"/>
        <w:rPr>
          <w:rFonts w:ascii="Arial" w:hAnsi="Arial" w:cs="Arial"/>
          <w:sz w:val="16"/>
          <w:szCs w:val="16"/>
        </w:rPr>
      </w:pPr>
    </w:p>
    <w:p w:rsidR="00273665" w:rsidRDefault="00273665" w:rsidP="00792E60">
      <w:pPr>
        <w:spacing w:before="60"/>
        <w:rPr>
          <w:rFonts w:ascii="Arial" w:hAnsi="Arial" w:cs="Arial"/>
          <w:sz w:val="24"/>
          <w:szCs w:val="24"/>
        </w:rPr>
      </w:pPr>
    </w:p>
    <w:p w:rsidR="00273665" w:rsidRDefault="00273665" w:rsidP="00792E60">
      <w:pPr>
        <w:spacing w:before="60"/>
        <w:rPr>
          <w:rFonts w:ascii="Arial" w:hAnsi="Arial" w:cs="Arial"/>
          <w:sz w:val="24"/>
          <w:szCs w:val="24"/>
        </w:rPr>
      </w:pPr>
    </w:p>
    <w:p w:rsidR="00273665" w:rsidRDefault="00273665" w:rsidP="00792E60">
      <w:pPr>
        <w:spacing w:before="60"/>
        <w:rPr>
          <w:rFonts w:ascii="Arial" w:hAnsi="Arial" w:cs="Arial"/>
          <w:sz w:val="24"/>
          <w:szCs w:val="24"/>
        </w:rPr>
      </w:pPr>
    </w:p>
    <w:p w:rsidR="00273665" w:rsidRDefault="00273665" w:rsidP="00792E60">
      <w:pPr>
        <w:spacing w:before="60"/>
        <w:rPr>
          <w:rFonts w:ascii="Arial" w:hAnsi="Arial" w:cs="Arial"/>
          <w:sz w:val="24"/>
          <w:szCs w:val="24"/>
        </w:rPr>
      </w:pPr>
    </w:p>
    <w:p w:rsidR="00273665" w:rsidRDefault="00273665" w:rsidP="00792E60">
      <w:pPr>
        <w:spacing w:before="60"/>
        <w:rPr>
          <w:rFonts w:ascii="Arial" w:hAnsi="Arial" w:cs="Arial"/>
          <w:sz w:val="24"/>
          <w:szCs w:val="24"/>
        </w:rPr>
      </w:pPr>
    </w:p>
    <w:p w:rsidR="00273665" w:rsidRDefault="00273665" w:rsidP="00792E60">
      <w:pPr>
        <w:spacing w:before="60"/>
        <w:rPr>
          <w:rFonts w:ascii="Arial" w:hAnsi="Arial" w:cs="Arial"/>
          <w:sz w:val="24"/>
          <w:szCs w:val="24"/>
        </w:rPr>
      </w:pPr>
    </w:p>
    <w:p w:rsidR="00273665" w:rsidRDefault="00273665" w:rsidP="00792E60">
      <w:pPr>
        <w:spacing w:before="60"/>
        <w:rPr>
          <w:rFonts w:ascii="Arial" w:hAnsi="Arial" w:cs="Arial"/>
          <w:sz w:val="24"/>
          <w:szCs w:val="24"/>
        </w:rPr>
      </w:pPr>
    </w:p>
    <w:p w:rsidR="00273665" w:rsidRDefault="00273665" w:rsidP="00792E60">
      <w:pPr>
        <w:spacing w:before="60"/>
        <w:rPr>
          <w:rFonts w:ascii="Arial" w:hAnsi="Arial" w:cs="Arial"/>
          <w:sz w:val="24"/>
          <w:szCs w:val="24"/>
        </w:rPr>
      </w:pPr>
      <w:r w:rsidRPr="001859BF">
        <w:rPr>
          <w:rFonts w:ascii="Arial" w:hAnsi="Arial" w:cs="Arial"/>
          <w:sz w:val="24"/>
          <w:szCs w:val="24"/>
        </w:rPr>
        <w:t>18) Aşağıdaki boşlukları uygun şekilde doldurunuz.</w:t>
      </w:r>
      <w:r>
        <w:rPr>
          <w:rFonts w:ascii="Arial" w:hAnsi="Arial" w:cs="Arial"/>
          <w:sz w:val="24"/>
          <w:szCs w:val="24"/>
        </w:rPr>
        <w:t>(4 puan)</w:t>
      </w:r>
    </w:p>
    <w:p w:rsidR="00273665" w:rsidRPr="001859BF" w:rsidRDefault="00273665" w:rsidP="00792E60">
      <w:pPr>
        <w:spacing w:before="60"/>
        <w:rPr>
          <w:rFonts w:ascii="Arial" w:hAnsi="Arial" w:cs="Arial"/>
          <w:sz w:val="24"/>
          <w:szCs w:val="24"/>
        </w:rPr>
      </w:pPr>
    </w:p>
    <w:p w:rsidR="00273665" w:rsidRDefault="00273665" w:rsidP="005F1302">
      <w:pPr>
        <w:spacing w:before="60"/>
        <w:ind w:firstLine="360"/>
        <w:rPr>
          <w:rFonts w:ascii="Arial" w:hAnsi="Arial" w:cs="Arial"/>
        </w:rPr>
      </w:pPr>
      <w:r w:rsidRPr="001859BF">
        <w:rPr>
          <w:rFonts w:ascii="Arial" w:hAnsi="Arial" w:cs="Arial"/>
        </w:rPr>
        <w:t>a-</w:t>
      </w:r>
      <w:r>
        <w:rPr>
          <w:rFonts w:ascii="Arial" w:hAnsi="Arial" w:cs="Arial"/>
        </w:rPr>
        <w:t xml:space="preserve">Bir cismin </w:t>
      </w:r>
      <w:r w:rsidRPr="001859BF">
        <w:rPr>
          <w:rFonts w:ascii="Arial" w:hAnsi="Arial" w:cs="Arial"/>
        </w:rPr>
        <w:t>………………..……….. enerjisinin büyüklüğü cismin a</w:t>
      </w:r>
      <w:r>
        <w:rPr>
          <w:rFonts w:ascii="Arial" w:hAnsi="Arial" w:cs="Arial"/>
        </w:rPr>
        <w:t>ğırlığına ve süratine</w:t>
      </w:r>
      <w:r w:rsidRPr="001859BF">
        <w:rPr>
          <w:rFonts w:ascii="Arial" w:hAnsi="Arial" w:cs="Arial"/>
        </w:rPr>
        <w:t xml:space="preserve"> bağlıdır.</w:t>
      </w:r>
    </w:p>
    <w:p w:rsidR="00273665" w:rsidRPr="001859BF" w:rsidRDefault="00273665" w:rsidP="005F1302">
      <w:pPr>
        <w:spacing w:before="60"/>
        <w:ind w:firstLine="360"/>
        <w:rPr>
          <w:rFonts w:ascii="Arial" w:hAnsi="Arial" w:cs="Arial"/>
        </w:rPr>
      </w:pPr>
    </w:p>
    <w:p w:rsidR="00273665" w:rsidRDefault="00273665" w:rsidP="005F1302">
      <w:pPr>
        <w:spacing w:before="60"/>
        <w:ind w:left="360"/>
        <w:rPr>
          <w:rFonts w:ascii="Arial" w:hAnsi="Arial" w:cs="Arial"/>
          <w:color w:val="333333"/>
        </w:rPr>
      </w:pPr>
      <w:r w:rsidRPr="001859BF">
        <w:rPr>
          <w:rFonts w:ascii="Arial" w:hAnsi="Arial" w:cs="Arial"/>
        </w:rPr>
        <w:t>b</w:t>
      </w:r>
      <w:r>
        <w:rPr>
          <w:rFonts w:ascii="Arial" w:hAnsi="Arial" w:cs="Arial"/>
          <w:color w:val="333333"/>
        </w:rPr>
        <w:t>-……………………………yakını</w:t>
      </w:r>
      <w:r w:rsidRPr="001859BF">
        <w:rPr>
          <w:rFonts w:ascii="Arial" w:hAnsi="Arial" w:cs="Arial"/>
          <w:color w:val="333333"/>
        </w:rPr>
        <w:t xml:space="preserve"> iyi göremeyen göz kusurudur.</w:t>
      </w:r>
    </w:p>
    <w:p w:rsidR="00273665" w:rsidRPr="001859BF" w:rsidRDefault="00273665" w:rsidP="005F1302">
      <w:pPr>
        <w:spacing w:before="60"/>
        <w:ind w:left="360"/>
        <w:rPr>
          <w:rFonts w:ascii="Arial" w:hAnsi="Arial" w:cs="Arial"/>
          <w:color w:val="333333"/>
        </w:rPr>
      </w:pPr>
      <w:r>
        <w:rPr>
          <w:noProof/>
          <w:lang w:eastAsia="tr-TR"/>
        </w:rPr>
        <w:pict>
          <v:shape id="Resim 4" o:spid="_x0000_s1062" type="#_x0000_t75" alt="http://www.doniphanr1.k12.mo.us/imageGallery/astewart22096/beaker.gif" style="position:absolute;left:0;text-align:left;margin-left:226.15pt;margin-top:14pt;width:77.25pt;height:142.9pt;z-index:251658752;visibility:visible">
            <v:imagedata r:id="rId21" o:title=""/>
          </v:shape>
        </w:pict>
      </w:r>
    </w:p>
    <w:p w:rsidR="00273665" w:rsidRDefault="00273665" w:rsidP="005F1302">
      <w:pPr>
        <w:spacing w:before="60"/>
        <w:ind w:left="360"/>
        <w:rPr>
          <w:rFonts w:ascii="Arial" w:hAnsi="Arial" w:cs="Arial"/>
          <w:color w:val="333333"/>
        </w:rPr>
      </w:pPr>
      <w:r w:rsidRPr="001859BF">
        <w:rPr>
          <w:rFonts w:ascii="Arial" w:hAnsi="Arial" w:cs="Arial"/>
        </w:rPr>
        <w:t>c-</w:t>
      </w:r>
      <w:r w:rsidRPr="001859BF">
        <w:rPr>
          <w:rFonts w:ascii="Arial" w:hAnsi="Arial" w:cs="Arial"/>
          <w:color w:val="333333"/>
        </w:rPr>
        <w:t xml:space="preserve"> Burunda koku almaçlarının yo</w:t>
      </w:r>
      <w:r>
        <w:rPr>
          <w:rFonts w:ascii="Arial" w:hAnsi="Arial" w:cs="Arial"/>
          <w:color w:val="333333"/>
        </w:rPr>
        <w:t>ğun olarak bulunduğu kısım …….</w:t>
      </w:r>
      <w:r w:rsidRPr="001859BF">
        <w:rPr>
          <w:rFonts w:ascii="Arial" w:hAnsi="Arial" w:cs="Arial"/>
          <w:color w:val="333333"/>
        </w:rPr>
        <w:t>………… adını alır.</w:t>
      </w:r>
    </w:p>
    <w:p w:rsidR="00273665" w:rsidRPr="001859BF" w:rsidRDefault="00273665" w:rsidP="005F1302">
      <w:pPr>
        <w:spacing w:before="60"/>
        <w:ind w:left="360"/>
        <w:rPr>
          <w:rFonts w:ascii="Arial" w:hAnsi="Arial" w:cs="Arial"/>
          <w:color w:val="333333"/>
        </w:rPr>
      </w:pPr>
    </w:p>
    <w:p w:rsidR="00273665" w:rsidRPr="001859BF" w:rsidRDefault="00273665" w:rsidP="005F1302">
      <w:pPr>
        <w:spacing w:before="60"/>
        <w:ind w:left="360"/>
        <w:rPr>
          <w:rFonts w:ascii="Arial" w:hAnsi="Arial" w:cs="Arial"/>
          <w:color w:val="333333"/>
        </w:rPr>
      </w:pPr>
      <w:r w:rsidRPr="001859BF">
        <w:rPr>
          <w:rFonts w:ascii="Arial" w:hAnsi="Arial" w:cs="Arial"/>
        </w:rPr>
        <w:t>d-</w:t>
      </w:r>
      <w:r w:rsidRPr="001859BF">
        <w:rPr>
          <w:rFonts w:ascii="Arial" w:hAnsi="Arial" w:cs="Arial"/>
          <w:color w:val="333333"/>
        </w:rPr>
        <w:t xml:space="preserve"> Sürtünme kuvveti …………..yönde olur.</w:t>
      </w:r>
    </w:p>
    <w:p w:rsidR="00273665" w:rsidRDefault="00273665" w:rsidP="005F1302">
      <w:pPr>
        <w:spacing w:before="60"/>
        <w:rPr>
          <w:rFonts w:ascii="Arial" w:hAnsi="Arial" w:cs="Arial"/>
          <w:sz w:val="16"/>
          <w:szCs w:val="16"/>
        </w:rPr>
      </w:pPr>
    </w:p>
    <w:p w:rsidR="00273665" w:rsidRPr="0010353F" w:rsidRDefault="00273665" w:rsidP="005F1302">
      <w:pPr>
        <w:spacing w:before="60"/>
        <w:rPr>
          <w:rFonts w:ascii="Arial" w:hAnsi="Arial" w:cs="Arial"/>
          <w:sz w:val="24"/>
          <w:szCs w:val="24"/>
        </w:rPr>
      </w:pPr>
      <w:r w:rsidRPr="0010353F">
        <w:rPr>
          <w:rFonts w:ascii="Arial" w:hAnsi="Arial" w:cs="Arial"/>
          <w:sz w:val="24"/>
          <w:szCs w:val="24"/>
        </w:rPr>
        <w:t>SORU 19)  Beş duyu organımızı yazın.</w:t>
      </w:r>
      <w:r>
        <w:rPr>
          <w:rFonts w:ascii="Arial" w:hAnsi="Arial" w:cs="Arial"/>
          <w:sz w:val="24"/>
          <w:szCs w:val="24"/>
        </w:rPr>
        <w:t>(5 puan)</w:t>
      </w:r>
    </w:p>
    <w:p w:rsidR="00273665" w:rsidRPr="0010353F" w:rsidRDefault="00273665" w:rsidP="005F1302">
      <w:pPr>
        <w:spacing w:before="60"/>
        <w:rPr>
          <w:rFonts w:ascii="Arial" w:hAnsi="Arial" w:cs="Arial"/>
          <w:sz w:val="24"/>
          <w:szCs w:val="24"/>
        </w:rPr>
      </w:pPr>
      <w:r w:rsidRPr="0010353F">
        <w:rPr>
          <w:rFonts w:ascii="Arial" w:hAnsi="Arial" w:cs="Arial"/>
          <w:sz w:val="24"/>
          <w:szCs w:val="24"/>
        </w:rPr>
        <w:t>1)……………</w:t>
      </w:r>
    </w:p>
    <w:p w:rsidR="00273665" w:rsidRPr="0010353F" w:rsidRDefault="00273665" w:rsidP="005F1302">
      <w:pPr>
        <w:spacing w:before="60"/>
        <w:rPr>
          <w:rFonts w:ascii="Arial" w:hAnsi="Arial" w:cs="Arial"/>
          <w:sz w:val="24"/>
          <w:szCs w:val="24"/>
        </w:rPr>
      </w:pPr>
      <w:r w:rsidRPr="0010353F">
        <w:rPr>
          <w:rFonts w:ascii="Arial" w:hAnsi="Arial" w:cs="Arial"/>
          <w:sz w:val="24"/>
          <w:szCs w:val="24"/>
        </w:rPr>
        <w:t>2)……………</w:t>
      </w:r>
    </w:p>
    <w:p w:rsidR="00273665" w:rsidRPr="0010353F" w:rsidRDefault="00273665" w:rsidP="005F1302">
      <w:pPr>
        <w:spacing w:before="60"/>
        <w:rPr>
          <w:rFonts w:ascii="Arial" w:hAnsi="Arial" w:cs="Arial"/>
          <w:sz w:val="24"/>
          <w:szCs w:val="24"/>
        </w:rPr>
      </w:pPr>
      <w:r w:rsidRPr="0010353F">
        <w:rPr>
          <w:rFonts w:ascii="Arial" w:hAnsi="Arial" w:cs="Arial"/>
          <w:sz w:val="24"/>
          <w:szCs w:val="24"/>
        </w:rPr>
        <w:t>3)…………….</w:t>
      </w:r>
    </w:p>
    <w:p w:rsidR="00273665" w:rsidRPr="0010353F" w:rsidRDefault="00273665" w:rsidP="005F1302">
      <w:pPr>
        <w:spacing w:before="60"/>
        <w:rPr>
          <w:rFonts w:ascii="Arial" w:hAnsi="Arial" w:cs="Arial"/>
          <w:sz w:val="24"/>
          <w:szCs w:val="24"/>
        </w:rPr>
      </w:pPr>
      <w:r w:rsidRPr="0010353F">
        <w:rPr>
          <w:rFonts w:ascii="Arial" w:hAnsi="Arial" w:cs="Arial"/>
          <w:sz w:val="24"/>
          <w:szCs w:val="24"/>
        </w:rPr>
        <w:t>4)……………</w:t>
      </w:r>
    </w:p>
    <w:p w:rsidR="00273665" w:rsidRPr="0010353F" w:rsidRDefault="00273665" w:rsidP="005F1302">
      <w:pPr>
        <w:spacing w:before="60"/>
        <w:rPr>
          <w:rFonts w:ascii="Arial" w:hAnsi="Arial" w:cs="Arial"/>
          <w:sz w:val="24"/>
          <w:szCs w:val="24"/>
        </w:rPr>
      </w:pPr>
      <w:r w:rsidRPr="0010353F">
        <w:rPr>
          <w:rFonts w:ascii="Arial" w:hAnsi="Arial" w:cs="Arial"/>
          <w:sz w:val="24"/>
          <w:szCs w:val="24"/>
        </w:rPr>
        <w:t>5)……………</w:t>
      </w:r>
    </w:p>
    <w:p w:rsidR="00273665" w:rsidRDefault="00273665" w:rsidP="005F1302">
      <w:pPr>
        <w:spacing w:before="60"/>
        <w:rPr>
          <w:rFonts w:ascii="Arial" w:hAnsi="Arial" w:cs="Arial"/>
          <w:sz w:val="16"/>
          <w:szCs w:val="16"/>
        </w:rPr>
      </w:pPr>
    </w:p>
    <w:p w:rsidR="00273665" w:rsidRDefault="00273665" w:rsidP="005F1302">
      <w:pPr>
        <w:spacing w:before="60"/>
        <w:rPr>
          <w:rFonts w:ascii="Arial" w:hAnsi="Arial" w:cs="Arial"/>
          <w:sz w:val="16"/>
          <w:szCs w:val="16"/>
        </w:rPr>
      </w:pPr>
    </w:p>
    <w:p w:rsidR="00273665" w:rsidRDefault="00273665" w:rsidP="005F1302">
      <w:pPr>
        <w:spacing w:before="60"/>
        <w:rPr>
          <w:rFonts w:ascii="Arial" w:hAnsi="Arial" w:cs="Arial"/>
          <w:sz w:val="24"/>
          <w:szCs w:val="24"/>
        </w:rPr>
      </w:pPr>
      <w:r w:rsidRPr="0010353F">
        <w:rPr>
          <w:rFonts w:ascii="Arial" w:hAnsi="Arial" w:cs="Arial"/>
          <w:sz w:val="24"/>
          <w:szCs w:val="24"/>
        </w:rPr>
        <w:t>SORU 20)  İletken ve iletken olmayan maddelere 2 adet örnek veriniz.</w:t>
      </w:r>
    </w:p>
    <w:p w:rsidR="00273665" w:rsidRPr="0010353F" w:rsidRDefault="00273665" w:rsidP="005F1302">
      <w:pPr>
        <w:spacing w:before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(4 puan)</w:t>
      </w:r>
    </w:p>
    <w:p w:rsidR="00273665" w:rsidRPr="0010353F" w:rsidRDefault="00273665" w:rsidP="005F1302">
      <w:pPr>
        <w:spacing w:before="60"/>
        <w:rPr>
          <w:rFonts w:ascii="Arial" w:hAnsi="Arial" w:cs="Arial"/>
          <w:b/>
          <w:sz w:val="24"/>
          <w:szCs w:val="24"/>
          <w:u w:val="single"/>
        </w:rPr>
      </w:pPr>
      <w:r w:rsidRPr="0010353F">
        <w:rPr>
          <w:rFonts w:ascii="Arial" w:hAnsi="Arial" w:cs="Arial"/>
          <w:b/>
          <w:sz w:val="24"/>
          <w:szCs w:val="24"/>
          <w:u w:val="single"/>
        </w:rPr>
        <w:t>İLETKEN MADDE</w:t>
      </w:r>
    </w:p>
    <w:p w:rsidR="00273665" w:rsidRDefault="00273665" w:rsidP="005F1302">
      <w:pPr>
        <w:spacing w:before="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1)…………………</w:t>
      </w:r>
    </w:p>
    <w:p w:rsidR="00273665" w:rsidRDefault="00273665" w:rsidP="005F1302">
      <w:pPr>
        <w:spacing w:before="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2)………………….</w:t>
      </w:r>
    </w:p>
    <w:p w:rsidR="00273665" w:rsidRDefault="00273665" w:rsidP="005F1302">
      <w:pPr>
        <w:spacing w:before="60"/>
        <w:rPr>
          <w:rFonts w:ascii="Arial" w:hAnsi="Arial" w:cs="Arial"/>
          <w:sz w:val="16"/>
          <w:szCs w:val="16"/>
        </w:rPr>
      </w:pPr>
    </w:p>
    <w:p w:rsidR="00273665" w:rsidRPr="0010353F" w:rsidRDefault="00273665" w:rsidP="005F1302">
      <w:pPr>
        <w:spacing w:before="60"/>
        <w:rPr>
          <w:rFonts w:ascii="Arial" w:hAnsi="Arial" w:cs="Arial"/>
          <w:b/>
          <w:sz w:val="24"/>
          <w:szCs w:val="24"/>
          <w:u w:val="single"/>
        </w:rPr>
      </w:pPr>
      <w:r w:rsidRPr="0010353F">
        <w:rPr>
          <w:rFonts w:ascii="Arial" w:hAnsi="Arial" w:cs="Arial"/>
          <w:b/>
          <w:sz w:val="24"/>
          <w:szCs w:val="24"/>
          <w:u w:val="single"/>
        </w:rPr>
        <w:t>İLETKEN OLMAYAN MADDE</w:t>
      </w:r>
    </w:p>
    <w:p w:rsidR="00273665" w:rsidRDefault="00273665" w:rsidP="005F1302">
      <w:pPr>
        <w:spacing w:before="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1)………………..</w:t>
      </w:r>
    </w:p>
    <w:p w:rsidR="00273665" w:rsidRPr="005333A2" w:rsidRDefault="00273665" w:rsidP="005F1302">
      <w:pPr>
        <w:spacing w:before="60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2)……………….</w:t>
      </w:r>
    </w:p>
    <w:p w:rsidR="00273665" w:rsidRDefault="00273665" w:rsidP="00792E60">
      <w:pPr>
        <w:spacing w:before="60"/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3" type="#_x0000_t65" style="position:absolute;margin-left:-5.6pt;margin-top:3.3pt;width:231pt;height:73.85pt;z-index:-251658752" strokeweight="5pt">
            <v:shadow on="t" color="#868686" opacity=".5" offset="6pt,6pt"/>
          </v:shape>
        </w:pict>
      </w:r>
    </w:p>
    <w:p w:rsidR="00273665" w:rsidRPr="0010353F" w:rsidRDefault="00273665" w:rsidP="0010353F">
      <w:pPr>
        <w:jc w:val="center"/>
        <w:rPr>
          <w:sz w:val="20"/>
          <w:szCs w:val="20"/>
        </w:rPr>
      </w:pPr>
      <w:r w:rsidRPr="0010353F">
        <w:rPr>
          <w:sz w:val="20"/>
          <w:szCs w:val="20"/>
        </w:rPr>
        <w:t>SINAV SÜRENİZ BİR DERS SAATİDİR(40 DAKİKA)</w:t>
      </w:r>
    </w:p>
    <w:p w:rsidR="00273665" w:rsidRPr="0010353F" w:rsidRDefault="00273665" w:rsidP="0010353F">
      <w:pPr>
        <w:jc w:val="center"/>
        <w:rPr>
          <w:sz w:val="20"/>
          <w:szCs w:val="20"/>
        </w:rPr>
      </w:pPr>
      <w:r w:rsidRPr="0010353F">
        <w:rPr>
          <w:sz w:val="20"/>
          <w:szCs w:val="20"/>
        </w:rPr>
        <w:t>HER SORUNUN PUANI YANINDA YAZMAKTADIR.</w:t>
      </w:r>
    </w:p>
    <w:p w:rsidR="00273665" w:rsidRDefault="00273665"/>
    <w:p w:rsidR="00273665" w:rsidRPr="0010353F" w:rsidRDefault="00273665" w:rsidP="0010353F">
      <w:pPr>
        <w:pStyle w:val="ListParagraph"/>
        <w:jc w:val="center"/>
        <w:rPr>
          <w:sz w:val="28"/>
          <w:szCs w:val="28"/>
        </w:rPr>
      </w:pPr>
      <w:r w:rsidRPr="0010353F">
        <w:rPr>
          <w:sz w:val="28"/>
          <w:szCs w:val="28"/>
        </w:rPr>
        <w:t>1.DÖNEMİN SON FEN BİLİMLERİ SINAVINDA BAŞARILI OLMANIZ DİLEĞİYLE.</w:t>
      </w:r>
    </w:p>
    <w:p w:rsidR="00273665" w:rsidRDefault="00273665" w:rsidP="0010353F">
      <w:pPr>
        <w:pStyle w:val="ListParagraph"/>
      </w:pPr>
    </w:p>
    <w:p w:rsidR="00273665" w:rsidRPr="0010353F" w:rsidRDefault="00273665" w:rsidP="0010353F">
      <w:pPr>
        <w:pStyle w:val="ListParagraph"/>
        <w:jc w:val="center"/>
        <w:rPr>
          <w:b/>
        </w:rPr>
      </w:pPr>
      <w:r w:rsidRPr="0010353F">
        <w:rPr>
          <w:b/>
        </w:rPr>
        <w:t>FEN BİLİMLERİ ÖĞRETMENİ</w:t>
      </w:r>
    </w:p>
    <w:p w:rsidR="00273665" w:rsidRDefault="00273665" w:rsidP="003E0549">
      <w:pPr>
        <w:pStyle w:val="ListParagraph"/>
        <w:jc w:val="center"/>
      </w:pPr>
      <w:r>
        <w:rPr>
          <w:noProof/>
          <w:lang w:eastAsia="tr-TR"/>
        </w:rPr>
        <w:t>……………..</w:t>
      </w:r>
    </w:p>
    <w:sectPr w:rsidR="00273665" w:rsidSect="008C49A3">
      <w:headerReference w:type="first" r:id="rId22"/>
      <w:pgSz w:w="11906" w:h="16838"/>
      <w:pgMar w:top="1417" w:right="1417" w:bottom="1417" w:left="1417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665" w:rsidRDefault="00273665" w:rsidP="008C49A3">
      <w:pPr>
        <w:spacing w:after="0" w:line="240" w:lineRule="auto"/>
      </w:pPr>
      <w:r>
        <w:separator/>
      </w:r>
    </w:p>
  </w:endnote>
  <w:endnote w:type="continuationSeparator" w:id="0">
    <w:p w:rsidR="00273665" w:rsidRDefault="00273665" w:rsidP="008C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665" w:rsidRDefault="00273665" w:rsidP="008C49A3">
      <w:pPr>
        <w:spacing w:after="0" w:line="240" w:lineRule="auto"/>
      </w:pPr>
      <w:r>
        <w:separator/>
      </w:r>
    </w:p>
  </w:footnote>
  <w:footnote w:type="continuationSeparator" w:id="0">
    <w:p w:rsidR="00273665" w:rsidRDefault="00273665" w:rsidP="008C4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665" w:rsidRPr="008C49A3" w:rsidRDefault="00273665" w:rsidP="008C49A3">
    <w:pPr>
      <w:pStyle w:val="Header"/>
      <w:jc w:val="center"/>
      <w:rPr>
        <w:sz w:val="32"/>
        <w:szCs w:val="32"/>
      </w:rPr>
    </w:pPr>
    <w:r w:rsidRPr="008C49A3">
      <w:rPr>
        <w:sz w:val="32"/>
        <w:szCs w:val="32"/>
      </w:rPr>
      <w:t>201</w:t>
    </w:r>
    <w:r>
      <w:rPr>
        <w:sz w:val="32"/>
        <w:szCs w:val="32"/>
      </w:rPr>
      <w:t>..</w:t>
    </w:r>
    <w:r w:rsidRPr="008C49A3">
      <w:rPr>
        <w:sz w:val="32"/>
        <w:szCs w:val="32"/>
      </w:rPr>
      <w:t>-201</w:t>
    </w:r>
    <w:r>
      <w:rPr>
        <w:sz w:val="32"/>
        <w:szCs w:val="32"/>
      </w:rPr>
      <w:t>..</w:t>
    </w:r>
    <w:r w:rsidRPr="008C49A3">
      <w:rPr>
        <w:sz w:val="32"/>
        <w:szCs w:val="32"/>
      </w:rPr>
      <w:t xml:space="preserve"> EĞİTİM ÖĞRETİM YILI </w:t>
    </w:r>
    <w:r>
      <w:rPr>
        <w:sz w:val="32"/>
        <w:szCs w:val="32"/>
      </w:rPr>
      <w:t>………………</w:t>
    </w:r>
    <w:r w:rsidRPr="008C49A3">
      <w:rPr>
        <w:sz w:val="32"/>
        <w:szCs w:val="32"/>
      </w:rPr>
      <w:t xml:space="preserve"> ORTAOKULU 7.SINIFLAR FEN BİLİMLERİ 3.YAZILI SINAVI</w:t>
    </w:r>
    <w:r>
      <w:rPr>
        <w:sz w:val="32"/>
        <w:szCs w:val="32"/>
      </w:rPr>
      <w:t>(B)</w:t>
    </w:r>
  </w:p>
  <w:p w:rsidR="00273665" w:rsidRDefault="00273665">
    <w:pPr>
      <w:pStyle w:val="Header"/>
    </w:pPr>
    <w:r>
      <w:t>ÖĞRENCİNİN</w:t>
    </w:r>
  </w:p>
  <w:p w:rsidR="00273665" w:rsidRDefault="00273665">
    <w:pPr>
      <w:pStyle w:val="Header"/>
    </w:pPr>
    <w:r>
      <w:t>ADI SOYADI:                                                   OKUL NUMARASI:                       SINIFI:7/                        NOTU: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55D6D"/>
    <w:multiLevelType w:val="hybridMultilevel"/>
    <w:tmpl w:val="3E6E827C"/>
    <w:lvl w:ilvl="0" w:tplc="344CB99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745F4"/>
    <w:multiLevelType w:val="hybridMultilevel"/>
    <w:tmpl w:val="9D64ADA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C8582D"/>
    <w:multiLevelType w:val="hybridMultilevel"/>
    <w:tmpl w:val="CD8E78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9A3"/>
    <w:rsid w:val="000009A5"/>
    <w:rsid w:val="00000E28"/>
    <w:rsid w:val="00001402"/>
    <w:rsid w:val="00001ACD"/>
    <w:rsid w:val="00001BEE"/>
    <w:rsid w:val="00002E0C"/>
    <w:rsid w:val="00004BDB"/>
    <w:rsid w:val="000052B5"/>
    <w:rsid w:val="0001029D"/>
    <w:rsid w:val="00011341"/>
    <w:rsid w:val="000113FF"/>
    <w:rsid w:val="00014021"/>
    <w:rsid w:val="00014615"/>
    <w:rsid w:val="00014CEE"/>
    <w:rsid w:val="0001583B"/>
    <w:rsid w:val="00017E01"/>
    <w:rsid w:val="00020869"/>
    <w:rsid w:val="00020F61"/>
    <w:rsid w:val="000214E9"/>
    <w:rsid w:val="00022CDA"/>
    <w:rsid w:val="00023518"/>
    <w:rsid w:val="0002440B"/>
    <w:rsid w:val="00025B24"/>
    <w:rsid w:val="000262C4"/>
    <w:rsid w:val="00027CCF"/>
    <w:rsid w:val="000303BC"/>
    <w:rsid w:val="00034F12"/>
    <w:rsid w:val="00035F7A"/>
    <w:rsid w:val="00040D9A"/>
    <w:rsid w:val="00041969"/>
    <w:rsid w:val="00041E59"/>
    <w:rsid w:val="000436C4"/>
    <w:rsid w:val="00043978"/>
    <w:rsid w:val="00043986"/>
    <w:rsid w:val="00043B3A"/>
    <w:rsid w:val="00047380"/>
    <w:rsid w:val="0005193B"/>
    <w:rsid w:val="00051AD4"/>
    <w:rsid w:val="00052D2D"/>
    <w:rsid w:val="00053F20"/>
    <w:rsid w:val="00054419"/>
    <w:rsid w:val="000564F1"/>
    <w:rsid w:val="000568E6"/>
    <w:rsid w:val="00057A7A"/>
    <w:rsid w:val="000608EF"/>
    <w:rsid w:val="00061C90"/>
    <w:rsid w:val="00064CC8"/>
    <w:rsid w:val="00066F59"/>
    <w:rsid w:val="0006754F"/>
    <w:rsid w:val="00074B62"/>
    <w:rsid w:val="00076DAA"/>
    <w:rsid w:val="00081773"/>
    <w:rsid w:val="00082E1D"/>
    <w:rsid w:val="00082FB1"/>
    <w:rsid w:val="00083C6E"/>
    <w:rsid w:val="00084257"/>
    <w:rsid w:val="000844A2"/>
    <w:rsid w:val="000846B1"/>
    <w:rsid w:val="00084B4A"/>
    <w:rsid w:val="00086F46"/>
    <w:rsid w:val="00087EDB"/>
    <w:rsid w:val="00090275"/>
    <w:rsid w:val="00092038"/>
    <w:rsid w:val="00092CA9"/>
    <w:rsid w:val="000935ED"/>
    <w:rsid w:val="00095A53"/>
    <w:rsid w:val="00095E1A"/>
    <w:rsid w:val="000A0A28"/>
    <w:rsid w:val="000A0C8E"/>
    <w:rsid w:val="000A1FF7"/>
    <w:rsid w:val="000A24DF"/>
    <w:rsid w:val="000A3673"/>
    <w:rsid w:val="000A67E5"/>
    <w:rsid w:val="000A6E2F"/>
    <w:rsid w:val="000B01DC"/>
    <w:rsid w:val="000B2BD7"/>
    <w:rsid w:val="000B3A86"/>
    <w:rsid w:val="000B3F2C"/>
    <w:rsid w:val="000B5257"/>
    <w:rsid w:val="000B5981"/>
    <w:rsid w:val="000B700E"/>
    <w:rsid w:val="000B7F77"/>
    <w:rsid w:val="000C014F"/>
    <w:rsid w:val="000C03DA"/>
    <w:rsid w:val="000C1C8A"/>
    <w:rsid w:val="000C1E6D"/>
    <w:rsid w:val="000C2F2B"/>
    <w:rsid w:val="000C475D"/>
    <w:rsid w:val="000D01CC"/>
    <w:rsid w:val="000D10D6"/>
    <w:rsid w:val="000D1EF4"/>
    <w:rsid w:val="000D33AA"/>
    <w:rsid w:val="000D39CA"/>
    <w:rsid w:val="000D3C4D"/>
    <w:rsid w:val="000D4006"/>
    <w:rsid w:val="000D4AC7"/>
    <w:rsid w:val="000D4E73"/>
    <w:rsid w:val="000D5FCA"/>
    <w:rsid w:val="000D5FEF"/>
    <w:rsid w:val="000E0C10"/>
    <w:rsid w:val="000E3BF9"/>
    <w:rsid w:val="000E64ED"/>
    <w:rsid w:val="000F0471"/>
    <w:rsid w:val="000F0896"/>
    <w:rsid w:val="000F0950"/>
    <w:rsid w:val="000F1B98"/>
    <w:rsid w:val="000F1C7D"/>
    <w:rsid w:val="000F5A73"/>
    <w:rsid w:val="000F6F21"/>
    <w:rsid w:val="000F7B66"/>
    <w:rsid w:val="0010188B"/>
    <w:rsid w:val="001024D6"/>
    <w:rsid w:val="001027D3"/>
    <w:rsid w:val="0010307F"/>
    <w:rsid w:val="0010353F"/>
    <w:rsid w:val="0010504C"/>
    <w:rsid w:val="00105890"/>
    <w:rsid w:val="001109C1"/>
    <w:rsid w:val="0011272D"/>
    <w:rsid w:val="00112886"/>
    <w:rsid w:val="00112CB4"/>
    <w:rsid w:val="00113651"/>
    <w:rsid w:val="00114D01"/>
    <w:rsid w:val="00116292"/>
    <w:rsid w:val="001174F1"/>
    <w:rsid w:val="00117BF0"/>
    <w:rsid w:val="001210E2"/>
    <w:rsid w:val="0012135C"/>
    <w:rsid w:val="00121FCF"/>
    <w:rsid w:val="00123740"/>
    <w:rsid w:val="0012520E"/>
    <w:rsid w:val="00127D87"/>
    <w:rsid w:val="00130908"/>
    <w:rsid w:val="00130E84"/>
    <w:rsid w:val="00130F2E"/>
    <w:rsid w:val="00131687"/>
    <w:rsid w:val="00131C39"/>
    <w:rsid w:val="00134C2D"/>
    <w:rsid w:val="00134F48"/>
    <w:rsid w:val="00135E69"/>
    <w:rsid w:val="00136A06"/>
    <w:rsid w:val="0013738B"/>
    <w:rsid w:val="00143232"/>
    <w:rsid w:val="001436CE"/>
    <w:rsid w:val="0014461D"/>
    <w:rsid w:val="00146410"/>
    <w:rsid w:val="00146A24"/>
    <w:rsid w:val="0015125F"/>
    <w:rsid w:val="001521B5"/>
    <w:rsid w:val="0015222D"/>
    <w:rsid w:val="001542DB"/>
    <w:rsid w:val="00155B7A"/>
    <w:rsid w:val="00155F68"/>
    <w:rsid w:val="00156E73"/>
    <w:rsid w:val="00156FAB"/>
    <w:rsid w:val="0015748A"/>
    <w:rsid w:val="001608BE"/>
    <w:rsid w:val="00162635"/>
    <w:rsid w:val="00163D64"/>
    <w:rsid w:val="00167FF9"/>
    <w:rsid w:val="00170BE1"/>
    <w:rsid w:val="001716CD"/>
    <w:rsid w:val="00172601"/>
    <w:rsid w:val="001726A6"/>
    <w:rsid w:val="00172F45"/>
    <w:rsid w:val="0017369F"/>
    <w:rsid w:val="0017490F"/>
    <w:rsid w:val="00174AD9"/>
    <w:rsid w:val="0018058D"/>
    <w:rsid w:val="00180B45"/>
    <w:rsid w:val="001855D4"/>
    <w:rsid w:val="001859BF"/>
    <w:rsid w:val="00186028"/>
    <w:rsid w:val="001907C7"/>
    <w:rsid w:val="00190F1B"/>
    <w:rsid w:val="001914E4"/>
    <w:rsid w:val="00192961"/>
    <w:rsid w:val="001933B5"/>
    <w:rsid w:val="001938CE"/>
    <w:rsid w:val="00193D77"/>
    <w:rsid w:val="001945CB"/>
    <w:rsid w:val="00195A15"/>
    <w:rsid w:val="001960CA"/>
    <w:rsid w:val="00197065"/>
    <w:rsid w:val="0019741D"/>
    <w:rsid w:val="001A1C7C"/>
    <w:rsid w:val="001A2538"/>
    <w:rsid w:val="001A53D7"/>
    <w:rsid w:val="001A6407"/>
    <w:rsid w:val="001A76CB"/>
    <w:rsid w:val="001A7C32"/>
    <w:rsid w:val="001B01C7"/>
    <w:rsid w:val="001B29F9"/>
    <w:rsid w:val="001B3DEC"/>
    <w:rsid w:val="001B5B0F"/>
    <w:rsid w:val="001B5F5B"/>
    <w:rsid w:val="001C0A70"/>
    <w:rsid w:val="001C0C70"/>
    <w:rsid w:val="001C37FE"/>
    <w:rsid w:val="001C4A29"/>
    <w:rsid w:val="001C5207"/>
    <w:rsid w:val="001C7C7A"/>
    <w:rsid w:val="001D0032"/>
    <w:rsid w:val="001D02EC"/>
    <w:rsid w:val="001D0C78"/>
    <w:rsid w:val="001D137B"/>
    <w:rsid w:val="001D37F1"/>
    <w:rsid w:val="001D3A30"/>
    <w:rsid w:val="001D4FE8"/>
    <w:rsid w:val="001D52F0"/>
    <w:rsid w:val="001D5A88"/>
    <w:rsid w:val="001D6402"/>
    <w:rsid w:val="001D7CB7"/>
    <w:rsid w:val="001E0396"/>
    <w:rsid w:val="001E1C0E"/>
    <w:rsid w:val="001E2FBF"/>
    <w:rsid w:val="001E4F2F"/>
    <w:rsid w:val="001E635D"/>
    <w:rsid w:val="001F180B"/>
    <w:rsid w:val="001F1F12"/>
    <w:rsid w:val="001F40F1"/>
    <w:rsid w:val="001F5D06"/>
    <w:rsid w:val="001F7774"/>
    <w:rsid w:val="0020042F"/>
    <w:rsid w:val="002006BE"/>
    <w:rsid w:val="00202B0A"/>
    <w:rsid w:val="002034A7"/>
    <w:rsid w:val="00203A03"/>
    <w:rsid w:val="002044B6"/>
    <w:rsid w:val="00206365"/>
    <w:rsid w:val="0020764A"/>
    <w:rsid w:val="0021009E"/>
    <w:rsid w:val="00213D79"/>
    <w:rsid w:val="00214128"/>
    <w:rsid w:val="002143B1"/>
    <w:rsid w:val="002144E2"/>
    <w:rsid w:val="002145C7"/>
    <w:rsid w:val="0021580C"/>
    <w:rsid w:val="00216ED0"/>
    <w:rsid w:val="0022239B"/>
    <w:rsid w:val="00222660"/>
    <w:rsid w:val="00222F9D"/>
    <w:rsid w:val="002235D1"/>
    <w:rsid w:val="002242D3"/>
    <w:rsid w:val="00226B4A"/>
    <w:rsid w:val="002277C3"/>
    <w:rsid w:val="00231032"/>
    <w:rsid w:val="002330FC"/>
    <w:rsid w:val="00234E89"/>
    <w:rsid w:val="00237097"/>
    <w:rsid w:val="00240030"/>
    <w:rsid w:val="00240527"/>
    <w:rsid w:val="002413C1"/>
    <w:rsid w:val="00243474"/>
    <w:rsid w:val="00250AB7"/>
    <w:rsid w:val="002513E1"/>
    <w:rsid w:val="0025209F"/>
    <w:rsid w:val="00252A54"/>
    <w:rsid w:val="0025392E"/>
    <w:rsid w:val="00253A72"/>
    <w:rsid w:val="00254C74"/>
    <w:rsid w:val="002554CC"/>
    <w:rsid w:val="00256668"/>
    <w:rsid w:val="002566B1"/>
    <w:rsid w:val="00257248"/>
    <w:rsid w:val="00257715"/>
    <w:rsid w:val="002577C9"/>
    <w:rsid w:val="00257CB6"/>
    <w:rsid w:val="00260B8F"/>
    <w:rsid w:val="00260CC5"/>
    <w:rsid w:val="00263C02"/>
    <w:rsid w:val="00265413"/>
    <w:rsid w:val="00265C81"/>
    <w:rsid w:val="0026615C"/>
    <w:rsid w:val="00270BB5"/>
    <w:rsid w:val="00270BEE"/>
    <w:rsid w:val="0027261F"/>
    <w:rsid w:val="00272B26"/>
    <w:rsid w:val="002735C7"/>
    <w:rsid w:val="00273665"/>
    <w:rsid w:val="002764DB"/>
    <w:rsid w:val="002768A7"/>
    <w:rsid w:val="00277B71"/>
    <w:rsid w:val="002804CD"/>
    <w:rsid w:val="0028078A"/>
    <w:rsid w:val="0028256B"/>
    <w:rsid w:val="00282834"/>
    <w:rsid w:val="00282F30"/>
    <w:rsid w:val="00283A41"/>
    <w:rsid w:val="002868FE"/>
    <w:rsid w:val="00286BD4"/>
    <w:rsid w:val="002878A2"/>
    <w:rsid w:val="00287A98"/>
    <w:rsid w:val="002901E5"/>
    <w:rsid w:val="00290C82"/>
    <w:rsid w:val="00291CE5"/>
    <w:rsid w:val="00292424"/>
    <w:rsid w:val="002926F7"/>
    <w:rsid w:val="002943F9"/>
    <w:rsid w:val="002946E5"/>
    <w:rsid w:val="002A194B"/>
    <w:rsid w:val="002A21C9"/>
    <w:rsid w:val="002A552C"/>
    <w:rsid w:val="002A6884"/>
    <w:rsid w:val="002B1F32"/>
    <w:rsid w:val="002B221D"/>
    <w:rsid w:val="002B303A"/>
    <w:rsid w:val="002B4E9D"/>
    <w:rsid w:val="002C2987"/>
    <w:rsid w:val="002C36C9"/>
    <w:rsid w:val="002C4078"/>
    <w:rsid w:val="002C7A06"/>
    <w:rsid w:val="002D3EBD"/>
    <w:rsid w:val="002D4B6D"/>
    <w:rsid w:val="002D4BEA"/>
    <w:rsid w:val="002D4DA8"/>
    <w:rsid w:val="002D4E28"/>
    <w:rsid w:val="002D600E"/>
    <w:rsid w:val="002D746B"/>
    <w:rsid w:val="002E0831"/>
    <w:rsid w:val="002E0D05"/>
    <w:rsid w:val="002E3676"/>
    <w:rsid w:val="002E53FD"/>
    <w:rsid w:val="002E6B64"/>
    <w:rsid w:val="002E6C71"/>
    <w:rsid w:val="002F40EC"/>
    <w:rsid w:val="002F4C06"/>
    <w:rsid w:val="002F59C3"/>
    <w:rsid w:val="002F6A4D"/>
    <w:rsid w:val="002F6CC7"/>
    <w:rsid w:val="00300003"/>
    <w:rsid w:val="0030290E"/>
    <w:rsid w:val="00302A4A"/>
    <w:rsid w:val="00303B8B"/>
    <w:rsid w:val="003052E8"/>
    <w:rsid w:val="00305A75"/>
    <w:rsid w:val="00305F8D"/>
    <w:rsid w:val="003108B6"/>
    <w:rsid w:val="00310B6D"/>
    <w:rsid w:val="00310E7C"/>
    <w:rsid w:val="0031145A"/>
    <w:rsid w:val="00311661"/>
    <w:rsid w:val="00311C21"/>
    <w:rsid w:val="003136EF"/>
    <w:rsid w:val="00313B6F"/>
    <w:rsid w:val="003154C4"/>
    <w:rsid w:val="003166D7"/>
    <w:rsid w:val="0031710A"/>
    <w:rsid w:val="00317A86"/>
    <w:rsid w:val="00317BD4"/>
    <w:rsid w:val="00322A31"/>
    <w:rsid w:val="003232CA"/>
    <w:rsid w:val="003235A0"/>
    <w:rsid w:val="00324EF3"/>
    <w:rsid w:val="0032545B"/>
    <w:rsid w:val="00325579"/>
    <w:rsid w:val="0032579B"/>
    <w:rsid w:val="003273CD"/>
    <w:rsid w:val="00327C82"/>
    <w:rsid w:val="0033294B"/>
    <w:rsid w:val="00332DF8"/>
    <w:rsid w:val="00333ECE"/>
    <w:rsid w:val="00334CB8"/>
    <w:rsid w:val="00334E17"/>
    <w:rsid w:val="00335533"/>
    <w:rsid w:val="00335B1B"/>
    <w:rsid w:val="00341F45"/>
    <w:rsid w:val="003422BD"/>
    <w:rsid w:val="00342C29"/>
    <w:rsid w:val="00343F24"/>
    <w:rsid w:val="00345F8B"/>
    <w:rsid w:val="0034797E"/>
    <w:rsid w:val="00350CBF"/>
    <w:rsid w:val="00350CCF"/>
    <w:rsid w:val="00353D1D"/>
    <w:rsid w:val="00355588"/>
    <w:rsid w:val="003569B9"/>
    <w:rsid w:val="003612DA"/>
    <w:rsid w:val="003614B5"/>
    <w:rsid w:val="00361E80"/>
    <w:rsid w:val="00362C6E"/>
    <w:rsid w:val="00363CF9"/>
    <w:rsid w:val="00365DF9"/>
    <w:rsid w:val="00366A60"/>
    <w:rsid w:val="00367542"/>
    <w:rsid w:val="00371A1C"/>
    <w:rsid w:val="00371E27"/>
    <w:rsid w:val="00374ACD"/>
    <w:rsid w:val="00375FAB"/>
    <w:rsid w:val="0037744C"/>
    <w:rsid w:val="00377D78"/>
    <w:rsid w:val="00382419"/>
    <w:rsid w:val="00382977"/>
    <w:rsid w:val="003835BB"/>
    <w:rsid w:val="003836F5"/>
    <w:rsid w:val="003851CC"/>
    <w:rsid w:val="00386756"/>
    <w:rsid w:val="00391B56"/>
    <w:rsid w:val="00394D9B"/>
    <w:rsid w:val="0039507F"/>
    <w:rsid w:val="003970B3"/>
    <w:rsid w:val="00397A16"/>
    <w:rsid w:val="00397AAD"/>
    <w:rsid w:val="003A07E6"/>
    <w:rsid w:val="003A379B"/>
    <w:rsid w:val="003A7BC0"/>
    <w:rsid w:val="003B099D"/>
    <w:rsid w:val="003B1806"/>
    <w:rsid w:val="003B2DF0"/>
    <w:rsid w:val="003B3F97"/>
    <w:rsid w:val="003B54DB"/>
    <w:rsid w:val="003B726E"/>
    <w:rsid w:val="003B7580"/>
    <w:rsid w:val="003C02D4"/>
    <w:rsid w:val="003C0B7C"/>
    <w:rsid w:val="003C1A15"/>
    <w:rsid w:val="003C1C99"/>
    <w:rsid w:val="003C2E75"/>
    <w:rsid w:val="003C7FD7"/>
    <w:rsid w:val="003D0307"/>
    <w:rsid w:val="003D21B5"/>
    <w:rsid w:val="003D2B8F"/>
    <w:rsid w:val="003D3CED"/>
    <w:rsid w:val="003D4FBC"/>
    <w:rsid w:val="003D515F"/>
    <w:rsid w:val="003D6525"/>
    <w:rsid w:val="003D66C4"/>
    <w:rsid w:val="003D6AE3"/>
    <w:rsid w:val="003D6EC6"/>
    <w:rsid w:val="003D711B"/>
    <w:rsid w:val="003E0549"/>
    <w:rsid w:val="003E761F"/>
    <w:rsid w:val="003F1EC4"/>
    <w:rsid w:val="003F37A4"/>
    <w:rsid w:val="003F3D8C"/>
    <w:rsid w:val="003F400B"/>
    <w:rsid w:val="003F5BB9"/>
    <w:rsid w:val="003F6B66"/>
    <w:rsid w:val="00402792"/>
    <w:rsid w:val="00402943"/>
    <w:rsid w:val="004038DE"/>
    <w:rsid w:val="00406EE3"/>
    <w:rsid w:val="004121A0"/>
    <w:rsid w:val="004125A8"/>
    <w:rsid w:val="00413DCC"/>
    <w:rsid w:val="00415AFA"/>
    <w:rsid w:val="00415C19"/>
    <w:rsid w:val="004170F5"/>
    <w:rsid w:val="0041749F"/>
    <w:rsid w:val="00417AE8"/>
    <w:rsid w:val="004201DE"/>
    <w:rsid w:val="0042241A"/>
    <w:rsid w:val="00427665"/>
    <w:rsid w:val="00427749"/>
    <w:rsid w:val="00427DBF"/>
    <w:rsid w:val="00432154"/>
    <w:rsid w:val="0043219E"/>
    <w:rsid w:val="00432984"/>
    <w:rsid w:val="00433DB8"/>
    <w:rsid w:val="0043483B"/>
    <w:rsid w:val="00436C6B"/>
    <w:rsid w:val="00437313"/>
    <w:rsid w:val="00437538"/>
    <w:rsid w:val="00443405"/>
    <w:rsid w:val="00443608"/>
    <w:rsid w:val="00443F7E"/>
    <w:rsid w:val="00443FD7"/>
    <w:rsid w:val="00445157"/>
    <w:rsid w:val="0044619A"/>
    <w:rsid w:val="00446534"/>
    <w:rsid w:val="00446FD1"/>
    <w:rsid w:val="00450F41"/>
    <w:rsid w:val="00452B2C"/>
    <w:rsid w:val="0045351C"/>
    <w:rsid w:val="00453850"/>
    <w:rsid w:val="00453CB4"/>
    <w:rsid w:val="00453F45"/>
    <w:rsid w:val="00454141"/>
    <w:rsid w:val="004545C4"/>
    <w:rsid w:val="0045537D"/>
    <w:rsid w:val="004559A6"/>
    <w:rsid w:val="00455A41"/>
    <w:rsid w:val="00460B30"/>
    <w:rsid w:val="0046197E"/>
    <w:rsid w:val="00462C61"/>
    <w:rsid w:val="00464FCD"/>
    <w:rsid w:val="00465136"/>
    <w:rsid w:val="00471742"/>
    <w:rsid w:val="0047416D"/>
    <w:rsid w:val="004747DF"/>
    <w:rsid w:val="00475765"/>
    <w:rsid w:val="004762FA"/>
    <w:rsid w:val="00477E3B"/>
    <w:rsid w:val="00477F2D"/>
    <w:rsid w:val="0048192C"/>
    <w:rsid w:val="00482BAD"/>
    <w:rsid w:val="004857F8"/>
    <w:rsid w:val="00485DF0"/>
    <w:rsid w:val="0048642E"/>
    <w:rsid w:val="00486DBD"/>
    <w:rsid w:val="00490518"/>
    <w:rsid w:val="00491F17"/>
    <w:rsid w:val="00492DAA"/>
    <w:rsid w:val="00493EE4"/>
    <w:rsid w:val="004946A2"/>
    <w:rsid w:val="004951F3"/>
    <w:rsid w:val="004966A5"/>
    <w:rsid w:val="004971DC"/>
    <w:rsid w:val="00497FF3"/>
    <w:rsid w:val="004A042D"/>
    <w:rsid w:val="004A11AC"/>
    <w:rsid w:val="004A1297"/>
    <w:rsid w:val="004A13A3"/>
    <w:rsid w:val="004A1668"/>
    <w:rsid w:val="004A3BDF"/>
    <w:rsid w:val="004A4167"/>
    <w:rsid w:val="004A49B7"/>
    <w:rsid w:val="004A4B44"/>
    <w:rsid w:val="004A4FAB"/>
    <w:rsid w:val="004A7793"/>
    <w:rsid w:val="004B233C"/>
    <w:rsid w:val="004B2C51"/>
    <w:rsid w:val="004B2FDC"/>
    <w:rsid w:val="004B3377"/>
    <w:rsid w:val="004B38E3"/>
    <w:rsid w:val="004B3B21"/>
    <w:rsid w:val="004B3F77"/>
    <w:rsid w:val="004B7255"/>
    <w:rsid w:val="004C1555"/>
    <w:rsid w:val="004C27F6"/>
    <w:rsid w:val="004C3871"/>
    <w:rsid w:val="004C62E3"/>
    <w:rsid w:val="004C73AF"/>
    <w:rsid w:val="004C7D3A"/>
    <w:rsid w:val="004D349C"/>
    <w:rsid w:val="004D3992"/>
    <w:rsid w:val="004D6C7F"/>
    <w:rsid w:val="004E0234"/>
    <w:rsid w:val="004E0525"/>
    <w:rsid w:val="004E0DF1"/>
    <w:rsid w:val="004E2B47"/>
    <w:rsid w:val="004E2FE6"/>
    <w:rsid w:val="004E5002"/>
    <w:rsid w:val="004E67E5"/>
    <w:rsid w:val="004E6933"/>
    <w:rsid w:val="004E6D95"/>
    <w:rsid w:val="004F0C33"/>
    <w:rsid w:val="004F1137"/>
    <w:rsid w:val="004F1983"/>
    <w:rsid w:val="004F3432"/>
    <w:rsid w:val="004F546C"/>
    <w:rsid w:val="004F6A9C"/>
    <w:rsid w:val="004F6F80"/>
    <w:rsid w:val="004F75BB"/>
    <w:rsid w:val="005027B2"/>
    <w:rsid w:val="00502A9D"/>
    <w:rsid w:val="00503662"/>
    <w:rsid w:val="00504350"/>
    <w:rsid w:val="00510470"/>
    <w:rsid w:val="00510CB9"/>
    <w:rsid w:val="005129D1"/>
    <w:rsid w:val="00513B39"/>
    <w:rsid w:val="0051414C"/>
    <w:rsid w:val="00516520"/>
    <w:rsid w:val="0052066A"/>
    <w:rsid w:val="00520C58"/>
    <w:rsid w:val="0052108D"/>
    <w:rsid w:val="005220DF"/>
    <w:rsid w:val="00522447"/>
    <w:rsid w:val="00524242"/>
    <w:rsid w:val="005304DC"/>
    <w:rsid w:val="005305FF"/>
    <w:rsid w:val="00530A5C"/>
    <w:rsid w:val="00532404"/>
    <w:rsid w:val="00532DEB"/>
    <w:rsid w:val="005333A2"/>
    <w:rsid w:val="00535616"/>
    <w:rsid w:val="0053653F"/>
    <w:rsid w:val="00537414"/>
    <w:rsid w:val="005401A7"/>
    <w:rsid w:val="005459D7"/>
    <w:rsid w:val="00547CAC"/>
    <w:rsid w:val="00554792"/>
    <w:rsid w:val="00554DD5"/>
    <w:rsid w:val="00555340"/>
    <w:rsid w:val="00555744"/>
    <w:rsid w:val="0055770E"/>
    <w:rsid w:val="00560131"/>
    <w:rsid w:val="005601D7"/>
    <w:rsid w:val="00560EC7"/>
    <w:rsid w:val="005641E1"/>
    <w:rsid w:val="0056466F"/>
    <w:rsid w:val="00565112"/>
    <w:rsid w:val="00565C8E"/>
    <w:rsid w:val="00565D18"/>
    <w:rsid w:val="005678CA"/>
    <w:rsid w:val="00567F92"/>
    <w:rsid w:val="0057149E"/>
    <w:rsid w:val="0057206B"/>
    <w:rsid w:val="00572B04"/>
    <w:rsid w:val="00574472"/>
    <w:rsid w:val="00574D9A"/>
    <w:rsid w:val="005765F4"/>
    <w:rsid w:val="00576DDF"/>
    <w:rsid w:val="005775EE"/>
    <w:rsid w:val="0058014C"/>
    <w:rsid w:val="00582E1B"/>
    <w:rsid w:val="0058352E"/>
    <w:rsid w:val="00583613"/>
    <w:rsid w:val="00584303"/>
    <w:rsid w:val="005850F2"/>
    <w:rsid w:val="0058581E"/>
    <w:rsid w:val="00585943"/>
    <w:rsid w:val="00587C3C"/>
    <w:rsid w:val="0059190D"/>
    <w:rsid w:val="00592767"/>
    <w:rsid w:val="00592A9A"/>
    <w:rsid w:val="00593C0E"/>
    <w:rsid w:val="0059515D"/>
    <w:rsid w:val="00595B0A"/>
    <w:rsid w:val="00597A0A"/>
    <w:rsid w:val="005A02EA"/>
    <w:rsid w:val="005A1E29"/>
    <w:rsid w:val="005A2630"/>
    <w:rsid w:val="005A280E"/>
    <w:rsid w:val="005A3A47"/>
    <w:rsid w:val="005A4B69"/>
    <w:rsid w:val="005A6A60"/>
    <w:rsid w:val="005B09E8"/>
    <w:rsid w:val="005B5103"/>
    <w:rsid w:val="005B51D7"/>
    <w:rsid w:val="005B6470"/>
    <w:rsid w:val="005B72B5"/>
    <w:rsid w:val="005B77D9"/>
    <w:rsid w:val="005B7F82"/>
    <w:rsid w:val="005C105B"/>
    <w:rsid w:val="005C1CAA"/>
    <w:rsid w:val="005C2031"/>
    <w:rsid w:val="005C2570"/>
    <w:rsid w:val="005C2FC9"/>
    <w:rsid w:val="005C31CD"/>
    <w:rsid w:val="005C359F"/>
    <w:rsid w:val="005C42D8"/>
    <w:rsid w:val="005C45DB"/>
    <w:rsid w:val="005C5EDF"/>
    <w:rsid w:val="005C6050"/>
    <w:rsid w:val="005C676A"/>
    <w:rsid w:val="005C7249"/>
    <w:rsid w:val="005D1208"/>
    <w:rsid w:val="005D25C7"/>
    <w:rsid w:val="005D2A2F"/>
    <w:rsid w:val="005D311E"/>
    <w:rsid w:val="005D389A"/>
    <w:rsid w:val="005D5DDE"/>
    <w:rsid w:val="005D6088"/>
    <w:rsid w:val="005D6314"/>
    <w:rsid w:val="005D68EF"/>
    <w:rsid w:val="005D6C58"/>
    <w:rsid w:val="005E201D"/>
    <w:rsid w:val="005E26B5"/>
    <w:rsid w:val="005E4371"/>
    <w:rsid w:val="005E5E83"/>
    <w:rsid w:val="005F11A2"/>
    <w:rsid w:val="005F1302"/>
    <w:rsid w:val="005F517A"/>
    <w:rsid w:val="005F6889"/>
    <w:rsid w:val="0060051A"/>
    <w:rsid w:val="00602BF2"/>
    <w:rsid w:val="00602E47"/>
    <w:rsid w:val="00603DC3"/>
    <w:rsid w:val="00605CAB"/>
    <w:rsid w:val="006065D7"/>
    <w:rsid w:val="006065F1"/>
    <w:rsid w:val="00606C28"/>
    <w:rsid w:val="00611F70"/>
    <w:rsid w:val="00612E3A"/>
    <w:rsid w:val="00614ED4"/>
    <w:rsid w:val="00615DA8"/>
    <w:rsid w:val="0061632F"/>
    <w:rsid w:val="006234E0"/>
    <w:rsid w:val="00623D7D"/>
    <w:rsid w:val="0062449B"/>
    <w:rsid w:val="006269B3"/>
    <w:rsid w:val="00631C1F"/>
    <w:rsid w:val="00632C69"/>
    <w:rsid w:val="00635879"/>
    <w:rsid w:val="006358FE"/>
    <w:rsid w:val="00636A21"/>
    <w:rsid w:val="006408F8"/>
    <w:rsid w:val="00641AC7"/>
    <w:rsid w:val="00641B06"/>
    <w:rsid w:val="00641B3F"/>
    <w:rsid w:val="00641C2C"/>
    <w:rsid w:val="00642E24"/>
    <w:rsid w:val="0064453C"/>
    <w:rsid w:val="006456D4"/>
    <w:rsid w:val="00646726"/>
    <w:rsid w:val="00647C2D"/>
    <w:rsid w:val="006503AE"/>
    <w:rsid w:val="006531BC"/>
    <w:rsid w:val="00654C6B"/>
    <w:rsid w:val="0065505D"/>
    <w:rsid w:val="0065781B"/>
    <w:rsid w:val="00657841"/>
    <w:rsid w:val="006626A5"/>
    <w:rsid w:val="00662778"/>
    <w:rsid w:val="00662E6A"/>
    <w:rsid w:val="00664310"/>
    <w:rsid w:val="00664761"/>
    <w:rsid w:val="006650AB"/>
    <w:rsid w:val="006667BF"/>
    <w:rsid w:val="006670D7"/>
    <w:rsid w:val="0067064D"/>
    <w:rsid w:val="00673D33"/>
    <w:rsid w:val="00674EC1"/>
    <w:rsid w:val="00675B54"/>
    <w:rsid w:val="00675C02"/>
    <w:rsid w:val="00676EB8"/>
    <w:rsid w:val="006773EF"/>
    <w:rsid w:val="00682858"/>
    <w:rsid w:val="00682F85"/>
    <w:rsid w:val="00684275"/>
    <w:rsid w:val="0069163F"/>
    <w:rsid w:val="006921D8"/>
    <w:rsid w:val="00692D0C"/>
    <w:rsid w:val="00693968"/>
    <w:rsid w:val="0069456C"/>
    <w:rsid w:val="006947AB"/>
    <w:rsid w:val="00696516"/>
    <w:rsid w:val="00696633"/>
    <w:rsid w:val="006975E1"/>
    <w:rsid w:val="006A07F4"/>
    <w:rsid w:val="006A35D1"/>
    <w:rsid w:val="006A6B44"/>
    <w:rsid w:val="006A6DED"/>
    <w:rsid w:val="006B0D21"/>
    <w:rsid w:val="006B1DB2"/>
    <w:rsid w:val="006B2787"/>
    <w:rsid w:val="006B2AC8"/>
    <w:rsid w:val="006B2CB6"/>
    <w:rsid w:val="006B4E37"/>
    <w:rsid w:val="006B6AF1"/>
    <w:rsid w:val="006C0BAB"/>
    <w:rsid w:val="006C4D49"/>
    <w:rsid w:val="006C6FD1"/>
    <w:rsid w:val="006C7181"/>
    <w:rsid w:val="006D0E90"/>
    <w:rsid w:val="006D1195"/>
    <w:rsid w:val="006D1E2B"/>
    <w:rsid w:val="006D24BB"/>
    <w:rsid w:val="006D31A1"/>
    <w:rsid w:val="006D52E7"/>
    <w:rsid w:val="006D5AF4"/>
    <w:rsid w:val="006D5BB6"/>
    <w:rsid w:val="006E0123"/>
    <w:rsid w:val="006E3620"/>
    <w:rsid w:val="006E6D88"/>
    <w:rsid w:val="006E7E8D"/>
    <w:rsid w:val="006F0BBB"/>
    <w:rsid w:val="006F2983"/>
    <w:rsid w:val="006F3342"/>
    <w:rsid w:val="006F34F8"/>
    <w:rsid w:val="006F35F7"/>
    <w:rsid w:val="006F60F6"/>
    <w:rsid w:val="006F70BA"/>
    <w:rsid w:val="006F795E"/>
    <w:rsid w:val="0070001D"/>
    <w:rsid w:val="00700197"/>
    <w:rsid w:val="007004F2"/>
    <w:rsid w:val="00700811"/>
    <w:rsid w:val="00702C75"/>
    <w:rsid w:val="00703318"/>
    <w:rsid w:val="00704910"/>
    <w:rsid w:val="00710731"/>
    <w:rsid w:val="00710E29"/>
    <w:rsid w:val="00712B97"/>
    <w:rsid w:val="0071307E"/>
    <w:rsid w:val="007137B7"/>
    <w:rsid w:val="00715E34"/>
    <w:rsid w:val="00715E42"/>
    <w:rsid w:val="007165FA"/>
    <w:rsid w:val="00720213"/>
    <w:rsid w:val="007220EB"/>
    <w:rsid w:val="0072289B"/>
    <w:rsid w:val="00724396"/>
    <w:rsid w:val="00725F89"/>
    <w:rsid w:val="0072665F"/>
    <w:rsid w:val="007327E0"/>
    <w:rsid w:val="00732E2D"/>
    <w:rsid w:val="00733B7A"/>
    <w:rsid w:val="00734CBD"/>
    <w:rsid w:val="00734F2C"/>
    <w:rsid w:val="00742979"/>
    <w:rsid w:val="007445B5"/>
    <w:rsid w:val="007448FA"/>
    <w:rsid w:val="007451D7"/>
    <w:rsid w:val="00747736"/>
    <w:rsid w:val="00750277"/>
    <w:rsid w:val="007503DC"/>
    <w:rsid w:val="00751B6E"/>
    <w:rsid w:val="00751BC0"/>
    <w:rsid w:val="00751E63"/>
    <w:rsid w:val="0075354F"/>
    <w:rsid w:val="00756DA0"/>
    <w:rsid w:val="007577EA"/>
    <w:rsid w:val="00761C59"/>
    <w:rsid w:val="00762E8A"/>
    <w:rsid w:val="007632F1"/>
    <w:rsid w:val="0076346C"/>
    <w:rsid w:val="007638C3"/>
    <w:rsid w:val="007639F9"/>
    <w:rsid w:val="00764718"/>
    <w:rsid w:val="007670D9"/>
    <w:rsid w:val="00770FA3"/>
    <w:rsid w:val="00771494"/>
    <w:rsid w:val="00773D2D"/>
    <w:rsid w:val="00776981"/>
    <w:rsid w:val="00780BEE"/>
    <w:rsid w:val="00781A3D"/>
    <w:rsid w:val="00781B63"/>
    <w:rsid w:val="0078493E"/>
    <w:rsid w:val="00785074"/>
    <w:rsid w:val="0079076D"/>
    <w:rsid w:val="007907D0"/>
    <w:rsid w:val="00790A6B"/>
    <w:rsid w:val="00791EC2"/>
    <w:rsid w:val="00792043"/>
    <w:rsid w:val="007925D8"/>
    <w:rsid w:val="00792E60"/>
    <w:rsid w:val="007938E6"/>
    <w:rsid w:val="00794D9D"/>
    <w:rsid w:val="007950C2"/>
    <w:rsid w:val="00796B0B"/>
    <w:rsid w:val="00796E0C"/>
    <w:rsid w:val="007A0E51"/>
    <w:rsid w:val="007A179D"/>
    <w:rsid w:val="007A4A0D"/>
    <w:rsid w:val="007A5C22"/>
    <w:rsid w:val="007A72F0"/>
    <w:rsid w:val="007B01E3"/>
    <w:rsid w:val="007B15D2"/>
    <w:rsid w:val="007B2F95"/>
    <w:rsid w:val="007B3495"/>
    <w:rsid w:val="007B46D8"/>
    <w:rsid w:val="007B51B6"/>
    <w:rsid w:val="007B646E"/>
    <w:rsid w:val="007B7B8A"/>
    <w:rsid w:val="007C0210"/>
    <w:rsid w:val="007C0E38"/>
    <w:rsid w:val="007C3916"/>
    <w:rsid w:val="007C67DB"/>
    <w:rsid w:val="007D313F"/>
    <w:rsid w:val="007D34D4"/>
    <w:rsid w:val="007D445B"/>
    <w:rsid w:val="007D4689"/>
    <w:rsid w:val="007D6CC9"/>
    <w:rsid w:val="007E0C2A"/>
    <w:rsid w:val="007E38CC"/>
    <w:rsid w:val="007E4AC6"/>
    <w:rsid w:val="007E612C"/>
    <w:rsid w:val="007E688B"/>
    <w:rsid w:val="007F0188"/>
    <w:rsid w:val="007F064B"/>
    <w:rsid w:val="007F20F1"/>
    <w:rsid w:val="007F27D2"/>
    <w:rsid w:val="007F2A92"/>
    <w:rsid w:val="007F78AB"/>
    <w:rsid w:val="007F7C6A"/>
    <w:rsid w:val="00800B8D"/>
    <w:rsid w:val="008011D7"/>
    <w:rsid w:val="00801E64"/>
    <w:rsid w:val="008022B1"/>
    <w:rsid w:val="00802C17"/>
    <w:rsid w:val="00805087"/>
    <w:rsid w:val="00805219"/>
    <w:rsid w:val="00806914"/>
    <w:rsid w:val="0080793A"/>
    <w:rsid w:val="00812EB0"/>
    <w:rsid w:val="008142CC"/>
    <w:rsid w:val="00816FBD"/>
    <w:rsid w:val="00821497"/>
    <w:rsid w:val="0082703C"/>
    <w:rsid w:val="00827788"/>
    <w:rsid w:val="008307C0"/>
    <w:rsid w:val="00834182"/>
    <w:rsid w:val="0084359A"/>
    <w:rsid w:val="00845187"/>
    <w:rsid w:val="0084524C"/>
    <w:rsid w:val="008456CF"/>
    <w:rsid w:val="00845712"/>
    <w:rsid w:val="00850031"/>
    <w:rsid w:val="00851EA7"/>
    <w:rsid w:val="00851F6F"/>
    <w:rsid w:val="008530B1"/>
    <w:rsid w:val="00853BD6"/>
    <w:rsid w:val="00854748"/>
    <w:rsid w:val="00855BF0"/>
    <w:rsid w:val="00855FCE"/>
    <w:rsid w:val="008569C6"/>
    <w:rsid w:val="0085755E"/>
    <w:rsid w:val="00857862"/>
    <w:rsid w:val="00867B51"/>
    <w:rsid w:val="00867F1C"/>
    <w:rsid w:val="0087065A"/>
    <w:rsid w:val="008722F5"/>
    <w:rsid w:val="00872645"/>
    <w:rsid w:val="00874144"/>
    <w:rsid w:val="008741DF"/>
    <w:rsid w:val="00874D31"/>
    <w:rsid w:val="00875755"/>
    <w:rsid w:val="00875EAE"/>
    <w:rsid w:val="00881A52"/>
    <w:rsid w:val="0088328A"/>
    <w:rsid w:val="00885C92"/>
    <w:rsid w:val="0088630D"/>
    <w:rsid w:val="00886AAE"/>
    <w:rsid w:val="00891892"/>
    <w:rsid w:val="008936A5"/>
    <w:rsid w:val="00895CA2"/>
    <w:rsid w:val="00896601"/>
    <w:rsid w:val="00896CCF"/>
    <w:rsid w:val="00897DC0"/>
    <w:rsid w:val="008A10AA"/>
    <w:rsid w:val="008A2A63"/>
    <w:rsid w:val="008A3113"/>
    <w:rsid w:val="008A31E9"/>
    <w:rsid w:val="008A46E1"/>
    <w:rsid w:val="008A4D11"/>
    <w:rsid w:val="008A5160"/>
    <w:rsid w:val="008A6057"/>
    <w:rsid w:val="008B083E"/>
    <w:rsid w:val="008B1193"/>
    <w:rsid w:val="008B47DD"/>
    <w:rsid w:val="008B703A"/>
    <w:rsid w:val="008B71E4"/>
    <w:rsid w:val="008B7468"/>
    <w:rsid w:val="008B7831"/>
    <w:rsid w:val="008C008B"/>
    <w:rsid w:val="008C05EA"/>
    <w:rsid w:val="008C3651"/>
    <w:rsid w:val="008C3A50"/>
    <w:rsid w:val="008C48DB"/>
    <w:rsid w:val="008C49A3"/>
    <w:rsid w:val="008C4ADF"/>
    <w:rsid w:val="008C5A96"/>
    <w:rsid w:val="008C6A92"/>
    <w:rsid w:val="008C70E9"/>
    <w:rsid w:val="008C7788"/>
    <w:rsid w:val="008D0DB4"/>
    <w:rsid w:val="008D1FB4"/>
    <w:rsid w:val="008D4276"/>
    <w:rsid w:val="008D4545"/>
    <w:rsid w:val="008D71CD"/>
    <w:rsid w:val="008D7D83"/>
    <w:rsid w:val="008E117A"/>
    <w:rsid w:val="008E29FD"/>
    <w:rsid w:val="008E4C36"/>
    <w:rsid w:val="008E4C75"/>
    <w:rsid w:val="008E65F5"/>
    <w:rsid w:val="008E7502"/>
    <w:rsid w:val="008F053C"/>
    <w:rsid w:val="008F0990"/>
    <w:rsid w:val="008F0F95"/>
    <w:rsid w:val="008F136E"/>
    <w:rsid w:val="008F3EF4"/>
    <w:rsid w:val="008F4F9C"/>
    <w:rsid w:val="008F6075"/>
    <w:rsid w:val="008F6B73"/>
    <w:rsid w:val="008F7E72"/>
    <w:rsid w:val="00901DE4"/>
    <w:rsid w:val="00904892"/>
    <w:rsid w:val="00905DD6"/>
    <w:rsid w:val="00906679"/>
    <w:rsid w:val="0090714A"/>
    <w:rsid w:val="009071FF"/>
    <w:rsid w:val="00911302"/>
    <w:rsid w:val="0091276F"/>
    <w:rsid w:val="00912D21"/>
    <w:rsid w:val="0091322F"/>
    <w:rsid w:val="00913850"/>
    <w:rsid w:val="00915232"/>
    <w:rsid w:val="00915B31"/>
    <w:rsid w:val="00917421"/>
    <w:rsid w:val="00924E3E"/>
    <w:rsid w:val="0092512E"/>
    <w:rsid w:val="00925BC8"/>
    <w:rsid w:val="009273F5"/>
    <w:rsid w:val="00930429"/>
    <w:rsid w:val="00930D9F"/>
    <w:rsid w:val="00931243"/>
    <w:rsid w:val="00934C67"/>
    <w:rsid w:val="0093539F"/>
    <w:rsid w:val="00935752"/>
    <w:rsid w:val="00936C3D"/>
    <w:rsid w:val="009401F0"/>
    <w:rsid w:val="009432BE"/>
    <w:rsid w:val="00943538"/>
    <w:rsid w:val="00944A22"/>
    <w:rsid w:val="00944FE1"/>
    <w:rsid w:val="00945A28"/>
    <w:rsid w:val="00947126"/>
    <w:rsid w:val="00947845"/>
    <w:rsid w:val="00947CC2"/>
    <w:rsid w:val="0095313E"/>
    <w:rsid w:val="00954179"/>
    <w:rsid w:val="00954CBA"/>
    <w:rsid w:val="009558BB"/>
    <w:rsid w:val="00955DE7"/>
    <w:rsid w:val="009566C1"/>
    <w:rsid w:val="00961A60"/>
    <w:rsid w:val="00961E7F"/>
    <w:rsid w:val="00961F55"/>
    <w:rsid w:val="00962407"/>
    <w:rsid w:val="0096489E"/>
    <w:rsid w:val="009665F8"/>
    <w:rsid w:val="0096741B"/>
    <w:rsid w:val="00967F3C"/>
    <w:rsid w:val="009702A3"/>
    <w:rsid w:val="00971610"/>
    <w:rsid w:val="00975FE8"/>
    <w:rsid w:val="0097619B"/>
    <w:rsid w:val="0098073E"/>
    <w:rsid w:val="00980BF9"/>
    <w:rsid w:val="009823CE"/>
    <w:rsid w:val="009842ED"/>
    <w:rsid w:val="0098648D"/>
    <w:rsid w:val="00987870"/>
    <w:rsid w:val="00990CF9"/>
    <w:rsid w:val="00991112"/>
    <w:rsid w:val="00991BAA"/>
    <w:rsid w:val="00992135"/>
    <w:rsid w:val="0099348E"/>
    <w:rsid w:val="00993E3B"/>
    <w:rsid w:val="00995117"/>
    <w:rsid w:val="009952C4"/>
    <w:rsid w:val="00995748"/>
    <w:rsid w:val="00997A32"/>
    <w:rsid w:val="00997F50"/>
    <w:rsid w:val="009A6EDE"/>
    <w:rsid w:val="009A72E6"/>
    <w:rsid w:val="009B0605"/>
    <w:rsid w:val="009B41BB"/>
    <w:rsid w:val="009B57E4"/>
    <w:rsid w:val="009B62D8"/>
    <w:rsid w:val="009B638F"/>
    <w:rsid w:val="009B6439"/>
    <w:rsid w:val="009B688D"/>
    <w:rsid w:val="009C00D1"/>
    <w:rsid w:val="009C03B1"/>
    <w:rsid w:val="009C04C9"/>
    <w:rsid w:val="009C234E"/>
    <w:rsid w:val="009C2B89"/>
    <w:rsid w:val="009C6899"/>
    <w:rsid w:val="009C72D6"/>
    <w:rsid w:val="009C79AA"/>
    <w:rsid w:val="009D04BF"/>
    <w:rsid w:val="009D1CC0"/>
    <w:rsid w:val="009D1D8C"/>
    <w:rsid w:val="009D297F"/>
    <w:rsid w:val="009D3DA4"/>
    <w:rsid w:val="009D4A45"/>
    <w:rsid w:val="009E04DB"/>
    <w:rsid w:val="009E0F6D"/>
    <w:rsid w:val="009E1E9F"/>
    <w:rsid w:val="009E3021"/>
    <w:rsid w:val="009E4DDD"/>
    <w:rsid w:val="009F11EF"/>
    <w:rsid w:val="009F1AED"/>
    <w:rsid w:val="009F2190"/>
    <w:rsid w:val="009F2628"/>
    <w:rsid w:val="009F266B"/>
    <w:rsid w:val="009F4179"/>
    <w:rsid w:val="009F5F5F"/>
    <w:rsid w:val="009F783B"/>
    <w:rsid w:val="00A01DA7"/>
    <w:rsid w:val="00A036BC"/>
    <w:rsid w:val="00A04180"/>
    <w:rsid w:val="00A04788"/>
    <w:rsid w:val="00A04DCE"/>
    <w:rsid w:val="00A07969"/>
    <w:rsid w:val="00A120CC"/>
    <w:rsid w:val="00A12395"/>
    <w:rsid w:val="00A12715"/>
    <w:rsid w:val="00A12834"/>
    <w:rsid w:val="00A12871"/>
    <w:rsid w:val="00A13F56"/>
    <w:rsid w:val="00A144D3"/>
    <w:rsid w:val="00A1541B"/>
    <w:rsid w:val="00A1623C"/>
    <w:rsid w:val="00A16792"/>
    <w:rsid w:val="00A16851"/>
    <w:rsid w:val="00A17383"/>
    <w:rsid w:val="00A22D07"/>
    <w:rsid w:val="00A23A56"/>
    <w:rsid w:val="00A260B7"/>
    <w:rsid w:val="00A31299"/>
    <w:rsid w:val="00A31319"/>
    <w:rsid w:val="00A319A9"/>
    <w:rsid w:val="00A32D81"/>
    <w:rsid w:val="00A33A97"/>
    <w:rsid w:val="00A34CA1"/>
    <w:rsid w:val="00A36093"/>
    <w:rsid w:val="00A363B0"/>
    <w:rsid w:val="00A4098F"/>
    <w:rsid w:val="00A40C4D"/>
    <w:rsid w:val="00A41B3B"/>
    <w:rsid w:val="00A43A46"/>
    <w:rsid w:val="00A44EA6"/>
    <w:rsid w:val="00A45513"/>
    <w:rsid w:val="00A46288"/>
    <w:rsid w:val="00A469D2"/>
    <w:rsid w:val="00A47189"/>
    <w:rsid w:val="00A47967"/>
    <w:rsid w:val="00A479E9"/>
    <w:rsid w:val="00A47CEC"/>
    <w:rsid w:val="00A50CAC"/>
    <w:rsid w:val="00A51C62"/>
    <w:rsid w:val="00A51E3B"/>
    <w:rsid w:val="00A5350B"/>
    <w:rsid w:val="00A554CC"/>
    <w:rsid w:val="00A559BF"/>
    <w:rsid w:val="00A55D24"/>
    <w:rsid w:val="00A572B4"/>
    <w:rsid w:val="00A57EEE"/>
    <w:rsid w:val="00A61870"/>
    <w:rsid w:val="00A65415"/>
    <w:rsid w:val="00A6651C"/>
    <w:rsid w:val="00A66D68"/>
    <w:rsid w:val="00A66DB3"/>
    <w:rsid w:val="00A712E5"/>
    <w:rsid w:val="00A725A8"/>
    <w:rsid w:val="00A734AA"/>
    <w:rsid w:val="00A7606B"/>
    <w:rsid w:val="00A76731"/>
    <w:rsid w:val="00A76F3D"/>
    <w:rsid w:val="00A7738D"/>
    <w:rsid w:val="00A77FF0"/>
    <w:rsid w:val="00A8217A"/>
    <w:rsid w:val="00A82232"/>
    <w:rsid w:val="00A828AC"/>
    <w:rsid w:val="00A82902"/>
    <w:rsid w:val="00A87C07"/>
    <w:rsid w:val="00A907E0"/>
    <w:rsid w:val="00A91FE5"/>
    <w:rsid w:val="00A93D24"/>
    <w:rsid w:val="00A94121"/>
    <w:rsid w:val="00A94654"/>
    <w:rsid w:val="00A94B49"/>
    <w:rsid w:val="00A95DCE"/>
    <w:rsid w:val="00A963E5"/>
    <w:rsid w:val="00A969D3"/>
    <w:rsid w:val="00A96BAD"/>
    <w:rsid w:val="00AA0DAF"/>
    <w:rsid w:val="00AA152A"/>
    <w:rsid w:val="00AA1F94"/>
    <w:rsid w:val="00AA2C99"/>
    <w:rsid w:val="00AA3561"/>
    <w:rsid w:val="00AA497A"/>
    <w:rsid w:val="00AA4F51"/>
    <w:rsid w:val="00AA4FC3"/>
    <w:rsid w:val="00AA6DF3"/>
    <w:rsid w:val="00AA79C6"/>
    <w:rsid w:val="00AA7C11"/>
    <w:rsid w:val="00AA7D16"/>
    <w:rsid w:val="00AB13DE"/>
    <w:rsid w:val="00AB1ED9"/>
    <w:rsid w:val="00AB246A"/>
    <w:rsid w:val="00AB3271"/>
    <w:rsid w:val="00AB32EC"/>
    <w:rsid w:val="00AB38C3"/>
    <w:rsid w:val="00AB553B"/>
    <w:rsid w:val="00AB5C7A"/>
    <w:rsid w:val="00AB5E40"/>
    <w:rsid w:val="00AC26F1"/>
    <w:rsid w:val="00AC3192"/>
    <w:rsid w:val="00AC525E"/>
    <w:rsid w:val="00AC528E"/>
    <w:rsid w:val="00AC5438"/>
    <w:rsid w:val="00AC5DC5"/>
    <w:rsid w:val="00AC6180"/>
    <w:rsid w:val="00AC64A1"/>
    <w:rsid w:val="00AC7074"/>
    <w:rsid w:val="00AD068A"/>
    <w:rsid w:val="00AD1205"/>
    <w:rsid w:val="00AD1214"/>
    <w:rsid w:val="00AD4D67"/>
    <w:rsid w:val="00AD6476"/>
    <w:rsid w:val="00AD7066"/>
    <w:rsid w:val="00AD7653"/>
    <w:rsid w:val="00AD7DC8"/>
    <w:rsid w:val="00AE55D5"/>
    <w:rsid w:val="00AE6835"/>
    <w:rsid w:val="00AE7653"/>
    <w:rsid w:val="00AE7932"/>
    <w:rsid w:val="00AF0CD0"/>
    <w:rsid w:val="00AF15C0"/>
    <w:rsid w:val="00AF1AE7"/>
    <w:rsid w:val="00AF2F44"/>
    <w:rsid w:val="00AF3879"/>
    <w:rsid w:val="00AF38AF"/>
    <w:rsid w:val="00AF38B1"/>
    <w:rsid w:val="00AF5401"/>
    <w:rsid w:val="00AF6160"/>
    <w:rsid w:val="00AF6600"/>
    <w:rsid w:val="00AF76B4"/>
    <w:rsid w:val="00AF7851"/>
    <w:rsid w:val="00B002C1"/>
    <w:rsid w:val="00B01722"/>
    <w:rsid w:val="00B023AA"/>
    <w:rsid w:val="00B043E1"/>
    <w:rsid w:val="00B04AB4"/>
    <w:rsid w:val="00B0605C"/>
    <w:rsid w:val="00B138B1"/>
    <w:rsid w:val="00B13F7A"/>
    <w:rsid w:val="00B16203"/>
    <w:rsid w:val="00B20E4E"/>
    <w:rsid w:val="00B223B9"/>
    <w:rsid w:val="00B22713"/>
    <w:rsid w:val="00B22E45"/>
    <w:rsid w:val="00B25B66"/>
    <w:rsid w:val="00B26D7F"/>
    <w:rsid w:val="00B27A9C"/>
    <w:rsid w:val="00B27CD2"/>
    <w:rsid w:val="00B30CE5"/>
    <w:rsid w:val="00B31AD4"/>
    <w:rsid w:val="00B31E69"/>
    <w:rsid w:val="00B33C1B"/>
    <w:rsid w:val="00B34C62"/>
    <w:rsid w:val="00B356FA"/>
    <w:rsid w:val="00B35974"/>
    <w:rsid w:val="00B36D22"/>
    <w:rsid w:val="00B37DC9"/>
    <w:rsid w:val="00B41A04"/>
    <w:rsid w:val="00B41E9D"/>
    <w:rsid w:val="00B4212B"/>
    <w:rsid w:val="00B45233"/>
    <w:rsid w:val="00B472CD"/>
    <w:rsid w:val="00B5198E"/>
    <w:rsid w:val="00B523DC"/>
    <w:rsid w:val="00B545C9"/>
    <w:rsid w:val="00B55711"/>
    <w:rsid w:val="00B559A3"/>
    <w:rsid w:val="00B55B1E"/>
    <w:rsid w:val="00B60832"/>
    <w:rsid w:val="00B6097B"/>
    <w:rsid w:val="00B666C2"/>
    <w:rsid w:val="00B67215"/>
    <w:rsid w:val="00B67DBD"/>
    <w:rsid w:val="00B71AFD"/>
    <w:rsid w:val="00B72ADB"/>
    <w:rsid w:val="00B72B75"/>
    <w:rsid w:val="00B736A9"/>
    <w:rsid w:val="00B74E37"/>
    <w:rsid w:val="00B76073"/>
    <w:rsid w:val="00B76797"/>
    <w:rsid w:val="00B76A81"/>
    <w:rsid w:val="00B76B68"/>
    <w:rsid w:val="00B77AD8"/>
    <w:rsid w:val="00B807D3"/>
    <w:rsid w:val="00B80BE3"/>
    <w:rsid w:val="00B834FB"/>
    <w:rsid w:val="00B85187"/>
    <w:rsid w:val="00B85566"/>
    <w:rsid w:val="00B87110"/>
    <w:rsid w:val="00B875BA"/>
    <w:rsid w:val="00B914A7"/>
    <w:rsid w:val="00B9191F"/>
    <w:rsid w:val="00B91957"/>
    <w:rsid w:val="00B92603"/>
    <w:rsid w:val="00B927DF"/>
    <w:rsid w:val="00B92824"/>
    <w:rsid w:val="00B93AF0"/>
    <w:rsid w:val="00B95E36"/>
    <w:rsid w:val="00B9666B"/>
    <w:rsid w:val="00B9674A"/>
    <w:rsid w:val="00B97207"/>
    <w:rsid w:val="00BA2A31"/>
    <w:rsid w:val="00BA47FB"/>
    <w:rsid w:val="00BA6687"/>
    <w:rsid w:val="00BA6FAE"/>
    <w:rsid w:val="00BA7100"/>
    <w:rsid w:val="00BB15BC"/>
    <w:rsid w:val="00BB183D"/>
    <w:rsid w:val="00BB1B91"/>
    <w:rsid w:val="00BB2DD7"/>
    <w:rsid w:val="00BB33DA"/>
    <w:rsid w:val="00BB3C56"/>
    <w:rsid w:val="00BB5528"/>
    <w:rsid w:val="00BB59D1"/>
    <w:rsid w:val="00BB5C8B"/>
    <w:rsid w:val="00BB7650"/>
    <w:rsid w:val="00BB7A56"/>
    <w:rsid w:val="00BC0F23"/>
    <w:rsid w:val="00BC24BB"/>
    <w:rsid w:val="00BC2919"/>
    <w:rsid w:val="00BC2BCB"/>
    <w:rsid w:val="00BC7B97"/>
    <w:rsid w:val="00BD0047"/>
    <w:rsid w:val="00BD0C6F"/>
    <w:rsid w:val="00BD1938"/>
    <w:rsid w:val="00BD1E24"/>
    <w:rsid w:val="00BD2D00"/>
    <w:rsid w:val="00BD3ED1"/>
    <w:rsid w:val="00BD4D65"/>
    <w:rsid w:val="00BD4F40"/>
    <w:rsid w:val="00BD77B7"/>
    <w:rsid w:val="00BD78BB"/>
    <w:rsid w:val="00BD7DAE"/>
    <w:rsid w:val="00BE12D2"/>
    <w:rsid w:val="00BE1BCE"/>
    <w:rsid w:val="00BE1C7D"/>
    <w:rsid w:val="00BE1CAE"/>
    <w:rsid w:val="00BE2757"/>
    <w:rsid w:val="00BE3B5E"/>
    <w:rsid w:val="00BE6123"/>
    <w:rsid w:val="00BE6907"/>
    <w:rsid w:val="00BE6D0A"/>
    <w:rsid w:val="00BE703E"/>
    <w:rsid w:val="00BF02CA"/>
    <w:rsid w:val="00BF0D73"/>
    <w:rsid w:val="00BF42A9"/>
    <w:rsid w:val="00BF4389"/>
    <w:rsid w:val="00BF5826"/>
    <w:rsid w:val="00BF6CEB"/>
    <w:rsid w:val="00BF7314"/>
    <w:rsid w:val="00C0149F"/>
    <w:rsid w:val="00C01743"/>
    <w:rsid w:val="00C025A7"/>
    <w:rsid w:val="00C0602C"/>
    <w:rsid w:val="00C07AD9"/>
    <w:rsid w:val="00C1027B"/>
    <w:rsid w:val="00C121D5"/>
    <w:rsid w:val="00C1369B"/>
    <w:rsid w:val="00C13C5A"/>
    <w:rsid w:val="00C13F4D"/>
    <w:rsid w:val="00C15809"/>
    <w:rsid w:val="00C1686B"/>
    <w:rsid w:val="00C171CB"/>
    <w:rsid w:val="00C17224"/>
    <w:rsid w:val="00C2088F"/>
    <w:rsid w:val="00C218F4"/>
    <w:rsid w:val="00C22087"/>
    <w:rsid w:val="00C22D81"/>
    <w:rsid w:val="00C2309E"/>
    <w:rsid w:val="00C23AC8"/>
    <w:rsid w:val="00C23B9F"/>
    <w:rsid w:val="00C26134"/>
    <w:rsid w:val="00C2760C"/>
    <w:rsid w:val="00C30D7E"/>
    <w:rsid w:val="00C311EE"/>
    <w:rsid w:val="00C31B07"/>
    <w:rsid w:val="00C32608"/>
    <w:rsid w:val="00C341BF"/>
    <w:rsid w:val="00C35BB8"/>
    <w:rsid w:val="00C36A5A"/>
    <w:rsid w:val="00C37956"/>
    <w:rsid w:val="00C40C48"/>
    <w:rsid w:val="00C42464"/>
    <w:rsid w:val="00C42969"/>
    <w:rsid w:val="00C42C2E"/>
    <w:rsid w:val="00C44C6A"/>
    <w:rsid w:val="00C458AD"/>
    <w:rsid w:val="00C45A67"/>
    <w:rsid w:val="00C4726A"/>
    <w:rsid w:val="00C50EB7"/>
    <w:rsid w:val="00C52162"/>
    <w:rsid w:val="00C556E3"/>
    <w:rsid w:val="00C561B3"/>
    <w:rsid w:val="00C56F15"/>
    <w:rsid w:val="00C6022B"/>
    <w:rsid w:val="00C63CC6"/>
    <w:rsid w:val="00C63FD6"/>
    <w:rsid w:val="00C64D0F"/>
    <w:rsid w:val="00C64D63"/>
    <w:rsid w:val="00C65A0D"/>
    <w:rsid w:val="00C70CD6"/>
    <w:rsid w:val="00C72AC2"/>
    <w:rsid w:val="00C76233"/>
    <w:rsid w:val="00C763E0"/>
    <w:rsid w:val="00C76612"/>
    <w:rsid w:val="00C77681"/>
    <w:rsid w:val="00C80420"/>
    <w:rsid w:val="00C81100"/>
    <w:rsid w:val="00C82477"/>
    <w:rsid w:val="00C839F1"/>
    <w:rsid w:val="00C859CA"/>
    <w:rsid w:val="00C868D1"/>
    <w:rsid w:val="00C86A36"/>
    <w:rsid w:val="00C87C1E"/>
    <w:rsid w:val="00C87F83"/>
    <w:rsid w:val="00C9282D"/>
    <w:rsid w:val="00C92D37"/>
    <w:rsid w:val="00C931B0"/>
    <w:rsid w:val="00C93BC1"/>
    <w:rsid w:val="00C97A7A"/>
    <w:rsid w:val="00C97F19"/>
    <w:rsid w:val="00CA3B9E"/>
    <w:rsid w:val="00CA4BA6"/>
    <w:rsid w:val="00CA64C1"/>
    <w:rsid w:val="00CB0870"/>
    <w:rsid w:val="00CB0CD9"/>
    <w:rsid w:val="00CB1DEA"/>
    <w:rsid w:val="00CB2C56"/>
    <w:rsid w:val="00CB3966"/>
    <w:rsid w:val="00CB4512"/>
    <w:rsid w:val="00CB55BC"/>
    <w:rsid w:val="00CB7AE3"/>
    <w:rsid w:val="00CB7AE5"/>
    <w:rsid w:val="00CB7E40"/>
    <w:rsid w:val="00CC4381"/>
    <w:rsid w:val="00CD099E"/>
    <w:rsid w:val="00CD0DA2"/>
    <w:rsid w:val="00CD0DF5"/>
    <w:rsid w:val="00CD1181"/>
    <w:rsid w:val="00CD1CD0"/>
    <w:rsid w:val="00CD1D4A"/>
    <w:rsid w:val="00CD298A"/>
    <w:rsid w:val="00CD4C1B"/>
    <w:rsid w:val="00CD552F"/>
    <w:rsid w:val="00CD5544"/>
    <w:rsid w:val="00CD5B01"/>
    <w:rsid w:val="00CE0943"/>
    <w:rsid w:val="00CE16D4"/>
    <w:rsid w:val="00CE3370"/>
    <w:rsid w:val="00CF0022"/>
    <w:rsid w:val="00CF07A8"/>
    <w:rsid w:val="00CF1FE7"/>
    <w:rsid w:val="00CF2FA0"/>
    <w:rsid w:val="00CF3763"/>
    <w:rsid w:val="00CF420F"/>
    <w:rsid w:val="00CF5058"/>
    <w:rsid w:val="00CF6C45"/>
    <w:rsid w:val="00CF6F0F"/>
    <w:rsid w:val="00CF7B3E"/>
    <w:rsid w:val="00D0099F"/>
    <w:rsid w:val="00D01E8B"/>
    <w:rsid w:val="00D03041"/>
    <w:rsid w:val="00D04E46"/>
    <w:rsid w:val="00D05351"/>
    <w:rsid w:val="00D05BDD"/>
    <w:rsid w:val="00D0710C"/>
    <w:rsid w:val="00D10293"/>
    <w:rsid w:val="00D10C9E"/>
    <w:rsid w:val="00D10D40"/>
    <w:rsid w:val="00D117F7"/>
    <w:rsid w:val="00D163D3"/>
    <w:rsid w:val="00D1682A"/>
    <w:rsid w:val="00D16C59"/>
    <w:rsid w:val="00D171ED"/>
    <w:rsid w:val="00D218C1"/>
    <w:rsid w:val="00D26D2A"/>
    <w:rsid w:val="00D27121"/>
    <w:rsid w:val="00D2763C"/>
    <w:rsid w:val="00D27994"/>
    <w:rsid w:val="00D27AB0"/>
    <w:rsid w:val="00D27DD7"/>
    <w:rsid w:val="00D325E5"/>
    <w:rsid w:val="00D32A58"/>
    <w:rsid w:val="00D346CD"/>
    <w:rsid w:val="00D34D82"/>
    <w:rsid w:val="00D36CE1"/>
    <w:rsid w:val="00D40F7D"/>
    <w:rsid w:val="00D41EF4"/>
    <w:rsid w:val="00D422F7"/>
    <w:rsid w:val="00D43DC7"/>
    <w:rsid w:val="00D43DED"/>
    <w:rsid w:val="00D4420D"/>
    <w:rsid w:val="00D44732"/>
    <w:rsid w:val="00D44C14"/>
    <w:rsid w:val="00D45B66"/>
    <w:rsid w:val="00D45BCA"/>
    <w:rsid w:val="00D474D2"/>
    <w:rsid w:val="00D50B5F"/>
    <w:rsid w:val="00D51B16"/>
    <w:rsid w:val="00D525BE"/>
    <w:rsid w:val="00D52E4F"/>
    <w:rsid w:val="00D53B33"/>
    <w:rsid w:val="00D55600"/>
    <w:rsid w:val="00D56760"/>
    <w:rsid w:val="00D56797"/>
    <w:rsid w:val="00D6002F"/>
    <w:rsid w:val="00D60AD2"/>
    <w:rsid w:val="00D648BF"/>
    <w:rsid w:val="00D64C1A"/>
    <w:rsid w:val="00D65C35"/>
    <w:rsid w:val="00D713B5"/>
    <w:rsid w:val="00D72633"/>
    <w:rsid w:val="00D72D8C"/>
    <w:rsid w:val="00D73471"/>
    <w:rsid w:val="00D81A06"/>
    <w:rsid w:val="00D83E6F"/>
    <w:rsid w:val="00D85D30"/>
    <w:rsid w:val="00D85EDE"/>
    <w:rsid w:val="00D8631A"/>
    <w:rsid w:val="00D863C7"/>
    <w:rsid w:val="00D86D2B"/>
    <w:rsid w:val="00D875A0"/>
    <w:rsid w:val="00D91EC9"/>
    <w:rsid w:val="00D93564"/>
    <w:rsid w:val="00D9552B"/>
    <w:rsid w:val="00D96808"/>
    <w:rsid w:val="00DA1816"/>
    <w:rsid w:val="00DA1C8E"/>
    <w:rsid w:val="00DA33DB"/>
    <w:rsid w:val="00DA3C6A"/>
    <w:rsid w:val="00DA3D7C"/>
    <w:rsid w:val="00DA445A"/>
    <w:rsid w:val="00DA4939"/>
    <w:rsid w:val="00DA535C"/>
    <w:rsid w:val="00DA60B3"/>
    <w:rsid w:val="00DA6B99"/>
    <w:rsid w:val="00DB02F8"/>
    <w:rsid w:val="00DB0D0A"/>
    <w:rsid w:val="00DB1070"/>
    <w:rsid w:val="00DB294D"/>
    <w:rsid w:val="00DB29B8"/>
    <w:rsid w:val="00DB5263"/>
    <w:rsid w:val="00DB66E8"/>
    <w:rsid w:val="00DB6770"/>
    <w:rsid w:val="00DC21D7"/>
    <w:rsid w:val="00DC3C38"/>
    <w:rsid w:val="00DC4A0B"/>
    <w:rsid w:val="00DC6B27"/>
    <w:rsid w:val="00DC70A5"/>
    <w:rsid w:val="00DC70CF"/>
    <w:rsid w:val="00DC7BE2"/>
    <w:rsid w:val="00DD1D15"/>
    <w:rsid w:val="00DD473F"/>
    <w:rsid w:val="00DD4C14"/>
    <w:rsid w:val="00DD4D45"/>
    <w:rsid w:val="00DD5DD1"/>
    <w:rsid w:val="00DD5E5F"/>
    <w:rsid w:val="00DD6E23"/>
    <w:rsid w:val="00DD7B60"/>
    <w:rsid w:val="00DD7EDE"/>
    <w:rsid w:val="00DE00C5"/>
    <w:rsid w:val="00DE055C"/>
    <w:rsid w:val="00DE07E3"/>
    <w:rsid w:val="00DE1D77"/>
    <w:rsid w:val="00DE24CD"/>
    <w:rsid w:val="00DE3288"/>
    <w:rsid w:val="00DE46A4"/>
    <w:rsid w:val="00DE71E6"/>
    <w:rsid w:val="00DF0A00"/>
    <w:rsid w:val="00DF20BF"/>
    <w:rsid w:val="00DF57FF"/>
    <w:rsid w:val="00DF73F6"/>
    <w:rsid w:val="00E0180B"/>
    <w:rsid w:val="00E044C4"/>
    <w:rsid w:val="00E04715"/>
    <w:rsid w:val="00E04B1D"/>
    <w:rsid w:val="00E05438"/>
    <w:rsid w:val="00E06D9E"/>
    <w:rsid w:val="00E106E3"/>
    <w:rsid w:val="00E12242"/>
    <w:rsid w:val="00E12ACC"/>
    <w:rsid w:val="00E134AA"/>
    <w:rsid w:val="00E14271"/>
    <w:rsid w:val="00E16208"/>
    <w:rsid w:val="00E16833"/>
    <w:rsid w:val="00E16C57"/>
    <w:rsid w:val="00E17055"/>
    <w:rsid w:val="00E171F1"/>
    <w:rsid w:val="00E1752C"/>
    <w:rsid w:val="00E17C67"/>
    <w:rsid w:val="00E20F02"/>
    <w:rsid w:val="00E2136D"/>
    <w:rsid w:val="00E22EF0"/>
    <w:rsid w:val="00E23698"/>
    <w:rsid w:val="00E23975"/>
    <w:rsid w:val="00E2405B"/>
    <w:rsid w:val="00E25207"/>
    <w:rsid w:val="00E25375"/>
    <w:rsid w:val="00E2624B"/>
    <w:rsid w:val="00E26419"/>
    <w:rsid w:val="00E30F98"/>
    <w:rsid w:val="00E326D0"/>
    <w:rsid w:val="00E34519"/>
    <w:rsid w:val="00E34C48"/>
    <w:rsid w:val="00E35CE9"/>
    <w:rsid w:val="00E362B8"/>
    <w:rsid w:val="00E3665A"/>
    <w:rsid w:val="00E400AF"/>
    <w:rsid w:val="00E411C8"/>
    <w:rsid w:val="00E412A3"/>
    <w:rsid w:val="00E41629"/>
    <w:rsid w:val="00E42E65"/>
    <w:rsid w:val="00E43887"/>
    <w:rsid w:val="00E43890"/>
    <w:rsid w:val="00E46D98"/>
    <w:rsid w:val="00E52FC6"/>
    <w:rsid w:val="00E55A42"/>
    <w:rsid w:val="00E57A3E"/>
    <w:rsid w:val="00E6025C"/>
    <w:rsid w:val="00E6026D"/>
    <w:rsid w:val="00E60EBA"/>
    <w:rsid w:val="00E60F97"/>
    <w:rsid w:val="00E63250"/>
    <w:rsid w:val="00E63687"/>
    <w:rsid w:val="00E636CB"/>
    <w:rsid w:val="00E64BCD"/>
    <w:rsid w:val="00E657C1"/>
    <w:rsid w:val="00E65B93"/>
    <w:rsid w:val="00E6670A"/>
    <w:rsid w:val="00E673C0"/>
    <w:rsid w:val="00E7158B"/>
    <w:rsid w:val="00E72BC8"/>
    <w:rsid w:val="00E7300E"/>
    <w:rsid w:val="00E73DD2"/>
    <w:rsid w:val="00E74435"/>
    <w:rsid w:val="00E77BF2"/>
    <w:rsid w:val="00E77C3C"/>
    <w:rsid w:val="00E80624"/>
    <w:rsid w:val="00E80E9B"/>
    <w:rsid w:val="00E81260"/>
    <w:rsid w:val="00E813C8"/>
    <w:rsid w:val="00E83B6E"/>
    <w:rsid w:val="00E8597E"/>
    <w:rsid w:val="00E873F7"/>
    <w:rsid w:val="00E904A5"/>
    <w:rsid w:val="00E922D5"/>
    <w:rsid w:val="00E94B8E"/>
    <w:rsid w:val="00E95A0E"/>
    <w:rsid w:val="00E96841"/>
    <w:rsid w:val="00E976E8"/>
    <w:rsid w:val="00EA0ADB"/>
    <w:rsid w:val="00EA0E3E"/>
    <w:rsid w:val="00EA1C73"/>
    <w:rsid w:val="00EA2CCE"/>
    <w:rsid w:val="00EA3A7E"/>
    <w:rsid w:val="00EA46CB"/>
    <w:rsid w:val="00EA5B34"/>
    <w:rsid w:val="00EA6018"/>
    <w:rsid w:val="00EA7E9B"/>
    <w:rsid w:val="00EB12D0"/>
    <w:rsid w:val="00EB1E43"/>
    <w:rsid w:val="00EB4DE9"/>
    <w:rsid w:val="00EB4E2E"/>
    <w:rsid w:val="00EB685F"/>
    <w:rsid w:val="00EC134E"/>
    <w:rsid w:val="00EC172B"/>
    <w:rsid w:val="00EC18F9"/>
    <w:rsid w:val="00EC1F68"/>
    <w:rsid w:val="00EC42B5"/>
    <w:rsid w:val="00EC4604"/>
    <w:rsid w:val="00EC4B44"/>
    <w:rsid w:val="00EC53EA"/>
    <w:rsid w:val="00EC5B8E"/>
    <w:rsid w:val="00EC79BC"/>
    <w:rsid w:val="00ED0A87"/>
    <w:rsid w:val="00ED0E48"/>
    <w:rsid w:val="00ED0EA2"/>
    <w:rsid w:val="00ED40D2"/>
    <w:rsid w:val="00ED5449"/>
    <w:rsid w:val="00ED6794"/>
    <w:rsid w:val="00EE02E1"/>
    <w:rsid w:val="00EE0515"/>
    <w:rsid w:val="00EE0D7E"/>
    <w:rsid w:val="00EE1FFF"/>
    <w:rsid w:val="00EE30F9"/>
    <w:rsid w:val="00EE6BBB"/>
    <w:rsid w:val="00EE7B0F"/>
    <w:rsid w:val="00EF2759"/>
    <w:rsid w:val="00EF4971"/>
    <w:rsid w:val="00EF4F92"/>
    <w:rsid w:val="00EF50FE"/>
    <w:rsid w:val="00EF5D24"/>
    <w:rsid w:val="00EF6470"/>
    <w:rsid w:val="00EF726D"/>
    <w:rsid w:val="00EF7684"/>
    <w:rsid w:val="00F00FB9"/>
    <w:rsid w:val="00F02322"/>
    <w:rsid w:val="00F02C9B"/>
    <w:rsid w:val="00F038B5"/>
    <w:rsid w:val="00F03A52"/>
    <w:rsid w:val="00F03CF3"/>
    <w:rsid w:val="00F04495"/>
    <w:rsid w:val="00F066FD"/>
    <w:rsid w:val="00F07CB6"/>
    <w:rsid w:val="00F10B96"/>
    <w:rsid w:val="00F13E13"/>
    <w:rsid w:val="00F13EA2"/>
    <w:rsid w:val="00F1581B"/>
    <w:rsid w:val="00F1635D"/>
    <w:rsid w:val="00F20606"/>
    <w:rsid w:val="00F21EFE"/>
    <w:rsid w:val="00F23C48"/>
    <w:rsid w:val="00F26139"/>
    <w:rsid w:val="00F265D4"/>
    <w:rsid w:val="00F2767C"/>
    <w:rsid w:val="00F300B8"/>
    <w:rsid w:val="00F300C9"/>
    <w:rsid w:val="00F317A1"/>
    <w:rsid w:val="00F3290D"/>
    <w:rsid w:val="00F33472"/>
    <w:rsid w:val="00F34A1F"/>
    <w:rsid w:val="00F34AF2"/>
    <w:rsid w:val="00F350B2"/>
    <w:rsid w:val="00F35432"/>
    <w:rsid w:val="00F35D7F"/>
    <w:rsid w:val="00F35F1E"/>
    <w:rsid w:val="00F36405"/>
    <w:rsid w:val="00F37061"/>
    <w:rsid w:val="00F37AC0"/>
    <w:rsid w:val="00F37C27"/>
    <w:rsid w:val="00F41527"/>
    <w:rsid w:val="00F43310"/>
    <w:rsid w:val="00F433D2"/>
    <w:rsid w:val="00F4355B"/>
    <w:rsid w:val="00F44432"/>
    <w:rsid w:val="00F45F54"/>
    <w:rsid w:val="00F46EA4"/>
    <w:rsid w:val="00F5017A"/>
    <w:rsid w:val="00F50209"/>
    <w:rsid w:val="00F50C2A"/>
    <w:rsid w:val="00F50E20"/>
    <w:rsid w:val="00F518C2"/>
    <w:rsid w:val="00F520B6"/>
    <w:rsid w:val="00F53F1E"/>
    <w:rsid w:val="00F57FFD"/>
    <w:rsid w:val="00F62928"/>
    <w:rsid w:val="00F62A0A"/>
    <w:rsid w:val="00F642BB"/>
    <w:rsid w:val="00F65136"/>
    <w:rsid w:val="00F65255"/>
    <w:rsid w:val="00F65AE8"/>
    <w:rsid w:val="00F65BEC"/>
    <w:rsid w:val="00F65DFA"/>
    <w:rsid w:val="00F70122"/>
    <w:rsid w:val="00F724EE"/>
    <w:rsid w:val="00F72EBE"/>
    <w:rsid w:val="00F73F49"/>
    <w:rsid w:val="00F7562A"/>
    <w:rsid w:val="00F804B1"/>
    <w:rsid w:val="00F809C5"/>
    <w:rsid w:val="00F80D11"/>
    <w:rsid w:val="00F81250"/>
    <w:rsid w:val="00F825D1"/>
    <w:rsid w:val="00F82D32"/>
    <w:rsid w:val="00F864EE"/>
    <w:rsid w:val="00F90617"/>
    <w:rsid w:val="00F91448"/>
    <w:rsid w:val="00F9249F"/>
    <w:rsid w:val="00F9267D"/>
    <w:rsid w:val="00F92AB0"/>
    <w:rsid w:val="00F937DD"/>
    <w:rsid w:val="00F947B7"/>
    <w:rsid w:val="00F95401"/>
    <w:rsid w:val="00F95D72"/>
    <w:rsid w:val="00FA0255"/>
    <w:rsid w:val="00FA18E8"/>
    <w:rsid w:val="00FA27FA"/>
    <w:rsid w:val="00FA36EC"/>
    <w:rsid w:val="00FA6BB0"/>
    <w:rsid w:val="00FA6EFC"/>
    <w:rsid w:val="00FA72CC"/>
    <w:rsid w:val="00FB1D9F"/>
    <w:rsid w:val="00FB380D"/>
    <w:rsid w:val="00FC0A23"/>
    <w:rsid w:val="00FC0AEC"/>
    <w:rsid w:val="00FC389E"/>
    <w:rsid w:val="00FC3C3A"/>
    <w:rsid w:val="00FC532A"/>
    <w:rsid w:val="00FC65F8"/>
    <w:rsid w:val="00FD1110"/>
    <w:rsid w:val="00FD1446"/>
    <w:rsid w:val="00FD16DD"/>
    <w:rsid w:val="00FD1DD5"/>
    <w:rsid w:val="00FD288A"/>
    <w:rsid w:val="00FD3782"/>
    <w:rsid w:val="00FD4A9E"/>
    <w:rsid w:val="00FD4BBC"/>
    <w:rsid w:val="00FD74B4"/>
    <w:rsid w:val="00FD7CE4"/>
    <w:rsid w:val="00FE0142"/>
    <w:rsid w:val="00FE0901"/>
    <w:rsid w:val="00FE0DDB"/>
    <w:rsid w:val="00FE2B63"/>
    <w:rsid w:val="00FE4E1D"/>
    <w:rsid w:val="00FE5256"/>
    <w:rsid w:val="00FE5292"/>
    <w:rsid w:val="00FE5B6D"/>
    <w:rsid w:val="00FE775E"/>
    <w:rsid w:val="00FF0A24"/>
    <w:rsid w:val="00FF0BB8"/>
    <w:rsid w:val="00FF0F60"/>
    <w:rsid w:val="00FF1D02"/>
    <w:rsid w:val="00FF278F"/>
    <w:rsid w:val="00FF508C"/>
    <w:rsid w:val="00FF52FA"/>
    <w:rsid w:val="00FF6430"/>
    <w:rsid w:val="00FF7B17"/>
    <w:rsid w:val="00FF7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43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C4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49A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C4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49A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C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49A3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C2309E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F37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4</Pages>
  <Words>505</Words>
  <Characters>2879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 MACAR</dc:creator>
  <cp:keywords/>
  <dc:description/>
  <cp:lastModifiedBy>fatih</cp:lastModifiedBy>
  <cp:revision>4</cp:revision>
  <dcterms:created xsi:type="dcterms:W3CDTF">2015-01-03T17:07:00Z</dcterms:created>
  <dcterms:modified xsi:type="dcterms:W3CDTF">2015-01-03T18:03:00Z</dcterms:modified>
</cp:coreProperties>
</file>