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32C1" w:rsidRPr="00903058" w:rsidRDefault="001332C1" w:rsidP="00903058">
      <w:pPr>
        <w:spacing w:after="0"/>
        <w:jc w:val="center"/>
        <w:rPr>
          <w:rFonts w:ascii="Verdana" w:hAnsi="Verdana"/>
        </w:rPr>
      </w:pPr>
      <w:r w:rsidRPr="00452B73">
        <w:rPr>
          <w:rFonts w:ascii="Verdana" w:hAnsi="Verdana"/>
          <w:b/>
        </w:rPr>
        <w:t>SANDIKLI CUMHURİYET ORTAOKULU 8 B-C-D-E SINIFLARI 1.YAZILI SORULARIDIR</w:t>
      </w:r>
      <w:r w:rsidRPr="00903058">
        <w:rPr>
          <w:rFonts w:ascii="Verdana" w:hAnsi="Verdana"/>
        </w:rPr>
        <w:t>.</w:t>
      </w:r>
    </w:p>
    <w:p w:rsidR="001332C1" w:rsidRPr="00903058" w:rsidRDefault="001332C1" w:rsidP="00903058">
      <w:pPr>
        <w:spacing w:after="0"/>
        <w:rPr>
          <w:rFonts w:ascii="Verdana" w:hAnsi="Verdana"/>
        </w:rPr>
        <w:sectPr w:rsidR="001332C1" w:rsidRPr="00903058" w:rsidSect="00903058">
          <w:headerReference w:type="default" r:id="rId7"/>
          <w:pgSz w:w="11906" w:h="16838"/>
          <w:pgMar w:top="-558" w:right="567" w:bottom="567" w:left="567" w:header="138" w:footer="0" w:gutter="0"/>
          <w:cols w:space="708"/>
          <w:docGrid w:linePitch="360"/>
        </w:sectPr>
      </w:pPr>
      <w:r>
        <w:rPr>
          <w:rFonts w:ascii="Verdana" w:hAnsi="Verdana"/>
        </w:rPr>
        <w:t xml:space="preserve">    </w:t>
      </w:r>
      <w:r w:rsidRPr="00903058">
        <w:rPr>
          <w:rFonts w:ascii="Verdana" w:hAnsi="Verdana"/>
        </w:rPr>
        <w:t>AD-SOYAD:                                  SINIF:                               NO:</w:t>
      </w:r>
    </w:p>
    <w:p w:rsidR="001332C1" w:rsidRPr="00903058" w:rsidRDefault="001332C1" w:rsidP="00580050">
      <w:pPr>
        <w:spacing w:after="0"/>
        <w:rPr>
          <w:rFonts w:ascii="Verdana" w:hAnsi="Verdana"/>
          <w:b/>
          <w:sz w:val="24"/>
          <w:szCs w:val="24"/>
        </w:rPr>
      </w:pPr>
      <w:r>
        <w:rPr>
          <w:noProof/>
          <w:lang w:eastAsia="tr-T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Resim 3" o:spid="_x0000_s1026" type="#_x0000_t75" style="position:absolute;margin-left:288.65pt;margin-top:4.2pt;width:251.75pt;height:200.3pt;z-index:-251669504;visibility:visible">
            <v:imagedata r:id="rId8" o:title=""/>
          </v:shape>
        </w:pict>
      </w:r>
      <w:r w:rsidRPr="00903058">
        <w:rPr>
          <w:rFonts w:ascii="Verdana" w:hAnsi="Verdana"/>
          <w:b/>
          <w:sz w:val="24"/>
          <w:szCs w:val="24"/>
        </w:rPr>
        <w:t>1)</w:t>
      </w:r>
      <w:r w:rsidRPr="00513A80">
        <w:rPr>
          <w:rFonts w:ascii="Times New Roman" w:hAnsi="Times New Roman"/>
          <w:snapToGrid w:val="0"/>
          <w:color w:val="000000"/>
          <w:w w:val="0"/>
          <w:sz w:val="2"/>
          <w:u w:color="000000"/>
          <w:bdr w:val="none" w:sz="0" w:space="0" w:color="000000"/>
          <w:shd w:val="clear" w:color="000000" w:fill="000000"/>
        </w:rPr>
        <w:t xml:space="preserve"> </w:t>
      </w:r>
      <w:r w:rsidRPr="00903058">
        <w:rPr>
          <w:rFonts w:ascii="Verdana" w:hAnsi="Verdana"/>
          <w:b/>
          <w:snapToGrid w:val="0"/>
          <w:color w:val="000000"/>
          <w:w w:val="0"/>
          <w:sz w:val="24"/>
          <w:szCs w:val="24"/>
          <w:u w:color="000000"/>
          <w:bdr w:val="none" w:sz="0" w:space="0" w:color="000000"/>
          <w:shd w:val="clear" w:color="000000" w:fill="000000"/>
        </w:rPr>
        <w:t xml:space="preserve"> </w:t>
      </w:r>
    </w:p>
    <w:p w:rsidR="001332C1" w:rsidRPr="00E07A46" w:rsidRDefault="001332C1" w:rsidP="00580050">
      <w:pPr>
        <w:spacing w:after="0"/>
        <w:rPr>
          <w:rFonts w:ascii="Verdana" w:hAnsi="Verdana"/>
        </w:rPr>
      </w:pPr>
      <w:r>
        <w:rPr>
          <w:noProof/>
          <w:lang w:eastAsia="tr-TR"/>
        </w:rPr>
        <w:pict>
          <v:shape id="Resim 6" o:spid="_x0000_s1027" type="#_x0000_t75" style="position:absolute;margin-left:-5.7pt;margin-top:-.35pt;width:251.15pt;height:178.7pt;z-index:-251651072;visibility:visible" stroked="t" strokecolor="windowText" strokeweight="3pt">
            <v:imagedata r:id="rId9" o:title=""/>
          </v:shape>
        </w:pict>
      </w: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Pr="00E07A46"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Pr="00E07A46" w:rsidRDefault="001332C1" w:rsidP="00580050">
      <w:pPr>
        <w:spacing w:after="0"/>
        <w:rPr>
          <w:rFonts w:ascii="Verdana" w:hAnsi="Verdana"/>
        </w:rPr>
      </w:pPr>
      <w:r w:rsidRPr="00E07A46">
        <w:rPr>
          <w:rFonts w:ascii="Verdana" w:hAnsi="Verdana"/>
        </w:rPr>
        <w:t xml:space="preserve">Şenol hoca öğrencilerine bir soru kağıdı dağıtmıştır. Dağıttığı kağıtta bir soru tam olarak okunamamaktadır. Fadime okunamayan yerin </w:t>
      </w:r>
      <w:r w:rsidRPr="002F55F3">
        <w:rPr>
          <w:rFonts w:ascii="Verdana" w:hAnsi="Verdana"/>
          <w:b/>
        </w:rPr>
        <w:t>“albino”</w:t>
      </w:r>
      <w:r w:rsidRPr="00E07A46">
        <w:rPr>
          <w:rFonts w:ascii="Verdana" w:hAnsi="Verdana"/>
        </w:rPr>
        <w:t xml:space="preserve">, Sevgi ise </w:t>
      </w:r>
      <w:r w:rsidRPr="002F55F3">
        <w:rPr>
          <w:rFonts w:ascii="Verdana" w:hAnsi="Verdana"/>
          <w:b/>
        </w:rPr>
        <w:t>“hemofili”</w:t>
      </w:r>
      <w:r w:rsidRPr="00E07A46">
        <w:rPr>
          <w:rFonts w:ascii="Verdana" w:hAnsi="Verdana"/>
        </w:rPr>
        <w:t xml:space="preserve"> olduğu düşünmektedir. İki arkadaş düşündükleri </w:t>
      </w:r>
      <w:r>
        <w:rPr>
          <w:rFonts w:ascii="Verdana" w:hAnsi="Verdana"/>
        </w:rPr>
        <w:t xml:space="preserve">gibi </w:t>
      </w:r>
      <w:r w:rsidRPr="00E07A46">
        <w:rPr>
          <w:rFonts w:ascii="Verdana" w:hAnsi="Verdana"/>
        </w:rPr>
        <w:t>soruyu cevaplamışlar ve kendilerine göre doğru cevaba ulaşmışlardır.</w:t>
      </w:r>
    </w:p>
    <w:p w:rsidR="001332C1" w:rsidRPr="00E07A46" w:rsidRDefault="001332C1" w:rsidP="00580050">
      <w:pPr>
        <w:spacing w:after="0"/>
        <w:rPr>
          <w:rFonts w:ascii="Verdana" w:hAnsi="Verdana"/>
          <w:b/>
        </w:rPr>
      </w:pPr>
      <w:r w:rsidRPr="00E07A46">
        <w:rPr>
          <w:rFonts w:ascii="Verdana" w:hAnsi="Verdana"/>
          <w:b/>
        </w:rPr>
        <w:t xml:space="preserve">Fadime ve Sevgi’nin cevapları aşağıdakilerden hangisi </w:t>
      </w:r>
      <w:r w:rsidRPr="00E07A46">
        <w:rPr>
          <w:rFonts w:ascii="Verdana" w:hAnsi="Verdana"/>
          <w:b/>
          <w:u w:val="single"/>
        </w:rPr>
        <w:t>olabilir?</w:t>
      </w:r>
    </w:p>
    <w:p w:rsidR="001332C1" w:rsidRPr="00E07A46" w:rsidRDefault="001332C1" w:rsidP="00580050">
      <w:pPr>
        <w:spacing w:after="0"/>
        <w:rPr>
          <w:rFonts w:ascii="Verdana" w:hAnsi="Verdana"/>
          <w:b/>
          <w:sz w:val="28"/>
          <w:szCs w:val="28"/>
        </w:rPr>
      </w:pPr>
      <w:r>
        <w:rPr>
          <w:rFonts w:ascii="Verdana" w:hAnsi="Verdana"/>
          <w:b/>
          <w:sz w:val="28"/>
          <w:szCs w:val="28"/>
        </w:rPr>
        <w:t xml:space="preserve">         </w:t>
      </w:r>
      <w:r w:rsidRPr="00E07A46">
        <w:rPr>
          <w:rFonts w:ascii="Verdana" w:hAnsi="Verdana"/>
          <w:b/>
          <w:sz w:val="28"/>
          <w:szCs w:val="28"/>
          <w:u w:val="single"/>
        </w:rPr>
        <w:t>Fadime</w:t>
      </w:r>
      <w:r w:rsidRPr="00E07A46">
        <w:rPr>
          <w:rFonts w:ascii="Verdana" w:hAnsi="Verdana"/>
          <w:b/>
          <w:sz w:val="28"/>
          <w:szCs w:val="28"/>
        </w:rPr>
        <w:t xml:space="preserve">    </w:t>
      </w:r>
      <w:r>
        <w:rPr>
          <w:rFonts w:ascii="Verdana" w:hAnsi="Verdana"/>
          <w:b/>
          <w:sz w:val="28"/>
          <w:szCs w:val="28"/>
        </w:rPr>
        <w:t xml:space="preserve">      </w:t>
      </w:r>
      <w:r w:rsidRPr="00E07A46">
        <w:rPr>
          <w:rFonts w:ascii="Verdana" w:hAnsi="Verdana"/>
          <w:b/>
          <w:sz w:val="28"/>
          <w:szCs w:val="28"/>
        </w:rPr>
        <w:t xml:space="preserve"> </w:t>
      </w:r>
      <w:r w:rsidRPr="00E07A46">
        <w:rPr>
          <w:rFonts w:ascii="Verdana" w:hAnsi="Verdana"/>
          <w:b/>
          <w:sz w:val="28"/>
          <w:szCs w:val="28"/>
          <w:u w:val="single"/>
        </w:rPr>
        <w:t>Sevgi</w:t>
      </w:r>
    </w:p>
    <w:p w:rsidR="001332C1" w:rsidRDefault="001332C1" w:rsidP="00580050">
      <w:pPr>
        <w:spacing w:after="0"/>
        <w:rPr>
          <w:rFonts w:ascii="Verdana" w:hAnsi="Verdana"/>
        </w:rPr>
      </w:pPr>
      <w:r>
        <w:rPr>
          <w:rFonts w:ascii="Verdana" w:hAnsi="Verdana"/>
        </w:rPr>
        <w:t>A)          sağlam                 hasta</w:t>
      </w:r>
    </w:p>
    <w:p w:rsidR="001332C1" w:rsidRDefault="001332C1" w:rsidP="00580050">
      <w:pPr>
        <w:spacing w:after="0"/>
        <w:rPr>
          <w:rFonts w:ascii="Verdana" w:hAnsi="Verdana"/>
        </w:rPr>
      </w:pPr>
      <w:r>
        <w:rPr>
          <w:rFonts w:ascii="Verdana" w:hAnsi="Verdana"/>
        </w:rPr>
        <w:t>B)          taşıyıcı                 taşıyıcı</w:t>
      </w:r>
    </w:p>
    <w:p w:rsidR="001332C1" w:rsidRDefault="001332C1" w:rsidP="00580050">
      <w:pPr>
        <w:spacing w:after="0"/>
        <w:rPr>
          <w:rFonts w:ascii="Verdana" w:hAnsi="Verdana"/>
        </w:rPr>
      </w:pPr>
      <w:r>
        <w:rPr>
          <w:rFonts w:ascii="Verdana" w:hAnsi="Verdana"/>
        </w:rPr>
        <w:t>C)    taşıyıcı yada hasta       hasta</w:t>
      </w:r>
    </w:p>
    <w:p w:rsidR="001332C1" w:rsidRDefault="001332C1" w:rsidP="00580050">
      <w:pPr>
        <w:spacing w:after="0"/>
        <w:rPr>
          <w:rFonts w:ascii="Verdana" w:hAnsi="Verdana"/>
        </w:rPr>
      </w:pPr>
      <w:r>
        <w:rPr>
          <w:rFonts w:ascii="Verdana" w:hAnsi="Verdana"/>
        </w:rPr>
        <w:t>D)           hasta          taşıyıcı yada hasta</w:t>
      </w:r>
    </w:p>
    <w:p w:rsidR="001332C1" w:rsidRDefault="001332C1" w:rsidP="00580050">
      <w:pPr>
        <w:spacing w:after="0"/>
        <w:rPr>
          <w:rFonts w:ascii="Verdana" w:hAnsi="Verdana"/>
        </w:rPr>
      </w:pPr>
    </w:p>
    <w:p w:rsidR="001332C1" w:rsidRDefault="001332C1" w:rsidP="00580050">
      <w:pPr>
        <w:spacing w:after="0"/>
        <w:rPr>
          <w:rFonts w:ascii="Verdana" w:hAnsi="Verdana"/>
        </w:rPr>
      </w:pPr>
      <w:r w:rsidRPr="00903058">
        <w:rPr>
          <w:rFonts w:ascii="Verdana" w:hAnsi="Verdana"/>
          <w:b/>
        </w:rPr>
        <w:t>2)</w:t>
      </w:r>
      <w:r>
        <w:rPr>
          <w:rFonts w:ascii="Verdana" w:hAnsi="Verdana"/>
        </w:rPr>
        <w:t>Fen Bilimleri dersinden sonra iki arkadaş aralarında tartışmaktadırlar.</w:t>
      </w:r>
    </w:p>
    <w:p w:rsidR="001332C1" w:rsidRDefault="001332C1" w:rsidP="00580050">
      <w:pPr>
        <w:spacing w:after="0"/>
        <w:rPr>
          <w:rFonts w:ascii="Verdana" w:hAnsi="Verdana"/>
        </w:rPr>
      </w:pPr>
      <w:r w:rsidRPr="00AC1A53">
        <w:rPr>
          <w:rFonts w:ascii="Verdana" w:hAnsi="Verdana"/>
          <w:b/>
        </w:rPr>
        <w:t>Fatime</w:t>
      </w:r>
      <w:r>
        <w:rPr>
          <w:rFonts w:ascii="Verdana" w:hAnsi="Verdana"/>
        </w:rPr>
        <w:t>;”Mayoz bölünme üreme hücrelerinde görülür.” Derken,</w:t>
      </w:r>
    </w:p>
    <w:p w:rsidR="001332C1" w:rsidRDefault="001332C1" w:rsidP="00580050">
      <w:pPr>
        <w:spacing w:after="0"/>
        <w:rPr>
          <w:rFonts w:ascii="Verdana" w:hAnsi="Verdana"/>
        </w:rPr>
      </w:pPr>
      <w:r w:rsidRPr="00AC1A53">
        <w:rPr>
          <w:rFonts w:ascii="Verdana" w:hAnsi="Verdana"/>
          <w:b/>
        </w:rPr>
        <w:t>Hilal</w:t>
      </w:r>
      <w:r>
        <w:rPr>
          <w:rFonts w:ascii="Verdana" w:hAnsi="Verdana"/>
        </w:rPr>
        <w:t>; “Üreme ana hücreleri mayoz bölünme geçirir” demiştir.</w:t>
      </w:r>
    </w:p>
    <w:p w:rsidR="001332C1" w:rsidRPr="00AC1A53" w:rsidRDefault="001332C1" w:rsidP="00580050">
      <w:pPr>
        <w:spacing w:after="0"/>
        <w:rPr>
          <w:rFonts w:ascii="Verdana" w:hAnsi="Verdana"/>
          <w:b/>
        </w:rPr>
      </w:pPr>
      <w:r w:rsidRPr="00AC1A53">
        <w:rPr>
          <w:rFonts w:ascii="Verdana" w:hAnsi="Verdana"/>
          <w:b/>
        </w:rPr>
        <w:t>İki arkadaşın verdiği bilgiler hakkında ne söylenebilir?</w:t>
      </w:r>
    </w:p>
    <w:p w:rsidR="001332C1" w:rsidRDefault="001332C1" w:rsidP="00580050">
      <w:pPr>
        <w:spacing w:after="0"/>
        <w:rPr>
          <w:rFonts w:ascii="Verdana" w:hAnsi="Verdana"/>
        </w:rPr>
      </w:pPr>
      <w:r>
        <w:rPr>
          <w:rFonts w:ascii="Verdana" w:hAnsi="Verdana"/>
        </w:rPr>
        <w:t>A)Her ikisi de doğru bilgiler vermiştir.</w:t>
      </w:r>
    </w:p>
    <w:p w:rsidR="001332C1" w:rsidRDefault="001332C1" w:rsidP="00580050">
      <w:pPr>
        <w:spacing w:after="0"/>
        <w:rPr>
          <w:rFonts w:ascii="Verdana" w:hAnsi="Verdana"/>
        </w:rPr>
      </w:pPr>
      <w:r>
        <w:rPr>
          <w:rFonts w:ascii="Verdana" w:hAnsi="Verdana"/>
        </w:rPr>
        <w:t>B)Fatime doğru, Hilal yanlış bilgi vermiştir.</w:t>
      </w:r>
    </w:p>
    <w:p w:rsidR="001332C1" w:rsidRDefault="001332C1" w:rsidP="00580050">
      <w:pPr>
        <w:spacing w:after="0"/>
        <w:rPr>
          <w:rFonts w:ascii="Verdana" w:hAnsi="Verdana"/>
        </w:rPr>
      </w:pPr>
      <w:r>
        <w:rPr>
          <w:rFonts w:ascii="Verdana" w:hAnsi="Verdana"/>
        </w:rPr>
        <w:t>C)Hilal doğru, Fatime yanlış bilgi vermiştir.</w:t>
      </w:r>
    </w:p>
    <w:p w:rsidR="001332C1" w:rsidRDefault="001332C1" w:rsidP="00580050">
      <w:pPr>
        <w:spacing w:after="0"/>
        <w:rPr>
          <w:rFonts w:ascii="Verdana" w:hAnsi="Verdana"/>
        </w:rPr>
      </w:pPr>
      <w:r>
        <w:rPr>
          <w:rFonts w:ascii="Verdana" w:hAnsi="Verdana"/>
        </w:rPr>
        <w:t>D)Her ikisi de yanlış bilgi vermiştir.</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Pr="00903058" w:rsidRDefault="001332C1" w:rsidP="00580050">
      <w:pPr>
        <w:spacing w:after="0"/>
        <w:rPr>
          <w:rFonts w:ascii="Verdana" w:hAnsi="Verdana"/>
          <w:b/>
        </w:rPr>
      </w:pPr>
      <w:r w:rsidRPr="00903058">
        <w:rPr>
          <w:rFonts w:ascii="Verdana" w:hAnsi="Verdana"/>
          <w:b/>
        </w:rPr>
        <w:t>3)</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 xml:space="preserve">Şenol Hoca sınıfta hücre bölünmeleri konusunu işlerken her zaman ki gibi Hasan Hüseyin derse geç gelmiştir. Şenol hoca da Hasan Hüseyin’e elindeki oyun hamurlarını göstererek </w:t>
      </w:r>
      <w:r w:rsidRPr="00117609">
        <w:rPr>
          <w:rFonts w:ascii="Verdana" w:hAnsi="Verdana"/>
          <w:u w:val="single"/>
        </w:rPr>
        <w:t>“Bunlar hamurdan kromozomlar bu kromozomların yer aldığı hücre ve gerçekleştirdiği hücre bölünmesi hakkında ne söyleyebilirsin”</w:t>
      </w:r>
      <w:r>
        <w:rPr>
          <w:rFonts w:ascii="Verdana" w:hAnsi="Verdana"/>
        </w:rPr>
        <w:t xml:space="preserve"> diye bir soru yöneltmiştir. Bu soru karşısında sudan çıkmış balığa dönen Hasan Hüseyin aşağıdaki bilgileri vermiştir.</w:t>
      </w:r>
    </w:p>
    <w:p w:rsidR="001332C1" w:rsidRDefault="001332C1" w:rsidP="00580050">
      <w:pPr>
        <w:spacing w:after="0"/>
        <w:rPr>
          <w:rFonts w:ascii="Verdana" w:hAnsi="Verdana"/>
          <w:b/>
        </w:rPr>
      </w:pPr>
      <w:r w:rsidRPr="00970201">
        <w:rPr>
          <w:rFonts w:ascii="Verdana" w:hAnsi="Verdana"/>
          <w:b/>
        </w:rPr>
        <w:t xml:space="preserve">Hasan Hüseyin aşağıdaki bilgilerden hangisini söyleyerek </w:t>
      </w:r>
      <w:r w:rsidRPr="00117609">
        <w:rPr>
          <w:rFonts w:ascii="Verdana" w:hAnsi="Verdana"/>
          <w:b/>
          <w:u w:val="single"/>
        </w:rPr>
        <w:t xml:space="preserve">yanlış </w:t>
      </w:r>
      <w:r w:rsidRPr="00970201">
        <w:rPr>
          <w:rFonts w:ascii="Verdana" w:hAnsi="Verdana"/>
          <w:b/>
        </w:rPr>
        <w:t>bir bilgi vermiştir?</w:t>
      </w:r>
    </w:p>
    <w:p w:rsidR="001332C1" w:rsidRDefault="001332C1" w:rsidP="00580050">
      <w:pPr>
        <w:spacing w:after="0"/>
        <w:rPr>
          <w:rFonts w:ascii="Verdana" w:hAnsi="Verdana"/>
        </w:rPr>
      </w:pPr>
      <w:r>
        <w:rPr>
          <w:rFonts w:ascii="Verdana" w:hAnsi="Verdana"/>
        </w:rPr>
        <w:t>A)Hocam siz kesinlikle mayoz bölünmeyi anlatıyosunuz.</w:t>
      </w:r>
    </w:p>
    <w:p w:rsidR="001332C1" w:rsidRDefault="001332C1" w:rsidP="00580050">
      <w:pPr>
        <w:spacing w:after="0"/>
        <w:rPr>
          <w:rFonts w:ascii="Verdana" w:hAnsi="Verdana"/>
        </w:rPr>
      </w:pPr>
      <w:r>
        <w:rPr>
          <w:rFonts w:ascii="Verdana" w:hAnsi="Verdana"/>
        </w:rPr>
        <w:t>B)Bu kromozomlar bir sperme ait olabilir.</w:t>
      </w:r>
    </w:p>
    <w:p w:rsidR="001332C1" w:rsidRDefault="001332C1" w:rsidP="00580050">
      <w:pPr>
        <w:spacing w:after="0"/>
        <w:rPr>
          <w:rFonts w:ascii="Verdana" w:hAnsi="Verdana"/>
        </w:rPr>
      </w:pPr>
      <w:r>
        <w:rPr>
          <w:rFonts w:ascii="Verdana" w:hAnsi="Verdana"/>
        </w:rPr>
        <w:t>C)Bu bölünme eşeyli üreyen canlılarda çeşitliliği sağlar.</w:t>
      </w:r>
    </w:p>
    <w:p w:rsidR="001332C1" w:rsidRDefault="001332C1" w:rsidP="00580050">
      <w:pPr>
        <w:spacing w:after="0"/>
        <w:rPr>
          <w:rFonts w:ascii="Verdana" w:hAnsi="Verdana"/>
        </w:rPr>
      </w:pPr>
      <w:r>
        <w:rPr>
          <w:rFonts w:ascii="Verdana" w:hAnsi="Verdana"/>
        </w:rPr>
        <w:t>D)Elinizde gösterdiğiniz kromozomların biri anneden diğeri babadan gelen homolog kromozomları temsil eder.</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Pr="00426049" w:rsidRDefault="001332C1" w:rsidP="00580050">
      <w:pPr>
        <w:spacing w:after="0"/>
        <w:rPr>
          <w:rFonts w:ascii="Verdana" w:hAnsi="Verdana"/>
        </w:rPr>
      </w:pPr>
      <w:r>
        <w:rPr>
          <w:noProof/>
          <w:lang w:eastAsia="tr-TR"/>
        </w:rPr>
        <w:pict>
          <v:shape id="Resim 4" o:spid="_x0000_s1028" type="#_x0000_t75" style="position:absolute;margin-left:-10.2pt;margin-top:11.8pt;width:277.75pt;height:134pt;z-index:-251668480;visibility:visible">
            <v:imagedata r:id="rId10" o:title=""/>
          </v:shape>
        </w:pict>
      </w:r>
      <w:r w:rsidRPr="00903058">
        <w:rPr>
          <w:rFonts w:ascii="Verdana" w:hAnsi="Verdana"/>
          <w:b/>
        </w:rPr>
        <w:t>4)</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Kadir; şu anda su olduğundan dolayı bütün bitkilerin yaşayabildiğini ancak ileride küresel ısınma nedeni ile ortamın kuraklaşacağını suyun ise yok denecek kadar az kalacağını ileri sürmüştür. Kadir’e göre ortam kuraklaştığında kurak ortama uyum sağlayan bitkiler yaşamını devam ettirecek, daha çok suya ihtiyaç duyan bitkiler ise öleceklerdir.</w:t>
      </w:r>
    </w:p>
    <w:p w:rsidR="001332C1" w:rsidRPr="00767571" w:rsidRDefault="001332C1" w:rsidP="00580050">
      <w:pPr>
        <w:spacing w:after="0"/>
        <w:rPr>
          <w:rFonts w:ascii="Verdana" w:hAnsi="Verdana"/>
          <w:b/>
        </w:rPr>
      </w:pPr>
      <w:r w:rsidRPr="00767571">
        <w:rPr>
          <w:rFonts w:ascii="Verdana" w:hAnsi="Verdana"/>
          <w:b/>
        </w:rPr>
        <w:t xml:space="preserve">Kadir’in öne sürdüğü bu felaket hipotezi aşağıdakilerden hangisi ile </w:t>
      </w:r>
      <w:r w:rsidRPr="00767571">
        <w:rPr>
          <w:rFonts w:ascii="Verdana" w:hAnsi="Verdana"/>
          <w:b/>
          <w:u w:val="single"/>
        </w:rPr>
        <w:t>yakından</w:t>
      </w:r>
      <w:r w:rsidRPr="00767571">
        <w:rPr>
          <w:rFonts w:ascii="Verdana" w:hAnsi="Verdana"/>
          <w:b/>
        </w:rPr>
        <w:t xml:space="preserve"> alakalıdır?</w:t>
      </w:r>
    </w:p>
    <w:p w:rsidR="001332C1" w:rsidRDefault="001332C1" w:rsidP="00580050">
      <w:pPr>
        <w:spacing w:after="0"/>
        <w:rPr>
          <w:rFonts w:ascii="Verdana" w:hAnsi="Verdana"/>
        </w:rPr>
      </w:pPr>
      <w:r>
        <w:rPr>
          <w:rFonts w:ascii="Verdana" w:hAnsi="Verdana"/>
        </w:rPr>
        <w:t>A)Modifikasyon            B)Adaptasyon</w:t>
      </w:r>
    </w:p>
    <w:p w:rsidR="001332C1" w:rsidRDefault="001332C1" w:rsidP="00580050">
      <w:pPr>
        <w:spacing w:after="0"/>
        <w:rPr>
          <w:rFonts w:ascii="Verdana" w:hAnsi="Verdana"/>
        </w:rPr>
      </w:pPr>
      <w:r>
        <w:rPr>
          <w:rFonts w:ascii="Verdana" w:hAnsi="Verdana"/>
        </w:rPr>
        <w:t>C)Varyasyon                D)Doğal Seçilim</w:t>
      </w:r>
    </w:p>
    <w:p w:rsidR="001332C1" w:rsidRDefault="001332C1" w:rsidP="00580050">
      <w:pPr>
        <w:spacing w:after="0"/>
        <w:rPr>
          <w:rFonts w:ascii="Verdana" w:hAnsi="Verdana"/>
        </w:rPr>
      </w:pPr>
    </w:p>
    <w:p w:rsidR="001332C1" w:rsidRPr="00903058" w:rsidRDefault="001332C1" w:rsidP="00580050">
      <w:pPr>
        <w:spacing w:after="0"/>
        <w:rPr>
          <w:rFonts w:ascii="Verdana" w:hAnsi="Verdana"/>
          <w:b/>
        </w:rPr>
      </w:pPr>
      <w:r>
        <w:rPr>
          <w:rFonts w:ascii="Verdana" w:hAnsi="Verdana"/>
          <w:b/>
        </w:rPr>
        <w:t>5)</w:t>
      </w:r>
      <w:r w:rsidRPr="00E96D53">
        <w:rPr>
          <w:rFonts w:ascii="Times New Roman" w:hAnsi="Times New Roman"/>
          <w:snapToGrid w:val="0"/>
          <w:color w:val="000000"/>
          <w:w w:val="0"/>
          <w:sz w:val="2"/>
          <w:u w:color="000000"/>
          <w:bdr w:val="none" w:sz="0" w:space="0" w:color="000000"/>
          <w:shd w:val="clear" w:color="000000" w:fill="000000"/>
        </w:rPr>
        <w:t xml:space="preserve"> </w:t>
      </w:r>
    </w:p>
    <w:p w:rsidR="001332C1" w:rsidRDefault="001332C1" w:rsidP="00580050">
      <w:pPr>
        <w:spacing w:after="0"/>
        <w:rPr>
          <w:rFonts w:ascii="Verdana" w:hAnsi="Verdana"/>
        </w:rPr>
      </w:pPr>
      <w:r>
        <w:rPr>
          <w:noProof/>
          <w:lang w:eastAsia="tr-TR"/>
        </w:rPr>
        <w:pict>
          <v:shape id="_x0000_s1029" type="#_x0000_t75" style="position:absolute;margin-left:-4.15pt;margin-top:-.3pt;width:257.1pt;height:205.95pt;z-index:-251650048;visibility:visible">
            <v:imagedata r:id="rId11" o:title=""/>
          </v:shape>
        </w:pic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 xml:space="preserve">Lamarck ve Darwin’in görüşleri yukarıda verilmiştir. </w:t>
      </w:r>
      <w:r w:rsidRPr="00144332">
        <w:rPr>
          <w:rFonts w:ascii="Verdana" w:hAnsi="Verdana"/>
          <w:b/>
          <w:u w:val="single"/>
        </w:rPr>
        <w:t>Yalnızca yukarıdaki bilgilere göre</w:t>
      </w:r>
      <w:r>
        <w:rPr>
          <w:rFonts w:ascii="Verdana" w:hAnsi="Verdana"/>
        </w:rPr>
        <w:t xml:space="preserve"> aşağıda verilen bilgilerden hangisi </w:t>
      </w:r>
      <w:r w:rsidRPr="00144332">
        <w:rPr>
          <w:rFonts w:ascii="Verdana" w:hAnsi="Verdana"/>
          <w:b/>
        </w:rPr>
        <w:t>doğru olamaz?</w:t>
      </w:r>
    </w:p>
    <w:p w:rsidR="001332C1" w:rsidRDefault="001332C1" w:rsidP="00580050">
      <w:pPr>
        <w:spacing w:after="0"/>
        <w:rPr>
          <w:rFonts w:ascii="Verdana" w:hAnsi="Verdana"/>
        </w:rPr>
      </w:pPr>
      <w:r>
        <w:rPr>
          <w:rFonts w:ascii="Verdana" w:hAnsi="Verdana"/>
        </w:rPr>
        <w:t>A)Lamarck modifikasyonların kalıcı olduğunu söylemiştir.</w:t>
      </w:r>
    </w:p>
    <w:p w:rsidR="001332C1" w:rsidRDefault="001332C1" w:rsidP="00580050">
      <w:pPr>
        <w:spacing w:after="0"/>
        <w:rPr>
          <w:rFonts w:ascii="Verdana" w:hAnsi="Verdana"/>
        </w:rPr>
      </w:pPr>
      <w:r>
        <w:rPr>
          <w:rFonts w:ascii="Verdana" w:hAnsi="Verdana"/>
        </w:rPr>
        <w:t>B)Lamarck canlılığın suda başladığını öne sürmüştür.</w:t>
      </w:r>
    </w:p>
    <w:p w:rsidR="001332C1" w:rsidRDefault="001332C1" w:rsidP="00580050">
      <w:pPr>
        <w:spacing w:after="0"/>
        <w:rPr>
          <w:rFonts w:ascii="Verdana" w:hAnsi="Verdana"/>
        </w:rPr>
      </w:pPr>
      <w:r>
        <w:rPr>
          <w:rFonts w:ascii="Verdana" w:hAnsi="Verdana"/>
        </w:rPr>
        <w:t>C)Darwin ancak ortama uyum sağlayan canlıların yaşayabilceğini öne sürmüştür.</w:t>
      </w:r>
    </w:p>
    <w:p w:rsidR="001332C1" w:rsidRDefault="001332C1" w:rsidP="00580050">
      <w:pPr>
        <w:spacing w:after="0"/>
        <w:rPr>
          <w:rFonts w:ascii="Verdana" w:hAnsi="Verdana"/>
        </w:rPr>
      </w:pPr>
      <w:r>
        <w:rPr>
          <w:rFonts w:ascii="Verdana" w:hAnsi="Verdana"/>
        </w:rPr>
        <w:t xml:space="preserve"> D)Darwin’in bu görüşleri varyasyon ve doğal seçilim diye bilinir.</w:t>
      </w:r>
    </w:p>
    <w:p w:rsidR="001332C1" w:rsidRPr="00903058" w:rsidRDefault="001332C1" w:rsidP="00580050">
      <w:pPr>
        <w:spacing w:after="0"/>
        <w:rPr>
          <w:rFonts w:ascii="Verdana" w:hAnsi="Verdana"/>
          <w:b/>
        </w:rPr>
      </w:pPr>
      <w:r>
        <w:rPr>
          <w:noProof/>
          <w:lang w:eastAsia="tr-TR"/>
        </w:rPr>
        <w:pict>
          <v:shapetype id="_x0000_t202" coordsize="21600,21600" o:spt="202" path="m,l,21600r21600,l21600,xe">
            <v:stroke joinstyle="miter"/>
            <v:path gradientshapeok="t" o:connecttype="rect"/>
          </v:shapetype>
          <v:shape id="_x0000_s1030" type="#_x0000_t202" style="position:absolute;margin-left:169.5pt;margin-top:9pt;width:77pt;height:27pt;z-index:251668480">
            <v:textbox>
              <w:txbxContent>
                <w:p w:rsidR="001332C1" w:rsidRPr="00BD7CCB" w:rsidRDefault="001332C1">
                  <w:pPr>
                    <w:rPr>
                      <w:b/>
                      <w:sz w:val="20"/>
                      <w:szCs w:val="20"/>
                    </w:rPr>
                  </w:pPr>
                  <w:r w:rsidRPr="00BD7CCB">
                    <w:rPr>
                      <w:b/>
                      <w:sz w:val="20"/>
                      <w:szCs w:val="20"/>
                    </w:rPr>
                    <w:t>Yeşil Tohumlu</w:t>
                  </w:r>
                </w:p>
              </w:txbxContent>
            </v:textbox>
          </v:shape>
        </w:pict>
      </w:r>
      <w:r>
        <w:rPr>
          <w:noProof/>
          <w:lang w:eastAsia="tr-TR"/>
        </w:rPr>
        <w:pict>
          <v:shape id="_x0000_s1031" type="#_x0000_t75" style="position:absolute;margin-left:-1.45pt;margin-top:2.8pt;width:251.8pt;height:146.5pt;z-index:-251649024;visibility:visible">
            <v:imagedata r:id="rId12" o:title=""/>
          </v:shape>
        </w:pict>
      </w:r>
      <w:r w:rsidRPr="00903058">
        <w:rPr>
          <w:rFonts w:ascii="Verdana" w:hAnsi="Verdana"/>
          <w:b/>
        </w:rPr>
        <w:t>6)</w:t>
      </w:r>
      <w:r w:rsidRPr="00426049">
        <w:rPr>
          <w:rFonts w:ascii="Times New Roman" w:hAnsi="Times New Roman"/>
          <w:snapToGrid w:val="0"/>
          <w:color w:val="000000"/>
          <w:w w:val="0"/>
          <w:sz w:val="2"/>
          <w:u w:color="000000"/>
          <w:bdr w:val="none" w:sz="0" w:space="0" w:color="000000"/>
          <w:shd w:val="clear" w:color="000000" w:fill="000000"/>
        </w:rPr>
        <w:t xml:space="preserve"> </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Melez sarı tohumlu bezelye ile yeşil tohumlu bezelye çaprazlandığında bir sonraki nesilde yeşil tohumlu bezelye ortaya çıkma olasılığı yüzde kaçtır?</w:t>
      </w:r>
    </w:p>
    <w:p w:rsidR="001332C1" w:rsidRDefault="001332C1" w:rsidP="00580050">
      <w:pPr>
        <w:spacing w:after="0"/>
        <w:rPr>
          <w:rFonts w:ascii="Verdana" w:hAnsi="Verdana"/>
        </w:rPr>
      </w:pPr>
      <w:r>
        <w:rPr>
          <w:rFonts w:ascii="Verdana" w:hAnsi="Verdana"/>
        </w:rPr>
        <w:t>A)%25       B)%50      C)%75      D)%100</w:t>
      </w:r>
    </w:p>
    <w:p w:rsidR="001332C1" w:rsidRDefault="001332C1" w:rsidP="00580050">
      <w:pPr>
        <w:spacing w:after="0"/>
        <w:rPr>
          <w:rFonts w:ascii="Verdana" w:hAnsi="Verdana"/>
          <w:b/>
        </w:rPr>
      </w:pPr>
    </w:p>
    <w:p w:rsidR="001332C1" w:rsidRDefault="001332C1" w:rsidP="00580050">
      <w:pPr>
        <w:spacing w:after="0"/>
        <w:rPr>
          <w:rFonts w:ascii="Verdana" w:hAnsi="Verdana"/>
          <w:b/>
        </w:rPr>
      </w:pPr>
    </w:p>
    <w:p w:rsidR="001332C1" w:rsidRPr="00903058" w:rsidRDefault="001332C1" w:rsidP="00580050">
      <w:pPr>
        <w:spacing w:after="0"/>
        <w:rPr>
          <w:rFonts w:ascii="Verdana" w:hAnsi="Verdana"/>
          <w:b/>
        </w:rPr>
      </w:pPr>
      <w:r>
        <w:rPr>
          <w:noProof/>
          <w:lang w:eastAsia="tr-TR"/>
        </w:rPr>
        <w:pict>
          <v:shape id="Resim 7" o:spid="_x0000_s1032" type="#_x0000_t75" style="position:absolute;margin-left:-2.7pt;margin-top:-9.6pt;width:251.75pt;height:207.85pt;z-index:-251667456;visibility:visible">
            <v:imagedata r:id="rId13" o:title=""/>
          </v:shape>
        </w:pict>
      </w:r>
      <w:r w:rsidRPr="00903058">
        <w:rPr>
          <w:rFonts w:ascii="Verdana" w:hAnsi="Verdana"/>
          <w:b/>
        </w:rPr>
        <w:t>7)</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 xml:space="preserve">Yukarıda inek ve danalara ait bir hayat döngüsü verilmiştir. Bu hayat döngüsü için aşağıda verilen açıklamalardan hangisi </w:t>
      </w:r>
      <w:r w:rsidRPr="0068026C">
        <w:rPr>
          <w:rFonts w:ascii="Verdana" w:hAnsi="Verdana"/>
          <w:b/>
          <w:u w:val="single"/>
        </w:rPr>
        <w:t>yanlıştır?</w:t>
      </w:r>
    </w:p>
    <w:p w:rsidR="001332C1" w:rsidRDefault="001332C1" w:rsidP="00580050">
      <w:pPr>
        <w:spacing w:after="0"/>
        <w:rPr>
          <w:rFonts w:ascii="Verdana" w:hAnsi="Verdana"/>
        </w:rPr>
      </w:pPr>
      <w:r>
        <w:rPr>
          <w:rFonts w:ascii="Verdana" w:hAnsi="Verdana"/>
        </w:rPr>
        <w:t>A)1 numaralı olay kromozom sayısının yarıya düştüğü mayoz bölünmedir.</w:t>
      </w:r>
    </w:p>
    <w:p w:rsidR="001332C1" w:rsidRDefault="001332C1" w:rsidP="00580050">
      <w:pPr>
        <w:spacing w:after="0"/>
        <w:rPr>
          <w:rFonts w:ascii="Verdana" w:hAnsi="Verdana"/>
        </w:rPr>
      </w:pPr>
      <w:r>
        <w:rPr>
          <w:rFonts w:ascii="Verdana" w:hAnsi="Verdana"/>
        </w:rPr>
        <w:t>B)2 numaralı olayda DNA eşlenmesi ile kromozom sayısı iki katına çıkar.</w:t>
      </w:r>
    </w:p>
    <w:p w:rsidR="001332C1" w:rsidRDefault="001332C1" w:rsidP="00580050">
      <w:pPr>
        <w:spacing w:after="0"/>
        <w:rPr>
          <w:rFonts w:ascii="Verdana" w:hAnsi="Verdana"/>
        </w:rPr>
      </w:pPr>
      <w:r>
        <w:rPr>
          <w:rFonts w:ascii="Verdana" w:hAnsi="Verdana"/>
        </w:rPr>
        <w:t>C)3 numaralı olayda kromozom sayısı aynı kalır.</w:t>
      </w:r>
    </w:p>
    <w:p w:rsidR="001332C1" w:rsidRDefault="001332C1" w:rsidP="00580050">
      <w:pPr>
        <w:spacing w:after="0"/>
        <w:rPr>
          <w:rFonts w:ascii="Verdana" w:hAnsi="Verdana"/>
        </w:rPr>
      </w:pPr>
      <w:r>
        <w:rPr>
          <w:rFonts w:ascii="Verdana" w:hAnsi="Verdana"/>
        </w:rPr>
        <w:t>D)4 numaralı olay mitoz bölünmedir.</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Pr="00903058" w:rsidRDefault="001332C1" w:rsidP="00580050">
      <w:pPr>
        <w:spacing w:after="0"/>
        <w:rPr>
          <w:rFonts w:ascii="Verdana" w:hAnsi="Verdana"/>
          <w:b/>
        </w:rPr>
      </w:pPr>
      <w:r>
        <w:rPr>
          <w:noProof/>
          <w:lang w:eastAsia="tr-TR"/>
        </w:rPr>
        <w:pict>
          <v:shape id="Resim 9" o:spid="_x0000_s1033" type="#_x0000_t75" style="position:absolute;margin-left:-1.2pt;margin-top:14.05pt;width:268.95pt;height:131.5pt;z-index:-251666432;visibility:visible">
            <v:imagedata r:id="rId14" o:title=""/>
          </v:shape>
        </w:pict>
      </w:r>
      <w:r w:rsidRPr="00903058">
        <w:rPr>
          <w:rFonts w:ascii="Verdana" w:hAnsi="Verdana"/>
          <w:b/>
        </w:rPr>
        <w:t>8)</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 xml:space="preserve">Himalaya tavşanları himalaya dağlarında kar ve soğukta yaşayan bir tavşan türüdür. </w:t>
      </w:r>
    </w:p>
    <w:p w:rsidR="001332C1" w:rsidRDefault="001332C1" w:rsidP="00580050">
      <w:pPr>
        <w:spacing w:after="0"/>
        <w:rPr>
          <w:rFonts w:ascii="Verdana" w:hAnsi="Verdana"/>
        </w:rPr>
      </w:pPr>
      <w:r>
        <w:rPr>
          <w:rFonts w:ascii="Verdana" w:hAnsi="Verdana"/>
        </w:rPr>
        <w:t xml:space="preserve">Yukarıda himalaya tavşanına ait üç durum verilmiştir. </w:t>
      </w:r>
    </w:p>
    <w:p w:rsidR="001332C1" w:rsidRPr="00E96D53" w:rsidRDefault="001332C1" w:rsidP="00580050">
      <w:pPr>
        <w:spacing w:after="0"/>
        <w:rPr>
          <w:rFonts w:ascii="Verdana" w:hAnsi="Verdana"/>
          <w:b/>
        </w:rPr>
      </w:pPr>
      <w:r w:rsidRPr="00E96D53">
        <w:rPr>
          <w:rFonts w:ascii="Verdana" w:hAnsi="Verdana"/>
          <w:b/>
        </w:rPr>
        <w:t>Bu verilen olaylar aşağıdakilerden hangisine örnek olabilir?</w:t>
      </w:r>
    </w:p>
    <w:p w:rsidR="001332C1" w:rsidRPr="00453E79" w:rsidRDefault="001332C1" w:rsidP="0068026C">
      <w:pPr>
        <w:spacing w:after="0"/>
        <w:ind w:firstLine="708"/>
        <w:rPr>
          <w:rFonts w:ascii="Verdana" w:hAnsi="Verdana"/>
          <w:b/>
          <w:sz w:val="24"/>
          <w:szCs w:val="24"/>
        </w:rPr>
      </w:pPr>
      <w:r w:rsidRPr="00453E79">
        <w:rPr>
          <w:rFonts w:ascii="Verdana" w:hAnsi="Verdana"/>
          <w:b/>
          <w:sz w:val="24"/>
          <w:szCs w:val="24"/>
        </w:rPr>
        <w:t xml:space="preserve">  X  </w:t>
      </w:r>
      <w:r>
        <w:rPr>
          <w:rFonts w:ascii="Verdana" w:hAnsi="Verdana"/>
          <w:b/>
          <w:sz w:val="24"/>
          <w:szCs w:val="24"/>
        </w:rPr>
        <w:tab/>
        <w:t xml:space="preserve">        </w:t>
      </w:r>
      <w:r w:rsidRPr="00453E79">
        <w:rPr>
          <w:rFonts w:ascii="Verdana" w:hAnsi="Verdana"/>
          <w:b/>
          <w:sz w:val="24"/>
          <w:szCs w:val="24"/>
        </w:rPr>
        <w:t xml:space="preserve">     Y  </w:t>
      </w:r>
      <w:r w:rsidRPr="00453E79">
        <w:rPr>
          <w:rFonts w:ascii="Verdana" w:hAnsi="Verdana"/>
          <w:b/>
          <w:sz w:val="24"/>
          <w:szCs w:val="24"/>
        </w:rPr>
        <w:tab/>
      </w:r>
      <w:r w:rsidRPr="00453E79">
        <w:rPr>
          <w:rFonts w:ascii="Verdana" w:hAnsi="Verdana"/>
          <w:b/>
          <w:sz w:val="24"/>
          <w:szCs w:val="24"/>
        </w:rPr>
        <w:tab/>
        <w:t xml:space="preserve">       Z</w:t>
      </w:r>
    </w:p>
    <w:p w:rsidR="001332C1" w:rsidRDefault="001332C1" w:rsidP="00580050">
      <w:pPr>
        <w:spacing w:after="0"/>
        <w:rPr>
          <w:rFonts w:ascii="Verdana" w:hAnsi="Verdana"/>
        </w:rPr>
      </w:pPr>
      <w:r>
        <w:rPr>
          <w:rFonts w:ascii="Verdana" w:hAnsi="Verdana"/>
        </w:rPr>
        <w:t>A) Adaptasyon    Modifikasyon   Modifikasyon</w:t>
      </w:r>
    </w:p>
    <w:p w:rsidR="001332C1" w:rsidRDefault="001332C1" w:rsidP="00580050">
      <w:pPr>
        <w:spacing w:after="0"/>
        <w:rPr>
          <w:rFonts w:ascii="Verdana" w:hAnsi="Verdana"/>
        </w:rPr>
      </w:pPr>
      <w:r>
        <w:rPr>
          <w:rFonts w:ascii="Verdana" w:hAnsi="Verdana"/>
        </w:rPr>
        <w:t>B)Doğal Seçilim  Modifikasyon     Mutasyon</w:t>
      </w:r>
    </w:p>
    <w:p w:rsidR="001332C1" w:rsidRDefault="001332C1" w:rsidP="00580050">
      <w:pPr>
        <w:spacing w:after="0"/>
        <w:rPr>
          <w:rFonts w:ascii="Verdana" w:hAnsi="Verdana"/>
        </w:rPr>
      </w:pPr>
      <w:r>
        <w:rPr>
          <w:rFonts w:ascii="Verdana" w:hAnsi="Verdana"/>
        </w:rPr>
        <w:t>C) Varyasyon       Varyasyon       Mutasyon</w:t>
      </w:r>
    </w:p>
    <w:p w:rsidR="001332C1" w:rsidRDefault="001332C1" w:rsidP="00580050">
      <w:pPr>
        <w:spacing w:after="0"/>
        <w:rPr>
          <w:rFonts w:ascii="Verdana" w:hAnsi="Verdana"/>
        </w:rPr>
      </w:pPr>
      <w:r>
        <w:rPr>
          <w:rFonts w:ascii="Verdana" w:hAnsi="Verdana"/>
        </w:rPr>
        <w:t>D) Adaptasyon   Modifikasyon     Varyasyon</w:t>
      </w:r>
    </w:p>
    <w:p w:rsidR="001332C1" w:rsidRDefault="001332C1" w:rsidP="00580050">
      <w:pPr>
        <w:spacing w:after="0"/>
        <w:rPr>
          <w:rFonts w:ascii="Verdana" w:hAnsi="Verdana"/>
        </w:rPr>
      </w:pPr>
    </w:p>
    <w:p w:rsidR="001332C1" w:rsidRPr="00903058" w:rsidRDefault="001332C1" w:rsidP="00580050">
      <w:pPr>
        <w:spacing w:after="0"/>
        <w:rPr>
          <w:rFonts w:ascii="Verdana" w:hAnsi="Verdana"/>
          <w:b/>
        </w:rPr>
      </w:pPr>
      <w:r>
        <w:rPr>
          <w:noProof/>
          <w:lang w:eastAsia="tr-TR"/>
        </w:rPr>
        <w:pict>
          <v:shape id="Resim 2" o:spid="_x0000_s1034" type="#_x0000_t75" style="position:absolute;margin-left:-7.45pt;margin-top:12.35pt;width:251.85pt;height:201.6pt;z-index:-251665408;visibility:visible">
            <v:imagedata r:id="rId15" o:title=""/>
          </v:shape>
        </w:pict>
      </w:r>
      <w:r w:rsidRPr="00903058">
        <w:rPr>
          <w:rFonts w:ascii="Verdana" w:hAnsi="Verdana"/>
          <w:b/>
        </w:rPr>
        <w:t>9)</w:t>
      </w: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p>
    <w:p w:rsidR="001332C1" w:rsidRDefault="001332C1" w:rsidP="00580050">
      <w:pPr>
        <w:spacing w:after="0"/>
        <w:rPr>
          <w:rFonts w:ascii="Verdana" w:hAnsi="Verdana"/>
        </w:rPr>
      </w:pPr>
      <w:r>
        <w:rPr>
          <w:rFonts w:ascii="Verdana" w:hAnsi="Verdana"/>
        </w:rPr>
        <w:t xml:space="preserve">Yukarıda mitoz bölünmenin bazı evreleri harflerle ve o evrelerde meydana gelen olaylar numarlarla yazılmıştır. </w:t>
      </w:r>
    </w:p>
    <w:p w:rsidR="001332C1" w:rsidRPr="00B50011" w:rsidRDefault="001332C1" w:rsidP="00580050">
      <w:pPr>
        <w:spacing w:after="0"/>
        <w:rPr>
          <w:rFonts w:ascii="Verdana" w:hAnsi="Verdana"/>
          <w:b/>
        </w:rPr>
      </w:pPr>
      <w:r>
        <w:rPr>
          <w:rFonts w:ascii="Verdana" w:hAnsi="Verdana"/>
          <w:b/>
        </w:rPr>
        <w:t xml:space="preserve">Bu evrelerin, </w:t>
      </w:r>
      <w:r w:rsidRPr="00B50011">
        <w:rPr>
          <w:rFonts w:ascii="Verdana" w:hAnsi="Verdana"/>
          <w:b/>
        </w:rPr>
        <w:t>o evrede meydana gelen olaylarla doğru eşleştirilmesi aşağıdakilerden hangisinde verilmiştir?</w:t>
      </w:r>
    </w:p>
    <w:p w:rsidR="001332C1" w:rsidRDefault="001332C1" w:rsidP="00373727">
      <w:pPr>
        <w:spacing w:after="0"/>
        <w:rPr>
          <w:rFonts w:ascii="Verdana" w:hAnsi="Verdana"/>
        </w:rPr>
      </w:pPr>
      <w:r>
        <w:rPr>
          <w:rFonts w:ascii="Verdana" w:hAnsi="Verdana"/>
        </w:rPr>
        <w:t>A) A-1        B) A-4      C) A-2       D) A-4</w:t>
      </w:r>
    </w:p>
    <w:p w:rsidR="001332C1" w:rsidRDefault="001332C1" w:rsidP="00373727">
      <w:pPr>
        <w:spacing w:after="0"/>
        <w:rPr>
          <w:rFonts w:ascii="Verdana" w:hAnsi="Verdana"/>
        </w:rPr>
      </w:pPr>
      <w:r>
        <w:rPr>
          <w:rFonts w:ascii="Verdana" w:hAnsi="Verdana"/>
        </w:rPr>
        <w:t xml:space="preserve">    B-2             B-2          B-1           B-3</w:t>
      </w:r>
    </w:p>
    <w:p w:rsidR="001332C1" w:rsidRDefault="001332C1" w:rsidP="00373727">
      <w:pPr>
        <w:spacing w:after="0"/>
        <w:rPr>
          <w:rFonts w:ascii="Verdana" w:hAnsi="Verdana"/>
        </w:rPr>
      </w:pPr>
      <w:r>
        <w:rPr>
          <w:rFonts w:ascii="Verdana" w:hAnsi="Verdana"/>
        </w:rPr>
        <w:t xml:space="preserve">    C-3             C-1          C-3           C-1</w:t>
      </w:r>
    </w:p>
    <w:p w:rsidR="001332C1" w:rsidRDefault="001332C1" w:rsidP="00373727">
      <w:pPr>
        <w:spacing w:after="0"/>
        <w:rPr>
          <w:rFonts w:ascii="Verdana" w:hAnsi="Verdana"/>
        </w:rPr>
      </w:pPr>
      <w:r>
        <w:rPr>
          <w:rFonts w:ascii="Verdana" w:hAnsi="Verdana"/>
        </w:rPr>
        <w:t xml:space="preserve">    D-4             D-3          D-4           D-2</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Pr="00903058" w:rsidRDefault="001332C1" w:rsidP="00373727">
      <w:pPr>
        <w:spacing w:after="0"/>
        <w:rPr>
          <w:rFonts w:ascii="Verdana" w:hAnsi="Verdana"/>
          <w:b/>
        </w:rPr>
      </w:pPr>
      <w:r>
        <w:rPr>
          <w:noProof/>
          <w:lang w:eastAsia="tr-TR"/>
        </w:rPr>
        <w:pict>
          <v:shape id="_x0000_s1035" type="#_x0000_t75" style="position:absolute;margin-left:-5.15pt;margin-top:11.55pt;width:267.7pt;height:187.2pt;z-index:-251664384;visibility:visible">
            <v:imagedata r:id="rId16" o:title=""/>
          </v:shape>
        </w:pict>
      </w:r>
      <w:r w:rsidRPr="00903058">
        <w:rPr>
          <w:rFonts w:ascii="Verdana" w:hAnsi="Verdana"/>
          <w:b/>
        </w:rPr>
        <w:t>10)</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 xml:space="preserve">Ahmet Sefa babasının aldığı tablette DNA’yı tamamlama oyunu oynamaktadır. Numaralarla gösterilen boş kısımlara aşağıdaki harflerden hangilerini yazarsa oyunu </w:t>
      </w:r>
      <w:r w:rsidRPr="002B0BD1">
        <w:rPr>
          <w:rFonts w:ascii="Verdana" w:hAnsi="Verdana"/>
          <w:b/>
          <w:u w:val="single"/>
        </w:rPr>
        <w:t xml:space="preserve">tamamlamış </w:t>
      </w:r>
      <w:r>
        <w:rPr>
          <w:rFonts w:ascii="Verdana" w:hAnsi="Verdana"/>
        </w:rPr>
        <w:t>olur?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34"/>
        <w:gridCol w:w="1034"/>
        <w:gridCol w:w="1034"/>
        <w:gridCol w:w="1035"/>
        <w:gridCol w:w="1035"/>
      </w:tblGrid>
      <w:tr w:rsidR="001332C1" w:rsidRPr="00A01408" w:rsidTr="00A01408">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1</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2</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3</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4</w:t>
            </w:r>
          </w:p>
        </w:tc>
      </w:tr>
      <w:tr w:rsidR="001332C1" w:rsidRPr="00A01408" w:rsidTr="00A01408">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A)</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C</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G</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G</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A</w:t>
            </w:r>
          </w:p>
        </w:tc>
      </w:tr>
      <w:tr w:rsidR="001332C1" w:rsidRPr="00A01408" w:rsidTr="00A01408">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B)</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C</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G</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C</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T</w:t>
            </w:r>
          </w:p>
        </w:tc>
      </w:tr>
      <w:tr w:rsidR="001332C1" w:rsidRPr="00A01408" w:rsidTr="00A01408">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C)</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G</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C</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G</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A</w:t>
            </w:r>
          </w:p>
        </w:tc>
      </w:tr>
      <w:tr w:rsidR="001332C1" w:rsidRPr="00A01408" w:rsidTr="00A01408">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b/>
              </w:rPr>
            </w:pPr>
            <w:r w:rsidRPr="00A01408">
              <w:rPr>
                <w:rFonts w:ascii="Verdana" w:hAnsi="Verdana"/>
                <w:b/>
              </w:rPr>
              <w:t>D)</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G</w:t>
            </w:r>
          </w:p>
        </w:tc>
        <w:tc>
          <w:tcPr>
            <w:tcW w:w="1034"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T</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C</w:t>
            </w:r>
          </w:p>
        </w:tc>
        <w:tc>
          <w:tcPr>
            <w:tcW w:w="1035" w:type="dxa"/>
            <w:tcBorders>
              <w:top w:val="single" w:sz="18" w:space="0" w:color="auto"/>
              <w:left w:val="single" w:sz="18" w:space="0" w:color="auto"/>
              <w:bottom w:val="single" w:sz="18" w:space="0" w:color="auto"/>
              <w:right w:val="single" w:sz="18" w:space="0" w:color="auto"/>
            </w:tcBorders>
          </w:tcPr>
          <w:p w:rsidR="001332C1" w:rsidRPr="00A01408" w:rsidRDefault="001332C1" w:rsidP="00A01408">
            <w:pPr>
              <w:spacing w:after="0" w:line="240" w:lineRule="auto"/>
              <w:jc w:val="center"/>
              <w:rPr>
                <w:rFonts w:ascii="Verdana" w:hAnsi="Verdana"/>
              </w:rPr>
            </w:pPr>
            <w:r w:rsidRPr="00A01408">
              <w:rPr>
                <w:rFonts w:ascii="Verdana" w:hAnsi="Verdana"/>
              </w:rPr>
              <w:t>T</w:t>
            </w:r>
          </w:p>
        </w:tc>
      </w:tr>
    </w:tbl>
    <w:p w:rsidR="001332C1" w:rsidRDefault="001332C1" w:rsidP="00373727">
      <w:pPr>
        <w:spacing w:after="0"/>
        <w:rPr>
          <w:rFonts w:ascii="Verdana" w:hAnsi="Verdana"/>
        </w:rPr>
      </w:pPr>
    </w:p>
    <w:p w:rsidR="001332C1" w:rsidRPr="00903058" w:rsidRDefault="001332C1" w:rsidP="00373727">
      <w:pPr>
        <w:spacing w:after="0"/>
        <w:rPr>
          <w:rFonts w:ascii="Verdana" w:hAnsi="Verdana"/>
          <w:b/>
        </w:rPr>
      </w:pPr>
      <w:r>
        <w:rPr>
          <w:noProof/>
          <w:lang w:eastAsia="tr-TR"/>
        </w:rPr>
        <w:pict>
          <v:shape id="_x0000_s1036" type="#_x0000_t75" style="position:absolute;margin-left:-8.3pt;margin-top:8pt;width:274.6pt;height:157.75pt;z-index:-251663360;visibility:visible">
            <v:imagedata r:id="rId17" o:title=""/>
          </v:shape>
        </w:pict>
      </w:r>
      <w:r w:rsidRPr="00903058">
        <w:rPr>
          <w:rFonts w:ascii="Verdana" w:hAnsi="Verdana"/>
          <w:b/>
        </w:rPr>
        <w:t>11)</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 xml:space="preserve">Aynı canlıya ait iki hücrede gerçekleşen hücre bölünmesi sırasında kromozomların ayrıldığı evreler yukarıdaki gibi gösterilmiştir. </w:t>
      </w:r>
      <w:r w:rsidRPr="00F71778">
        <w:rPr>
          <w:rFonts w:ascii="Verdana" w:hAnsi="Verdana"/>
          <w:b/>
        </w:rPr>
        <w:t xml:space="preserve">Bu hücreler ve gerçekleşen hücre bölünmeleri hakkında aşağıda verilenlerden hangisi </w:t>
      </w:r>
      <w:r w:rsidRPr="00F71778">
        <w:rPr>
          <w:rFonts w:ascii="Verdana" w:hAnsi="Verdana"/>
          <w:b/>
          <w:u w:val="single"/>
        </w:rPr>
        <w:t>doğru olamaz?</w:t>
      </w:r>
    </w:p>
    <w:p w:rsidR="001332C1" w:rsidRDefault="001332C1" w:rsidP="00373727">
      <w:pPr>
        <w:spacing w:after="0"/>
        <w:rPr>
          <w:rFonts w:ascii="Verdana" w:hAnsi="Verdana"/>
        </w:rPr>
      </w:pPr>
      <w:r>
        <w:rPr>
          <w:rFonts w:ascii="Verdana" w:hAnsi="Verdana"/>
        </w:rPr>
        <w:t>A)B hücresi nesiller boyunca kromozom sayısının korunmasını sağlar.</w:t>
      </w:r>
    </w:p>
    <w:p w:rsidR="001332C1" w:rsidRDefault="001332C1" w:rsidP="00373727">
      <w:pPr>
        <w:spacing w:after="0"/>
        <w:rPr>
          <w:rFonts w:ascii="Verdana" w:hAnsi="Verdana"/>
        </w:rPr>
      </w:pPr>
      <w:r>
        <w:rPr>
          <w:rFonts w:ascii="Verdana" w:hAnsi="Verdana"/>
        </w:rPr>
        <w:t>B)A hücresi mitoz bölünme geçiriyordur.</w:t>
      </w:r>
    </w:p>
    <w:p w:rsidR="001332C1" w:rsidRDefault="001332C1" w:rsidP="00373727">
      <w:pPr>
        <w:spacing w:after="0"/>
        <w:rPr>
          <w:rFonts w:ascii="Verdana" w:hAnsi="Verdana"/>
        </w:rPr>
      </w:pPr>
      <w:r>
        <w:rPr>
          <w:rFonts w:ascii="Verdana" w:hAnsi="Verdana"/>
        </w:rPr>
        <w:t>C)A hücresi sinir hücresi olabilir.</w:t>
      </w:r>
    </w:p>
    <w:p w:rsidR="001332C1" w:rsidRDefault="001332C1" w:rsidP="00373727">
      <w:pPr>
        <w:spacing w:after="0"/>
        <w:rPr>
          <w:rFonts w:ascii="Verdana" w:hAnsi="Verdana"/>
        </w:rPr>
      </w:pPr>
      <w:r>
        <w:rPr>
          <w:rFonts w:ascii="Verdana" w:hAnsi="Verdana"/>
        </w:rPr>
        <w:t>D)B hücresinin bölünmesi ile oluşan hücreler 2’şer kromozom taşırlar.</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Pr="00903058" w:rsidRDefault="001332C1" w:rsidP="00373727">
      <w:pPr>
        <w:spacing w:after="0"/>
        <w:rPr>
          <w:rFonts w:ascii="Verdana" w:hAnsi="Verdana"/>
        </w:rPr>
      </w:pPr>
      <w:r>
        <w:rPr>
          <w:noProof/>
          <w:lang w:eastAsia="tr-TR"/>
        </w:rPr>
        <w:pict>
          <v:shape id="Resim 5" o:spid="_x0000_s1037" type="#_x0000_t75" style="position:absolute;margin-left:-11.8pt;margin-top:-13.5pt;width:251.95pt;height:248.55pt;z-index:-251662336;visibility:visible">
            <v:imagedata r:id="rId18" o:title=""/>
          </v:shape>
        </w:pict>
      </w:r>
      <w:r w:rsidRPr="00903058">
        <w:rPr>
          <w:rFonts w:ascii="Verdana" w:hAnsi="Verdana"/>
          <w:b/>
        </w:rPr>
        <w:t>12)</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 xml:space="preserve">Hakan Sefa yukarıdaki hücre bölünmesi kartlarını hazırlıyor ve arkadaşı Hüseyin’den kartlarda boş bırakılan yerleri doldurmasını istiyor. </w:t>
      </w:r>
    </w:p>
    <w:p w:rsidR="001332C1" w:rsidRDefault="001332C1" w:rsidP="00373727">
      <w:pPr>
        <w:spacing w:after="0"/>
        <w:rPr>
          <w:rFonts w:ascii="Verdana" w:hAnsi="Verdana"/>
          <w:b/>
        </w:rPr>
      </w:pPr>
      <w:r w:rsidRPr="000710D9">
        <w:rPr>
          <w:rFonts w:ascii="Verdana" w:hAnsi="Verdana"/>
          <w:b/>
        </w:rPr>
        <w:t>Hüseyin kartları doldurduğunda hangi özelliğin her iki kartta da aynı olduğunun farkına varır?</w:t>
      </w:r>
    </w:p>
    <w:p w:rsidR="001332C1" w:rsidRDefault="001332C1" w:rsidP="00373727">
      <w:pPr>
        <w:spacing w:after="0"/>
        <w:rPr>
          <w:rFonts w:ascii="Verdana" w:hAnsi="Verdana"/>
        </w:rPr>
      </w:pPr>
      <w:r>
        <w:rPr>
          <w:rFonts w:ascii="Verdana" w:hAnsi="Verdana"/>
        </w:rPr>
        <w:t>A)Parça değişimi</w:t>
      </w:r>
    </w:p>
    <w:p w:rsidR="001332C1" w:rsidRDefault="001332C1" w:rsidP="00373727">
      <w:pPr>
        <w:spacing w:after="0"/>
        <w:rPr>
          <w:rFonts w:ascii="Verdana" w:hAnsi="Verdana"/>
        </w:rPr>
      </w:pPr>
      <w:r>
        <w:rPr>
          <w:rFonts w:ascii="Verdana" w:hAnsi="Verdana"/>
        </w:rPr>
        <w:t>B)DNA eşlenmesi</w:t>
      </w:r>
    </w:p>
    <w:p w:rsidR="001332C1" w:rsidRDefault="001332C1" w:rsidP="00373727">
      <w:pPr>
        <w:spacing w:after="0"/>
        <w:rPr>
          <w:rFonts w:ascii="Verdana" w:hAnsi="Verdana"/>
        </w:rPr>
      </w:pPr>
      <w:r>
        <w:rPr>
          <w:rFonts w:ascii="Verdana" w:hAnsi="Verdana"/>
        </w:rPr>
        <w:t>C)Kromozom sayısının değişmesi</w:t>
      </w:r>
    </w:p>
    <w:p w:rsidR="001332C1" w:rsidRDefault="001332C1" w:rsidP="00373727">
      <w:pPr>
        <w:spacing w:after="0"/>
        <w:rPr>
          <w:rFonts w:ascii="Verdana" w:hAnsi="Verdana"/>
        </w:rPr>
      </w:pPr>
      <w:r>
        <w:rPr>
          <w:noProof/>
          <w:lang w:eastAsia="tr-TR"/>
        </w:rPr>
        <w:pict>
          <v:shape id="Resim 1" o:spid="_x0000_s1038" type="#_x0000_t75" style="position:absolute;margin-left:-11.85pt;margin-top:12.85pt;width:262.7pt;height:175.9pt;z-index:-251661312;visibility:visible">
            <v:imagedata r:id="rId19" o:title=""/>
          </v:shape>
        </w:pict>
      </w:r>
      <w:r>
        <w:rPr>
          <w:rFonts w:ascii="Verdana" w:hAnsi="Verdana"/>
        </w:rPr>
        <w:t>D)Kalıtsal çeşitlilik</w:t>
      </w:r>
    </w:p>
    <w:p w:rsidR="001332C1" w:rsidRDefault="001332C1" w:rsidP="00373727">
      <w:pPr>
        <w:spacing w:after="0"/>
        <w:rPr>
          <w:rFonts w:ascii="Verdana" w:hAnsi="Verdana"/>
        </w:rPr>
      </w:pPr>
    </w:p>
    <w:p w:rsidR="001332C1" w:rsidRPr="00903058" w:rsidRDefault="001332C1" w:rsidP="00373727">
      <w:pPr>
        <w:spacing w:after="0"/>
        <w:rPr>
          <w:rFonts w:ascii="Verdana" w:hAnsi="Verdana"/>
          <w:b/>
        </w:rPr>
      </w:pPr>
      <w:r w:rsidRPr="00903058">
        <w:rPr>
          <w:rFonts w:ascii="Verdana" w:hAnsi="Verdana"/>
          <w:b/>
        </w:rPr>
        <w:t>13)</w:t>
      </w:r>
      <w:r w:rsidRPr="00903058">
        <w:rPr>
          <w:rFonts w:ascii="Times New Roman" w:hAnsi="Times New Roman"/>
          <w:b/>
          <w:snapToGrid w:val="0"/>
          <w:color w:val="000000"/>
          <w:w w:val="0"/>
          <w:sz w:val="2"/>
          <w:u w:color="000000"/>
          <w:bdr w:val="none" w:sz="0" w:space="0" w:color="000000"/>
          <w:shd w:val="clear" w:color="000000" w:fill="000000"/>
        </w:rPr>
        <w:t xml:space="preserve"> </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Tayyar ve Burak iki bezelye tohumunu ekmiş ve çiçeklerini tozlaştırmışlardır. Oluşan yeni nesil bezelyeleri tabloya kaydeden iki kafadar; arkadalaşlarına ortaya çıkan bu bezelyelerin atalarının genotiplerini sormuşlardır.</w:t>
      </w:r>
    </w:p>
    <w:p w:rsidR="001332C1" w:rsidRPr="004D57DD" w:rsidRDefault="001332C1" w:rsidP="00373727">
      <w:pPr>
        <w:spacing w:after="0"/>
        <w:rPr>
          <w:rFonts w:ascii="Verdana" w:hAnsi="Verdana"/>
          <w:b/>
        </w:rPr>
      </w:pPr>
      <w:r w:rsidRPr="004D57DD">
        <w:rPr>
          <w:rFonts w:ascii="Verdana" w:hAnsi="Verdana"/>
          <w:b/>
        </w:rPr>
        <w:t>Aşağıdakilerden hangisi bu ataların genotip gösterimi olmalıdır?</w:t>
      </w:r>
    </w:p>
    <w:p w:rsidR="001332C1" w:rsidRPr="004D57DD" w:rsidRDefault="001332C1" w:rsidP="00373727">
      <w:pPr>
        <w:spacing w:after="0"/>
        <w:rPr>
          <w:rFonts w:ascii="Verdana" w:hAnsi="Verdana"/>
          <w:b/>
          <w:sz w:val="32"/>
          <w:szCs w:val="32"/>
        </w:rPr>
      </w:pPr>
      <w:r>
        <w:rPr>
          <w:rFonts w:ascii="Verdana" w:hAnsi="Verdana"/>
          <w:b/>
        </w:rPr>
        <w:t xml:space="preserve">            </w:t>
      </w:r>
      <w:r w:rsidRPr="004D57DD">
        <w:rPr>
          <w:rFonts w:ascii="Verdana" w:hAnsi="Verdana"/>
          <w:b/>
          <w:sz w:val="32"/>
          <w:szCs w:val="32"/>
          <w:u w:val="single"/>
        </w:rPr>
        <w:t>Ata 1</w:t>
      </w:r>
      <w:r w:rsidRPr="004D57DD">
        <w:rPr>
          <w:rFonts w:ascii="Verdana" w:hAnsi="Verdana"/>
          <w:b/>
          <w:sz w:val="32"/>
          <w:szCs w:val="32"/>
        </w:rPr>
        <w:t xml:space="preserve">   </w:t>
      </w:r>
      <w:r>
        <w:rPr>
          <w:rFonts w:ascii="Verdana" w:hAnsi="Verdana"/>
          <w:b/>
          <w:sz w:val="32"/>
          <w:szCs w:val="32"/>
        </w:rPr>
        <w:t xml:space="preserve">           </w:t>
      </w:r>
      <w:r w:rsidRPr="004D57DD">
        <w:rPr>
          <w:rFonts w:ascii="Verdana" w:hAnsi="Verdana"/>
          <w:b/>
          <w:sz w:val="32"/>
          <w:szCs w:val="32"/>
          <w:u w:val="single"/>
        </w:rPr>
        <w:t>Ata 2</w:t>
      </w:r>
    </w:p>
    <w:p w:rsidR="001332C1" w:rsidRDefault="001332C1" w:rsidP="00373727">
      <w:pPr>
        <w:spacing w:after="0"/>
        <w:rPr>
          <w:rFonts w:ascii="Verdana" w:hAnsi="Verdana"/>
        </w:rPr>
      </w:pPr>
      <w:r>
        <w:rPr>
          <w:rFonts w:ascii="Verdana" w:hAnsi="Verdana"/>
        </w:rPr>
        <w:t>A)</w:t>
      </w:r>
      <w:r>
        <w:rPr>
          <w:rFonts w:ascii="Verdana" w:hAnsi="Verdana"/>
        </w:rPr>
        <w:tab/>
        <w:t xml:space="preserve">     BB                              Bb</w:t>
      </w:r>
    </w:p>
    <w:p w:rsidR="001332C1" w:rsidRDefault="001332C1" w:rsidP="00373727">
      <w:pPr>
        <w:spacing w:after="0"/>
        <w:rPr>
          <w:rFonts w:ascii="Verdana" w:hAnsi="Verdana"/>
        </w:rPr>
      </w:pPr>
      <w:r>
        <w:rPr>
          <w:rFonts w:ascii="Verdana" w:hAnsi="Verdana"/>
        </w:rPr>
        <w:t>B)           Aa                              AA</w:t>
      </w:r>
    </w:p>
    <w:p w:rsidR="001332C1" w:rsidRDefault="001332C1" w:rsidP="00373727">
      <w:pPr>
        <w:spacing w:after="0"/>
        <w:rPr>
          <w:rFonts w:ascii="Verdana" w:hAnsi="Verdana"/>
        </w:rPr>
      </w:pPr>
      <w:r>
        <w:rPr>
          <w:rFonts w:ascii="Verdana" w:hAnsi="Verdana"/>
        </w:rPr>
        <w:t>C)           dd                              Dd</w:t>
      </w:r>
    </w:p>
    <w:p w:rsidR="001332C1" w:rsidRDefault="001332C1" w:rsidP="00373727">
      <w:pPr>
        <w:spacing w:after="0"/>
        <w:rPr>
          <w:rFonts w:ascii="Verdana" w:hAnsi="Verdana"/>
        </w:rPr>
      </w:pPr>
      <w:r>
        <w:rPr>
          <w:rFonts w:ascii="Verdana" w:hAnsi="Verdana"/>
        </w:rPr>
        <w:t>D)           Ee                              Ee</w:t>
      </w:r>
    </w:p>
    <w:p w:rsidR="001332C1" w:rsidRPr="00452B73" w:rsidRDefault="001332C1" w:rsidP="00373727">
      <w:pPr>
        <w:spacing w:after="0"/>
        <w:rPr>
          <w:rFonts w:ascii="Verdana" w:hAnsi="Verdana"/>
        </w:rPr>
      </w:pPr>
      <w:r>
        <w:rPr>
          <w:noProof/>
          <w:lang w:eastAsia="tr-TR"/>
        </w:rPr>
        <w:pict>
          <v:shape id="_x0000_s1039" type="#_x0000_t75" style="position:absolute;margin-left:-10.15pt;margin-top:1.8pt;width:252.05pt;height:167.75pt;z-index:-251660288;visibility:visible">
            <v:imagedata r:id="rId20" o:title=""/>
          </v:shape>
        </w:pict>
      </w:r>
      <w:r w:rsidRPr="00903058">
        <w:rPr>
          <w:rFonts w:ascii="Verdana" w:hAnsi="Verdana"/>
          <w:b/>
        </w:rPr>
        <w:t>14)</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Babası Kimya Öğretmeni olan Serdar eve kurt gibi aç gelmiştir. Babası Serdar’a hem yemeğini yapacağı hemde dersini tekrar edeceği bir görev vermiştir. Serdar’ın babası; marula kromozom, domatese gen, turşuya nükleotid, sucuğa DNA rolünü vermiştir</w:t>
      </w:r>
      <w:r w:rsidRPr="002C1E76">
        <w:rPr>
          <w:rFonts w:ascii="Verdana" w:hAnsi="Verdana"/>
        </w:rPr>
        <w:t xml:space="preserve">. </w:t>
      </w:r>
      <w:r w:rsidRPr="002C1E76">
        <w:rPr>
          <w:rFonts w:ascii="Verdana" w:hAnsi="Verdana"/>
          <w:u w:val="single"/>
        </w:rPr>
        <w:t xml:space="preserve">“Bu yapıları ekmeğin üstüne </w:t>
      </w:r>
      <w:r w:rsidRPr="002C1E76">
        <w:rPr>
          <w:rFonts w:ascii="Verdana" w:hAnsi="Verdana"/>
          <w:b/>
          <w:u w:val="single"/>
        </w:rPr>
        <w:t>küçükten büyüğe</w:t>
      </w:r>
      <w:r w:rsidRPr="002C1E76">
        <w:rPr>
          <w:rFonts w:ascii="Verdana" w:hAnsi="Verdana"/>
          <w:u w:val="single"/>
        </w:rPr>
        <w:t xml:space="preserve"> dizeceksin eğer doğru dizersen ekmeği kapacaksın”</w:t>
      </w:r>
      <w:r w:rsidRPr="009B09CE">
        <w:rPr>
          <w:rFonts w:ascii="Verdana" w:hAnsi="Verdana"/>
          <w:b/>
          <w:u w:val="single"/>
        </w:rPr>
        <w:t xml:space="preserve"> </w:t>
      </w:r>
      <w:r>
        <w:rPr>
          <w:rFonts w:ascii="Verdana" w:hAnsi="Verdana"/>
        </w:rPr>
        <w:t>demiştir.</w:t>
      </w:r>
    </w:p>
    <w:p w:rsidR="001332C1" w:rsidRPr="002C1E76" w:rsidRDefault="001332C1" w:rsidP="00373727">
      <w:pPr>
        <w:spacing w:after="0"/>
        <w:rPr>
          <w:rFonts w:ascii="Verdana" w:hAnsi="Verdana"/>
          <w:b/>
        </w:rPr>
      </w:pPr>
      <w:r w:rsidRPr="002C1E76">
        <w:rPr>
          <w:rFonts w:ascii="Verdana" w:hAnsi="Verdana"/>
          <w:b/>
        </w:rPr>
        <w:t>Serdar’ın karnını doyurması için malzemeleri ekmeğin üstüne hangi sıra ile dizmesi gerekir?</w:t>
      </w:r>
    </w:p>
    <w:p w:rsidR="001332C1" w:rsidRDefault="001332C1" w:rsidP="00373727">
      <w:pPr>
        <w:spacing w:after="0"/>
        <w:rPr>
          <w:rFonts w:ascii="Verdana" w:hAnsi="Verdana"/>
        </w:rPr>
      </w:pPr>
      <w:r>
        <w:rPr>
          <w:rFonts w:ascii="Verdana" w:hAnsi="Verdana"/>
        </w:rPr>
        <w:t>A)Turşu-Domates-Sucuk-Marul</w:t>
      </w:r>
    </w:p>
    <w:p w:rsidR="001332C1" w:rsidRDefault="001332C1" w:rsidP="00373727">
      <w:pPr>
        <w:spacing w:after="0"/>
        <w:rPr>
          <w:rFonts w:ascii="Verdana" w:hAnsi="Verdana"/>
        </w:rPr>
      </w:pPr>
      <w:r>
        <w:rPr>
          <w:rFonts w:ascii="Verdana" w:hAnsi="Verdana"/>
        </w:rPr>
        <w:t>B)Sucuk-Marul-Domates-Turşu</w:t>
      </w:r>
    </w:p>
    <w:p w:rsidR="001332C1" w:rsidRDefault="001332C1" w:rsidP="00373727">
      <w:pPr>
        <w:spacing w:after="0"/>
        <w:rPr>
          <w:rFonts w:ascii="Verdana" w:hAnsi="Verdana"/>
        </w:rPr>
      </w:pPr>
      <w:r>
        <w:rPr>
          <w:rFonts w:ascii="Verdana" w:hAnsi="Verdana"/>
        </w:rPr>
        <w:t>C)Turşu-Sucuk-Domates-Marul</w:t>
      </w:r>
    </w:p>
    <w:p w:rsidR="001332C1" w:rsidRDefault="001332C1" w:rsidP="00373727">
      <w:pPr>
        <w:spacing w:after="0"/>
        <w:rPr>
          <w:rFonts w:ascii="Verdana" w:hAnsi="Verdana"/>
        </w:rPr>
      </w:pPr>
      <w:r>
        <w:rPr>
          <w:rFonts w:ascii="Verdana" w:hAnsi="Verdana"/>
        </w:rPr>
        <w:t>D)Marul-Domates-Sucuk-Turşu</w:t>
      </w:r>
    </w:p>
    <w:p w:rsidR="001332C1" w:rsidRDefault="001332C1" w:rsidP="00373727">
      <w:pPr>
        <w:spacing w:after="0"/>
        <w:rPr>
          <w:rFonts w:ascii="Verdana" w:hAnsi="Verdana"/>
        </w:rPr>
      </w:pPr>
    </w:p>
    <w:p w:rsidR="001332C1" w:rsidRPr="00452B73" w:rsidRDefault="001332C1" w:rsidP="00373727">
      <w:pPr>
        <w:spacing w:after="0"/>
        <w:rPr>
          <w:rFonts w:ascii="Verdana" w:hAnsi="Verdana"/>
          <w:b/>
        </w:rPr>
      </w:pPr>
      <w:r>
        <w:rPr>
          <w:noProof/>
          <w:lang w:eastAsia="tr-TR"/>
        </w:rPr>
        <w:pict>
          <v:shape id="_x0000_s1040" type="#_x0000_t75" style="position:absolute;margin-left:-3.95pt;margin-top:-6.45pt;width:270.2pt;height:135.85pt;z-index:-251659264;visibility:visible">
            <v:imagedata r:id="rId21" o:title=""/>
          </v:shape>
        </w:pict>
      </w:r>
      <w:r w:rsidRPr="00452B73">
        <w:rPr>
          <w:rFonts w:ascii="Verdana" w:hAnsi="Verdana"/>
          <w:b/>
        </w:rPr>
        <w:t>15-</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 xml:space="preserve">Yukarıda iki ayrı hayvana ait resimler görülmektedir. </w:t>
      </w:r>
    </w:p>
    <w:p w:rsidR="001332C1" w:rsidRPr="00A3172B" w:rsidRDefault="001332C1" w:rsidP="00373727">
      <w:pPr>
        <w:spacing w:after="0"/>
        <w:rPr>
          <w:rFonts w:ascii="Verdana" w:hAnsi="Verdana"/>
          <w:b/>
        </w:rPr>
      </w:pPr>
      <w:r w:rsidRPr="00A3172B">
        <w:rPr>
          <w:rFonts w:ascii="Verdana" w:hAnsi="Verdana"/>
          <w:b/>
        </w:rPr>
        <w:t xml:space="preserve">Bu hayvanların üremleri ile ilgili olarak aşağıda verilen bilgilerden hangisi </w:t>
      </w:r>
      <w:r w:rsidRPr="00A3172B">
        <w:rPr>
          <w:rFonts w:ascii="Verdana" w:hAnsi="Verdana"/>
          <w:b/>
          <w:u w:val="single"/>
        </w:rPr>
        <w:t>yanlış bir bilgi</w:t>
      </w:r>
      <w:r w:rsidRPr="00A3172B">
        <w:rPr>
          <w:rFonts w:ascii="Verdana" w:hAnsi="Verdana"/>
          <w:b/>
        </w:rPr>
        <w:t xml:space="preserve"> içermektedir?</w:t>
      </w:r>
    </w:p>
    <w:p w:rsidR="001332C1" w:rsidRDefault="001332C1" w:rsidP="00373727">
      <w:pPr>
        <w:spacing w:after="0"/>
        <w:rPr>
          <w:rFonts w:ascii="Verdana" w:hAnsi="Verdana"/>
        </w:rPr>
      </w:pPr>
      <w:r>
        <w:rPr>
          <w:rFonts w:ascii="Verdana" w:hAnsi="Verdana"/>
        </w:rPr>
        <w:t>A)Düz kahverenkli bir yılanın yavrusu benekli kahverenkli yılan olabilir.</w:t>
      </w:r>
    </w:p>
    <w:p w:rsidR="001332C1" w:rsidRDefault="001332C1" w:rsidP="00373727">
      <w:pPr>
        <w:spacing w:after="0"/>
        <w:rPr>
          <w:rFonts w:ascii="Verdana" w:hAnsi="Verdana"/>
        </w:rPr>
      </w:pPr>
      <w:r>
        <w:rPr>
          <w:rFonts w:ascii="Verdana" w:hAnsi="Verdana"/>
        </w:rPr>
        <w:t>B)Solucandan üreyen yeni solucanlar ana solucanın kalıtsal olarak aynısıdır.</w:t>
      </w:r>
    </w:p>
    <w:p w:rsidR="001332C1" w:rsidRDefault="001332C1" w:rsidP="002B0BD1">
      <w:pPr>
        <w:spacing w:after="0"/>
        <w:rPr>
          <w:rFonts w:ascii="Verdana" w:hAnsi="Verdana"/>
        </w:rPr>
      </w:pPr>
      <w:r>
        <w:rPr>
          <w:rFonts w:ascii="Verdana" w:hAnsi="Verdana"/>
        </w:rPr>
        <w:t>C)Yılanın üremesi; eşeyli üremedir, temeli de mayoz bölünmeye dayanır.</w:t>
      </w:r>
    </w:p>
    <w:p w:rsidR="001332C1" w:rsidRDefault="001332C1" w:rsidP="00373727">
      <w:pPr>
        <w:spacing w:after="0"/>
        <w:rPr>
          <w:rFonts w:ascii="Verdana" w:hAnsi="Verdana"/>
        </w:rPr>
      </w:pPr>
      <w:r>
        <w:rPr>
          <w:rFonts w:ascii="Verdana" w:hAnsi="Verdana"/>
        </w:rPr>
        <w:t>D)Solucan yumurtalarını mayoz bölünme ile üretir.</w:t>
      </w:r>
    </w:p>
    <w:p w:rsidR="001332C1" w:rsidRPr="00452B73" w:rsidRDefault="001332C1" w:rsidP="00373727">
      <w:pPr>
        <w:spacing w:after="0"/>
        <w:rPr>
          <w:rFonts w:ascii="Verdana" w:hAnsi="Verdana"/>
          <w:b/>
        </w:rPr>
      </w:pPr>
      <w:r>
        <w:rPr>
          <w:noProof/>
          <w:lang w:eastAsia="tr-TR"/>
        </w:rPr>
        <w:pict>
          <v:shape id="_x0000_s1041" type="#_x0000_t75" style="position:absolute;margin-left:-3.6pt;margin-top:-2.25pt;width:251.9pt;height:158.4pt;z-index:-251658240;visibility:visible">
            <v:imagedata r:id="rId22" o:title=""/>
          </v:shape>
        </w:pict>
      </w:r>
      <w:r w:rsidRPr="00452B73">
        <w:rPr>
          <w:rFonts w:ascii="Verdana" w:hAnsi="Verdana"/>
          <w:b/>
        </w:rPr>
        <w:t>16)</w:t>
      </w: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p>
    <w:p w:rsidR="001332C1" w:rsidRDefault="001332C1" w:rsidP="00373727">
      <w:pPr>
        <w:spacing w:after="0"/>
        <w:rPr>
          <w:rFonts w:ascii="Verdana" w:hAnsi="Verdana"/>
        </w:rPr>
      </w:pPr>
      <w:r>
        <w:rPr>
          <w:rFonts w:ascii="Verdana" w:hAnsi="Verdana"/>
        </w:rPr>
        <w:t xml:space="preserve">Gizem tahta bloklar, üzerlerinde organik bazların sembolleri yazan kağıtlar, ve ikisini birbirine tutturmaya yarayan raptiyeler ile DNA modelleri yapmak istiyor.Tahta bloklar fosfatı, kağıtlar organik bazları, raptiyeler de doksiriboz şekerini temsil etmektedir. Elinde 14 “A” yazan kart, 12 “S” yazan kart, 10 ”T” yazan kart, 17 “G” yazan kart, 26 tahta blok ve 18 raptiye olduğuna göre; </w:t>
      </w:r>
    </w:p>
    <w:p w:rsidR="001332C1" w:rsidRDefault="001332C1" w:rsidP="00373727">
      <w:pPr>
        <w:spacing w:after="0"/>
        <w:rPr>
          <w:rFonts w:ascii="Verdana" w:hAnsi="Verdana"/>
          <w:b/>
        </w:rPr>
      </w:pPr>
      <w:r w:rsidRPr="0014414A">
        <w:rPr>
          <w:rFonts w:ascii="Verdana" w:hAnsi="Verdana"/>
          <w:b/>
        </w:rPr>
        <w:t xml:space="preserve">Gizem elindeki bu malzemelerle </w:t>
      </w:r>
      <w:r w:rsidRPr="00426049">
        <w:rPr>
          <w:rFonts w:ascii="Verdana" w:hAnsi="Verdana"/>
          <w:b/>
          <w:u w:val="single"/>
        </w:rPr>
        <w:t>en fazla</w:t>
      </w:r>
      <w:r w:rsidRPr="0014414A">
        <w:rPr>
          <w:rFonts w:ascii="Verdana" w:hAnsi="Verdana"/>
          <w:b/>
        </w:rPr>
        <w:t xml:space="preserve"> kaç adet nükleotid yapabilir?</w:t>
      </w:r>
    </w:p>
    <w:p w:rsidR="001332C1" w:rsidRDefault="001332C1" w:rsidP="0014414A">
      <w:pPr>
        <w:spacing w:after="0"/>
        <w:rPr>
          <w:rFonts w:ascii="Verdana" w:hAnsi="Verdana"/>
        </w:rPr>
      </w:pPr>
      <w:r>
        <w:rPr>
          <w:rFonts w:ascii="Verdana" w:hAnsi="Verdana"/>
        </w:rPr>
        <w:t>A)</w:t>
      </w:r>
      <w:r w:rsidRPr="0014414A">
        <w:rPr>
          <w:rFonts w:ascii="Verdana" w:hAnsi="Verdana"/>
        </w:rPr>
        <w:t xml:space="preserve">26   </w:t>
      </w:r>
      <w:r>
        <w:rPr>
          <w:rFonts w:ascii="Verdana" w:hAnsi="Verdana"/>
        </w:rPr>
        <w:t xml:space="preserve">   </w:t>
      </w:r>
      <w:r w:rsidRPr="0014414A">
        <w:rPr>
          <w:rFonts w:ascii="Verdana" w:hAnsi="Verdana"/>
        </w:rPr>
        <w:t xml:space="preserve">      B)22    </w:t>
      </w:r>
      <w:r>
        <w:rPr>
          <w:rFonts w:ascii="Verdana" w:hAnsi="Verdana"/>
        </w:rPr>
        <w:t xml:space="preserve">  </w:t>
      </w:r>
      <w:r w:rsidRPr="0014414A">
        <w:rPr>
          <w:rFonts w:ascii="Verdana" w:hAnsi="Verdana"/>
        </w:rPr>
        <w:t xml:space="preserve">     C)20    </w:t>
      </w:r>
      <w:r>
        <w:rPr>
          <w:rFonts w:ascii="Verdana" w:hAnsi="Verdana"/>
        </w:rPr>
        <w:t xml:space="preserve">  </w:t>
      </w:r>
      <w:r w:rsidRPr="0014414A">
        <w:rPr>
          <w:rFonts w:ascii="Verdana" w:hAnsi="Verdana"/>
        </w:rPr>
        <w:t xml:space="preserve">     D)18</w:t>
      </w: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Pr="00452B73" w:rsidRDefault="001332C1" w:rsidP="0014414A">
      <w:pPr>
        <w:spacing w:after="0"/>
        <w:rPr>
          <w:rFonts w:ascii="Verdana" w:hAnsi="Verdana"/>
          <w:b/>
        </w:rPr>
      </w:pPr>
      <w:r>
        <w:rPr>
          <w:noProof/>
          <w:lang w:eastAsia="tr-TR"/>
        </w:rPr>
        <w:pict>
          <v:shape id="_x0000_s1042" type="#_x0000_t75" style="position:absolute;margin-left:-11.8pt;margin-top:-20.2pt;width:262.7pt;height:232.9pt;z-index:-251657216;visibility:visible">
            <v:imagedata r:id="rId23" o:title=""/>
          </v:shape>
        </w:pict>
      </w:r>
      <w:r w:rsidRPr="00452B73">
        <w:rPr>
          <w:rFonts w:ascii="Verdana" w:hAnsi="Verdana"/>
          <w:b/>
        </w:rPr>
        <w:t>17)</w:t>
      </w: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r>
        <w:rPr>
          <w:rFonts w:ascii="Verdana" w:hAnsi="Verdana"/>
        </w:rPr>
        <w:t>Şenol Hoca; okula dört doktor getirerek bir konuyu öğrencilerine anlattırmak istemektedir. Bunun için duyuru panosuna doktorların adlarını ve anlatacakları konuları içeren kağıtlar asmıştır.</w:t>
      </w:r>
    </w:p>
    <w:p w:rsidR="001332C1" w:rsidRPr="007B71DC" w:rsidRDefault="001332C1" w:rsidP="0014414A">
      <w:pPr>
        <w:spacing w:after="0"/>
        <w:rPr>
          <w:rFonts w:ascii="Verdana" w:hAnsi="Verdana"/>
          <w:b/>
        </w:rPr>
      </w:pPr>
      <w:r w:rsidRPr="007B71DC">
        <w:rPr>
          <w:rFonts w:ascii="Verdana" w:hAnsi="Verdana"/>
          <w:b/>
        </w:rPr>
        <w:t>Şenol hocanın anlattırmak istediği konu aşağıdakilerden hangisi olabilir?</w:t>
      </w:r>
    </w:p>
    <w:p w:rsidR="001332C1" w:rsidRDefault="001332C1" w:rsidP="0014414A">
      <w:pPr>
        <w:spacing w:after="0"/>
        <w:rPr>
          <w:rFonts w:ascii="Verdana" w:hAnsi="Verdana"/>
        </w:rPr>
      </w:pPr>
      <w:r>
        <w:rPr>
          <w:rFonts w:ascii="Verdana" w:hAnsi="Verdana"/>
        </w:rPr>
        <w:t>A)Mayoz bölünmenin özellikleri.</w:t>
      </w:r>
    </w:p>
    <w:p w:rsidR="001332C1" w:rsidRDefault="001332C1" w:rsidP="0014414A">
      <w:pPr>
        <w:spacing w:after="0"/>
        <w:rPr>
          <w:rFonts w:ascii="Verdana" w:hAnsi="Verdana"/>
        </w:rPr>
      </w:pPr>
      <w:r>
        <w:rPr>
          <w:rFonts w:ascii="Verdana" w:hAnsi="Verdana"/>
        </w:rPr>
        <w:t xml:space="preserve">B)Canlılarda çeşitliliği sağlayan olaylar. </w:t>
      </w:r>
    </w:p>
    <w:p w:rsidR="001332C1" w:rsidRDefault="001332C1" w:rsidP="0014414A">
      <w:pPr>
        <w:spacing w:after="0"/>
        <w:rPr>
          <w:rFonts w:ascii="Verdana" w:hAnsi="Verdana"/>
        </w:rPr>
      </w:pPr>
      <w:r>
        <w:rPr>
          <w:rFonts w:ascii="Verdana" w:hAnsi="Verdana"/>
        </w:rPr>
        <w:t>C)Kromozom sayının sabit kalmasını sağlayan olaylar.</w:t>
      </w:r>
    </w:p>
    <w:p w:rsidR="001332C1" w:rsidRDefault="001332C1" w:rsidP="007B71DC">
      <w:pPr>
        <w:spacing w:after="0"/>
        <w:rPr>
          <w:rFonts w:ascii="Verdana" w:hAnsi="Verdana"/>
        </w:rPr>
      </w:pPr>
      <w:r>
        <w:rPr>
          <w:rFonts w:ascii="Verdana" w:hAnsi="Verdana"/>
        </w:rPr>
        <w:t>D)Doğal seçilimin nedenleri.</w:t>
      </w:r>
    </w:p>
    <w:p w:rsidR="001332C1" w:rsidRPr="00452B73" w:rsidRDefault="001332C1" w:rsidP="007B71DC">
      <w:pPr>
        <w:spacing w:after="0"/>
        <w:rPr>
          <w:rFonts w:ascii="Verdana" w:hAnsi="Verdana"/>
          <w:b/>
        </w:rPr>
      </w:pPr>
      <w:r w:rsidRPr="00452B73">
        <w:rPr>
          <w:rFonts w:ascii="Verdana" w:hAnsi="Verdana"/>
          <w:b/>
        </w:rPr>
        <w:t>18)</w:t>
      </w:r>
    </w:p>
    <w:p w:rsidR="001332C1" w:rsidRDefault="001332C1" w:rsidP="007B71DC">
      <w:pPr>
        <w:spacing w:after="0"/>
        <w:rPr>
          <w:rFonts w:ascii="Verdana" w:hAnsi="Verdana"/>
        </w:rPr>
      </w:pPr>
      <w:r>
        <w:rPr>
          <w:noProof/>
          <w:lang w:eastAsia="tr-TR"/>
        </w:rPr>
        <w:pict>
          <v:shape id="_x0000_s1043" type="#_x0000_t75" style="position:absolute;margin-left:-4.5pt;margin-top:.6pt;width:270.75pt;height:149pt;z-index:-251656192;visibility:visible">
            <v:imagedata r:id="rId24" o:title=""/>
          </v:shape>
        </w:pict>
      </w: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p>
    <w:p w:rsidR="001332C1" w:rsidRDefault="001332C1" w:rsidP="007B71DC">
      <w:pPr>
        <w:spacing w:after="0"/>
        <w:rPr>
          <w:rFonts w:ascii="Verdana" w:hAnsi="Verdana"/>
        </w:rPr>
      </w:pPr>
      <w:r>
        <w:rPr>
          <w:rFonts w:ascii="Verdana" w:hAnsi="Verdana"/>
        </w:rPr>
        <w:t>Özgür öğretmen mikroskopta bir hücreyi incelerken hücrenin bölünmekte olduğunu fark ediyor ve yukarıdaki görüntülerin fotoğrafını çekiyor.</w:t>
      </w:r>
    </w:p>
    <w:p w:rsidR="001332C1" w:rsidRPr="00566F17" w:rsidRDefault="001332C1" w:rsidP="007B71DC">
      <w:pPr>
        <w:spacing w:after="0"/>
        <w:rPr>
          <w:rFonts w:ascii="Verdana" w:hAnsi="Verdana"/>
          <w:b/>
        </w:rPr>
      </w:pPr>
      <w:r w:rsidRPr="00566F17">
        <w:rPr>
          <w:rFonts w:ascii="Verdana" w:hAnsi="Verdana"/>
          <w:b/>
        </w:rPr>
        <w:t>Bu görüntüler hakkında yapılan aşağıdaki yorumlardan hangisi yukarıdaki resimler için doğru olamaz?</w:t>
      </w:r>
    </w:p>
    <w:p w:rsidR="001332C1" w:rsidRDefault="001332C1" w:rsidP="007B71DC">
      <w:pPr>
        <w:spacing w:after="0"/>
        <w:rPr>
          <w:rFonts w:ascii="Verdana" w:hAnsi="Verdana"/>
        </w:rPr>
      </w:pPr>
      <w:r>
        <w:rPr>
          <w:rFonts w:ascii="Verdana" w:hAnsi="Verdana"/>
        </w:rPr>
        <w:t>A)X ve Y olaylarının ortak özelliği mayoz bölünmenin 2.aşamasında görülmesidir.</w:t>
      </w:r>
    </w:p>
    <w:p w:rsidR="001332C1" w:rsidRDefault="001332C1" w:rsidP="007B71DC">
      <w:pPr>
        <w:spacing w:after="0"/>
        <w:rPr>
          <w:rFonts w:ascii="Verdana" w:hAnsi="Verdana"/>
        </w:rPr>
      </w:pPr>
      <w:r>
        <w:rPr>
          <w:rFonts w:ascii="Verdana" w:hAnsi="Verdana"/>
        </w:rPr>
        <w:t>B)X olayı eşeyli üreyen canlılarda çeşitliliği sağlar.</w:t>
      </w:r>
    </w:p>
    <w:p w:rsidR="001332C1" w:rsidRDefault="001332C1" w:rsidP="007B71DC">
      <w:pPr>
        <w:spacing w:after="0"/>
        <w:rPr>
          <w:rFonts w:ascii="Verdana" w:hAnsi="Verdana"/>
        </w:rPr>
      </w:pPr>
      <w:r>
        <w:rPr>
          <w:rFonts w:ascii="Verdana" w:hAnsi="Verdana"/>
        </w:rPr>
        <w:t>C)Y olayı nesiller boyunca kromozom sayısının sabit kalmasını sağlar.</w:t>
      </w:r>
    </w:p>
    <w:p w:rsidR="001332C1" w:rsidRDefault="001332C1" w:rsidP="007B71DC">
      <w:pPr>
        <w:spacing w:after="0"/>
        <w:rPr>
          <w:rFonts w:ascii="Verdana" w:hAnsi="Verdana"/>
        </w:rPr>
      </w:pPr>
      <w:r>
        <w:rPr>
          <w:rFonts w:ascii="Verdana" w:hAnsi="Verdana"/>
        </w:rPr>
        <w:t>D)Özgür hocanın incelediği hücre polen ana hücresi olabilir.</w:t>
      </w:r>
    </w:p>
    <w:p w:rsidR="001332C1" w:rsidRDefault="001332C1" w:rsidP="007B71DC">
      <w:pPr>
        <w:spacing w:after="0"/>
        <w:rPr>
          <w:rFonts w:ascii="Verdana" w:hAnsi="Verdana"/>
        </w:rPr>
      </w:pPr>
    </w:p>
    <w:p w:rsidR="001332C1" w:rsidRDefault="001332C1" w:rsidP="007B71DC">
      <w:pPr>
        <w:spacing w:after="0"/>
        <w:rPr>
          <w:rFonts w:ascii="Verdana" w:hAnsi="Verdana"/>
        </w:rPr>
      </w:pPr>
      <w:r w:rsidRPr="00452B73">
        <w:rPr>
          <w:rFonts w:ascii="Verdana" w:hAnsi="Verdana"/>
          <w:b/>
        </w:rPr>
        <w:t>19)</w:t>
      </w:r>
      <w:r>
        <w:rPr>
          <w:rFonts w:ascii="Verdana" w:hAnsi="Verdana"/>
        </w:rPr>
        <w:t xml:space="preserve">Ali Emre ve Hüseyin Sefa kardeşler evde eşeysiz üreme ile ilgili resimler bulup, bir poster hazırlamak istemektedirler. </w:t>
      </w:r>
    </w:p>
    <w:p w:rsidR="001332C1" w:rsidRPr="008836C6" w:rsidRDefault="001332C1" w:rsidP="007B71DC">
      <w:pPr>
        <w:spacing w:after="0"/>
        <w:rPr>
          <w:rFonts w:ascii="Verdana" w:hAnsi="Verdana"/>
          <w:b/>
        </w:rPr>
      </w:pPr>
      <w:r>
        <w:rPr>
          <w:noProof/>
          <w:lang w:eastAsia="tr-TR"/>
        </w:rPr>
        <w:pict>
          <v:shape id="_x0000_s1044" type="#_x0000_t75" style="position:absolute;margin-left:-3.95pt;margin-top:37.6pt;width:258.35pt;height:192.85pt;z-index:-251655168;visibility:visible">
            <v:imagedata r:id="rId25" o:title=""/>
          </v:shape>
        </w:pict>
      </w:r>
      <w:r w:rsidRPr="008836C6">
        <w:rPr>
          <w:rFonts w:ascii="Verdana" w:hAnsi="Verdana"/>
          <w:b/>
        </w:rPr>
        <w:t xml:space="preserve">İkiz kardeşler aşağıdaki resimlerden hangisini posterlerine yapıştırırlarsa </w:t>
      </w:r>
      <w:r w:rsidRPr="005762DE">
        <w:rPr>
          <w:rFonts w:ascii="Verdana" w:hAnsi="Verdana"/>
          <w:b/>
          <w:u w:val="single"/>
        </w:rPr>
        <w:t>hata</w:t>
      </w:r>
      <w:r w:rsidRPr="008836C6">
        <w:rPr>
          <w:rFonts w:ascii="Verdana" w:hAnsi="Verdana"/>
          <w:b/>
        </w:rPr>
        <w:t xml:space="preserve"> yapmış olurlar?</w:t>
      </w:r>
      <w:r w:rsidRPr="008836C6">
        <w:rPr>
          <w:rFonts w:ascii="Times New Roman" w:hAnsi="Times New Roman"/>
          <w:b/>
          <w:snapToGrid w:val="0"/>
          <w:color w:val="000000"/>
          <w:w w:val="0"/>
          <w:sz w:val="2"/>
          <w:u w:color="000000"/>
          <w:bdr w:val="none" w:sz="0" w:space="0" w:color="000000"/>
          <w:shd w:val="clear" w:color="000000" w:fill="000000"/>
        </w:rPr>
        <w:t xml:space="preserve"> </w:t>
      </w: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Pr="00452B73" w:rsidRDefault="001332C1" w:rsidP="0014414A">
      <w:pPr>
        <w:spacing w:after="0"/>
        <w:rPr>
          <w:rFonts w:ascii="Verdana" w:hAnsi="Verdana"/>
          <w:b/>
        </w:rPr>
      </w:pPr>
      <w:r>
        <w:rPr>
          <w:noProof/>
          <w:lang w:eastAsia="tr-TR"/>
        </w:rPr>
        <w:pict>
          <v:shape id="_x0000_s1045" type="#_x0000_t75" style="position:absolute;margin-left:1.65pt;margin-top:13.25pt;width:251.75pt;height:125.8pt;z-index:-251654144;visibility:visible">
            <v:imagedata r:id="rId26" o:title=""/>
          </v:shape>
        </w:pict>
      </w:r>
      <w:r w:rsidRPr="00452B73">
        <w:rPr>
          <w:rFonts w:ascii="Verdana" w:hAnsi="Verdana"/>
          <w:b/>
        </w:rPr>
        <w:t>20)</w:t>
      </w:r>
    </w:p>
    <w:p w:rsidR="001332C1" w:rsidRDefault="001332C1" w:rsidP="0014414A">
      <w:pPr>
        <w:spacing w:after="0"/>
        <w:rPr>
          <w:rFonts w:ascii="Verdana" w:hAnsi="Verdana"/>
        </w:rPr>
      </w:pPr>
    </w:p>
    <w:p w:rsidR="001332C1" w:rsidRDefault="001332C1" w:rsidP="0014414A">
      <w:pPr>
        <w:spacing w:after="0"/>
        <w:rPr>
          <w:rFonts w:ascii="Verdana" w:hAnsi="Verdana"/>
        </w:rPr>
      </w:pPr>
      <w:r>
        <w:rPr>
          <w:noProof/>
          <w:lang w:eastAsia="tr-TR"/>
        </w:rPr>
        <w:pict>
          <v:shape id="_x0000_s1046" type="#_x0000_t75" style="position:absolute;margin-left:261.35pt;margin-top:10.8pt;width:287.5pt;height:281.7pt;z-index:-251652096;visibility:visible" stroked="t" strokecolor="windowText" strokeweight="3pt">
            <v:imagedata r:id="rId27" o:title=""/>
          </v:shape>
        </w:pict>
      </w: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r>
        <w:rPr>
          <w:noProof/>
          <w:lang w:eastAsia="tr-TR"/>
        </w:rPr>
        <w:pict>
          <v:shape id="_x0000_s1047" type="#_x0000_t75" style="position:absolute;margin-left:2.55pt;margin-top:.7pt;width:251.8pt;height:125.8pt;z-index:-251653120;visibility:visible">
            <v:imagedata r:id="rId28" o:title=""/>
          </v:shape>
        </w:pict>
      </w: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Default="001332C1" w:rsidP="0014414A">
      <w:pPr>
        <w:spacing w:after="0"/>
        <w:rPr>
          <w:rFonts w:ascii="Verdana" w:hAnsi="Verdana"/>
        </w:rPr>
      </w:pPr>
    </w:p>
    <w:p w:rsidR="001332C1" w:rsidRPr="00903058" w:rsidRDefault="001332C1" w:rsidP="0014414A">
      <w:pPr>
        <w:spacing w:after="0"/>
        <w:rPr>
          <w:rFonts w:ascii="Verdana" w:hAnsi="Verdana"/>
          <w:b/>
          <w:u w:val="single"/>
        </w:rPr>
      </w:pPr>
      <w:r>
        <w:rPr>
          <w:rFonts w:ascii="Verdana" w:hAnsi="Verdana"/>
        </w:rPr>
        <w:t xml:space="preserve">Yukarıda bazı canlılara ait adaptasyon resimleri görülmektedir. Bu resimlerdeki canlılar ve sağladıkları adaptasyonlar ile ilgili olarak aşağıdaki ifadelerden hangisi </w:t>
      </w:r>
      <w:r w:rsidRPr="00903058">
        <w:rPr>
          <w:rFonts w:ascii="Verdana" w:hAnsi="Verdana"/>
          <w:b/>
          <w:u w:val="single"/>
        </w:rPr>
        <w:t>doğru olamaz?</w:t>
      </w:r>
    </w:p>
    <w:p w:rsidR="001332C1" w:rsidRDefault="001332C1" w:rsidP="0014414A">
      <w:pPr>
        <w:spacing w:after="0"/>
        <w:rPr>
          <w:rFonts w:ascii="Verdana" w:hAnsi="Verdana"/>
        </w:rPr>
      </w:pPr>
      <w:r>
        <w:rPr>
          <w:rFonts w:ascii="Verdana" w:hAnsi="Verdana"/>
        </w:rPr>
        <w:t>A)Çam ağacı ile kaktüs farklı amaçlar için benzer adaptasyonlar geliştirmişlerdir.</w:t>
      </w:r>
    </w:p>
    <w:p w:rsidR="001332C1" w:rsidRDefault="001332C1" w:rsidP="0014414A">
      <w:pPr>
        <w:spacing w:after="0"/>
        <w:rPr>
          <w:rFonts w:ascii="Verdana" w:hAnsi="Verdana"/>
        </w:rPr>
      </w:pPr>
      <w:r>
        <w:rPr>
          <w:rFonts w:ascii="Verdana" w:hAnsi="Verdana"/>
        </w:rPr>
        <w:t>B)Kutup ayısı ile kutup tilkisi benzer ortamlarda yaşayan ve benzer adaptasyonlar gerçekleştiren canlılara örnek verilebilir.</w:t>
      </w:r>
    </w:p>
    <w:p w:rsidR="001332C1" w:rsidRDefault="001332C1" w:rsidP="0014414A">
      <w:pPr>
        <w:spacing w:after="0"/>
        <w:rPr>
          <w:rFonts w:ascii="Verdana" w:hAnsi="Verdana"/>
        </w:rPr>
      </w:pPr>
      <w:r>
        <w:rPr>
          <w:rFonts w:ascii="Verdana" w:hAnsi="Verdana"/>
        </w:rPr>
        <w:t>C)Bu canlıların ortak özellikleri sağladıkları uyumun kalıtsal olmamasıdır.</w:t>
      </w:r>
    </w:p>
    <w:p w:rsidR="001332C1" w:rsidRDefault="001332C1" w:rsidP="0014414A">
      <w:pPr>
        <w:spacing w:after="0"/>
        <w:rPr>
          <w:rFonts w:ascii="Verdana" w:hAnsi="Verdana"/>
        </w:rPr>
      </w:pPr>
      <w:r>
        <w:rPr>
          <w:rFonts w:ascii="Verdana" w:hAnsi="Verdana"/>
        </w:rPr>
        <w:t>D)Bu canlıların sağladıkları uyumlar, canlıların yaşama ve üreme şansını artırır.</w:t>
      </w:r>
    </w:p>
    <w:p w:rsidR="001332C1" w:rsidRDefault="001332C1" w:rsidP="0014414A">
      <w:pPr>
        <w:spacing w:after="0"/>
        <w:rPr>
          <w:rFonts w:ascii="Verdana" w:hAnsi="Verdana"/>
        </w:rPr>
      </w:pPr>
    </w:p>
    <w:p w:rsidR="001332C1" w:rsidRDefault="001332C1" w:rsidP="0014414A">
      <w:pPr>
        <w:spacing w:after="0"/>
        <w:rPr>
          <w:rFonts w:ascii="Brady Bunch Remastered" w:hAnsi="Brady Bunch Remastered"/>
          <w:sz w:val="32"/>
          <w:szCs w:val="32"/>
        </w:rPr>
      </w:pPr>
      <w:r>
        <w:rPr>
          <w:rFonts w:ascii="Brady Bunch Remastered" w:hAnsi="Brady Bunch Remastered"/>
          <w:sz w:val="32"/>
          <w:szCs w:val="32"/>
        </w:rPr>
        <w:t>-</w:t>
      </w:r>
      <w:r w:rsidRPr="00452B73">
        <w:rPr>
          <w:rFonts w:ascii="Brady Bunch Remastered" w:hAnsi="Brady Bunch Remastered"/>
          <w:sz w:val="32"/>
          <w:szCs w:val="32"/>
        </w:rPr>
        <w:t>Her sorunun değeri 5 puandır.</w:t>
      </w:r>
    </w:p>
    <w:p w:rsidR="001332C1" w:rsidRDefault="001332C1" w:rsidP="0014414A">
      <w:pPr>
        <w:spacing w:after="0"/>
        <w:rPr>
          <w:rFonts w:ascii="Brady Bunch Remastered" w:hAnsi="Brady Bunch Remastered"/>
          <w:sz w:val="32"/>
          <w:szCs w:val="32"/>
        </w:rPr>
      </w:pPr>
      <w:r>
        <w:rPr>
          <w:rFonts w:ascii="Brady Bunch Remastered" w:hAnsi="Brady Bunch Remastered"/>
          <w:sz w:val="32"/>
          <w:szCs w:val="32"/>
        </w:rPr>
        <w:t>-Cevaplarınızı optik forma işaretlemeyi unutmayınız.</w:t>
      </w:r>
    </w:p>
    <w:p w:rsidR="001332C1" w:rsidRPr="00452B73" w:rsidRDefault="001332C1" w:rsidP="0014414A">
      <w:pPr>
        <w:spacing w:after="0"/>
        <w:rPr>
          <w:rFonts w:ascii="Brady Bunch Remastered" w:hAnsi="Brady Bunch Remastered"/>
          <w:sz w:val="32"/>
          <w:szCs w:val="32"/>
        </w:rPr>
      </w:pPr>
      <w:r>
        <w:rPr>
          <w:rFonts w:ascii="Brady Bunch Remastered" w:hAnsi="Brady Bunch Remastered"/>
          <w:sz w:val="32"/>
          <w:szCs w:val="32"/>
        </w:rPr>
        <w:t>-</w:t>
      </w:r>
      <w:r w:rsidRPr="00452B73">
        <w:rPr>
          <w:rFonts w:ascii="Brady Bunch Remastered" w:hAnsi="Brady Bunch Remastered"/>
          <w:sz w:val="32"/>
          <w:szCs w:val="32"/>
        </w:rPr>
        <w:t xml:space="preserve">Hayal ettiğiniz puanı almanız dileği ile geçmiş olsun... </w:t>
      </w:r>
      <w:r w:rsidRPr="00452B73">
        <w:rPr>
          <w:rFonts w:ascii="Brady Bunch Remastered" w:hAnsi="Brady Bunch Remastered"/>
          <w:sz w:val="32"/>
          <w:szCs w:val="32"/>
        </w:rPr>
        <w:sym w:font="Wingdings" w:char="F04A"/>
      </w:r>
    </w:p>
    <w:p w:rsidR="001332C1" w:rsidRPr="00452B73" w:rsidRDefault="001332C1" w:rsidP="00452B73">
      <w:pPr>
        <w:spacing w:after="0"/>
        <w:jc w:val="center"/>
        <w:rPr>
          <w:rFonts w:ascii="Brady Bunch Remastered" w:hAnsi="Brady Bunch Remastered"/>
          <w:sz w:val="52"/>
          <w:szCs w:val="52"/>
        </w:rPr>
      </w:pPr>
      <w:r w:rsidRPr="00452B73">
        <w:rPr>
          <w:rFonts w:ascii="Brady Bunch Remastered" w:hAnsi="Brady Bunch Remastered"/>
          <w:sz w:val="52"/>
          <w:szCs w:val="52"/>
        </w:rPr>
        <w:t>Şenol NARDAL</w:t>
      </w:r>
    </w:p>
    <w:p w:rsidR="001332C1" w:rsidRDefault="001332C1" w:rsidP="00452B73">
      <w:pPr>
        <w:spacing w:after="0"/>
        <w:jc w:val="center"/>
        <w:rPr>
          <w:rFonts w:ascii="Brady Bunch Remastered" w:hAnsi="Brady Bunch Remastered"/>
          <w:sz w:val="52"/>
          <w:szCs w:val="52"/>
        </w:rPr>
      </w:pPr>
      <w:r w:rsidRPr="00452B73">
        <w:rPr>
          <w:rFonts w:ascii="Brady Bunch Remastered" w:hAnsi="Brady Bunch Remastered"/>
          <w:sz w:val="52"/>
          <w:szCs w:val="52"/>
        </w:rPr>
        <w:t>Fen Bilimleri Öğretmeni</w:t>
      </w:r>
    </w:p>
    <w:p w:rsidR="001332C1" w:rsidRDefault="001332C1" w:rsidP="00452B73">
      <w:pPr>
        <w:spacing w:after="0"/>
        <w:jc w:val="center"/>
        <w:rPr>
          <w:rFonts w:ascii="Brady Bunch Remastered" w:hAnsi="Brady Bunch Remastered"/>
          <w:sz w:val="52"/>
          <w:szCs w:val="52"/>
        </w:rPr>
      </w:pPr>
    </w:p>
    <w:p w:rsidR="001332C1" w:rsidRDefault="001332C1" w:rsidP="00452B73">
      <w:pPr>
        <w:spacing w:after="0"/>
        <w:jc w:val="center"/>
        <w:rPr>
          <w:rFonts w:ascii="Brady Bunch Remastered" w:hAnsi="Brady Bunch Remastered"/>
          <w:sz w:val="52"/>
          <w:szCs w:val="52"/>
        </w:rPr>
      </w:pPr>
      <w:r>
        <w:rPr>
          <w:rFonts w:ascii="Brady Bunch Remastered" w:hAnsi="Brady Bunch Remastered"/>
          <w:sz w:val="52"/>
          <w:szCs w:val="52"/>
        </w:rPr>
        <w:t>OPTİK FORM</w:t>
      </w:r>
    </w:p>
    <w:p w:rsidR="001332C1" w:rsidRPr="00452B73" w:rsidRDefault="001332C1" w:rsidP="00452B73">
      <w:pPr>
        <w:spacing w:after="0"/>
        <w:jc w:val="center"/>
        <w:rPr>
          <w:rFonts w:ascii="Brady Bunch Remastered" w:hAnsi="Brady Bunch Remastered"/>
          <w:sz w:val="52"/>
          <w:szCs w:val="52"/>
        </w:rPr>
      </w:pPr>
    </w:p>
    <w:p w:rsidR="001332C1" w:rsidRPr="0014414A" w:rsidRDefault="001332C1" w:rsidP="0014414A">
      <w:pPr>
        <w:spacing w:after="0"/>
        <w:rPr>
          <w:rFonts w:ascii="Verdana" w:hAnsi="Verdana"/>
          <w:b/>
        </w:rPr>
      </w:pPr>
      <w:r w:rsidRPr="00D542D8">
        <w:rPr>
          <w:rFonts w:ascii="Times New Roman" w:hAnsi="Times New Roman"/>
          <w:snapToGrid w:val="0"/>
          <w:color w:val="000000"/>
          <w:w w:val="0"/>
          <w:sz w:val="2"/>
          <w:u w:color="000000"/>
          <w:bdr w:val="none" w:sz="0" w:space="0" w:color="000000"/>
          <w:shd w:val="clear" w:color="000000" w:fill="000000"/>
        </w:rPr>
        <w:t xml:space="preserve"> </w:t>
      </w:r>
    </w:p>
    <w:p w:rsidR="001332C1" w:rsidRPr="0014414A" w:rsidRDefault="001332C1" w:rsidP="0014414A">
      <w:pPr>
        <w:spacing w:after="0"/>
        <w:rPr>
          <w:rFonts w:ascii="Verdana" w:hAnsi="Verdana"/>
          <w:b/>
        </w:rPr>
      </w:pPr>
      <w:r w:rsidRPr="0014414A">
        <w:rPr>
          <w:rFonts w:ascii="Verdana" w:hAnsi="Verdana"/>
          <w:b/>
        </w:rPr>
        <w:t xml:space="preserve"> </w:t>
      </w:r>
      <w:r w:rsidRPr="0014414A">
        <w:rPr>
          <w:rFonts w:ascii="Times New Roman" w:hAnsi="Times New Roman"/>
          <w:b/>
          <w:snapToGrid w:val="0"/>
          <w:color w:val="000000"/>
          <w:w w:val="0"/>
          <w:sz w:val="2"/>
          <w:u w:color="000000"/>
          <w:bdr w:val="none" w:sz="0" w:space="0" w:color="000000"/>
          <w:shd w:val="clear" w:color="000000" w:fill="000000"/>
        </w:rPr>
        <w:t xml:space="preserve"> </w:t>
      </w:r>
    </w:p>
    <w:p w:rsidR="001332C1" w:rsidRPr="00767571" w:rsidRDefault="001332C1" w:rsidP="00580050">
      <w:pPr>
        <w:spacing w:after="0"/>
        <w:rPr>
          <w:rFonts w:ascii="Verdana" w:hAnsi="Verdana"/>
        </w:rPr>
      </w:pPr>
      <w:r w:rsidRPr="00373727">
        <w:rPr>
          <w:rFonts w:ascii="Times New Roman" w:hAnsi="Times New Roman"/>
          <w:snapToGrid w:val="0"/>
          <w:color w:val="000000"/>
          <w:w w:val="0"/>
          <w:sz w:val="2"/>
          <w:u w:color="000000"/>
          <w:bdr w:val="none" w:sz="0" w:space="0" w:color="000000"/>
          <w:shd w:val="clear" w:color="000000" w:fill="000000"/>
        </w:rPr>
        <w:t xml:space="preserve"> </w:t>
      </w:r>
    </w:p>
    <w:sectPr w:rsidR="001332C1" w:rsidRPr="00767571" w:rsidSect="00903058">
      <w:type w:val="continuous"/>
      <w:pgSz w:w="11906" w:h="16838"/>
      <w:pgMar w:top="-558" w:right="567" w:bottom="567" w:left="567" w:header="138" w:footer="708" w:gutter="0"/>
      <w:cols w:num="2"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332C1" w:rsidRDefault="001332C1" w:rsidP="00903058">
      <w:pPr>
        <w:spacing w:after="0" w:line="240" w:lineRule="auto"/>
      </w:pPr>
      <w:r>
        <w:separator/>
      </w:r>
    </w:p>
  </w:endnote>
  <w:endnote w:type="continuationSeparator" w:id="0">
    <w:p w:rsidR="001332C1" w:rsidRDefault="001332C1" w:rsidP="009030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A2"/>
    <w:family w:val="swiss"/>
    <w:pitch w:val="variable"/>
    <w:sig w:usb0="E1002EFF" w:usb1="C000605B" w:usb2="00000029" w:usb3="00000000" w:csb0="000101FF" w:csb1="00000000"/>
  </w:font>
  <w:font w:name="Verdana">
    <w:panose1 w:val="020B0604030504040204"/>
    <w:charset w:val="A2"/>
    <w:family w:val="swiss"/>
    <w:pitch w:val="variable"/>
    <w:sig w:usb0="A10006FF" w:usb1="4000205B" w:usb2="00000010" w:usb3="00000000" w:csb0="0000019F" w:csb1="00000000"/>
  </w:font>
  <w:font w:name="Brady Bunch Remastered">
    <w:altName w:val="Arial"/>
    <w:panose1 w:val="00000000000000000000"/>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A2"/>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332C1" w:rsidRDefault="001332C1" w:rsidP="00903058">
      <w:pPr>
        <w:spacing w:after="0" w:line="240" w:lineRule="auto"/>
      </w:pPr>
      <w:r>
        <w:separator/>
      </w:r>
    </w:p>
  </w:footnote>
  <w:footnote w:type="continuationSeparator" w:id="0">
    <w:p w:rsidR="001332C1" w:rsidRDefault="001332C1" w:rsidP="0090305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2C1" w:rsidRDefault="001332C1" w:rsidP="00903058">
    <w:pPr>
      <w:spacing w:after="0"/>
      <w:rPr>
        <w:rFonts w:ascii="Brady Bunch Remastered" w:hAnsi="Brady Bunch Remastered"/>
        <w:sz w:val="28"/>
        <w:szCs w:val="28"/>
      </w:rPr>
    </w:pPr>
  </w:p>
  <w:p w:rsidR="001332C1" w:rsidRDefault="001332C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C37784"/>
    <w:multiLevelType w:val="hybridMultilevel"/>
    <w:tmpl w:val="13089CA2"/>
    <w:lvl w:ilvl="0" w:tplc="D57C9E08">
      <w:start w:val="1"/>
      <w:numFmt w:val="upperLetter"/>
      <w:lvlText w:val="%1)"/>
      <w:lvlJc w:val="left"/>
      <w:pPr>
        <w:ind w:left="720" w:hanging="360"/>
      </w:pPr>
      <w:rPr>
        <w:rFonts w:cs="Times New Roman" w:hint="default"/>
        <w:b w:val="0"/>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savePreviewPicture/>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80050"/>
    <w:rsid w:val="00031D7A"/>
    <w:rsid w:val="000710D9"/>
    <w:rsid w:val="000F216F"/>
    <w:rsid w:val="00110FAC"/>
    <w:rsid w:val="00117609"/>
    <w:rsid w:val="001332C1"/>
    <w:rsid w:val="0014414A"/>
    <w:rsid w:val="00144332"/>
    <w:rsid w:val="002105CD"/>
    <w:rsid w:val="002B0BD1"/>
    <w:rsid w:val="002B71D6"/>
    <w:rsid w:val="002B7C41"/>
    <w:rsid w:val="002C1E76"/>
    <w:rsid w:val="002F55F3"/>
    <w:rsid w:val="00344D82"/>
    <w:rsid w:val="00372F64"/>
    <w:rsid w:val="00373727"/>
    <w:rsid w:val="0040120C"/>
    <w:rsid w:val="00426049"/>
    <w:rsid w:val="00452B73"/>
    <w:rsid w:val="00453E79"/>
    <w:rsid w:val="004732E3"/>
    <w:rsid w:val="004D57DD"/>
    <w:rsid w:val="00513A80"/>
    <w:rsid w:val="00560B02"/>
    <w:rsid w:val="00566F17"/>
    <w:rsid w:val="005762DE"/>
    <w:rsid w:val="00580050"/>
    <w:rsid w:val="00623FCC"/>
    <w:rsid w:val="00663B15"/>
    <w:rsid w:val="0068026C"/>
    <w:rsid w:val="00767571"/>
    <w:rsid w:val="0079771F"/>
    <w:rsid w:val="007B71DC"/>
    <w:rsid w:val="008836C6"/>
    <w:rsid w:val="008A6280"/>
    <w:rsid w:val="00901B79"/>
    <w:rsid w:val="00903058"/>
    <w:rsid w:val="00917DBC"/>
    <w:rsid w:val="00922A40"/>
    <w:rsid w:val="00970201"/>
    <w:rsid w:val="0098291C"/>
    <w:rsid w:val="009B09CE"/>
    <w:rsid w:val="00A01408"/>
    <w:rsid w:val="00A14E44"/>
    <w:rsid w:val="00A233C1"/>
    <w:rsid w:val="00A3172B"/>
    <w:rsid w:val="00AC1A53"/>
    <w:rsid w:val="00AF36A5"/>
    <w:rsid w:val="00B2626D"/>
    <w:rsid w:val="00B50011"/>
    <w:rsid w:val="00B9252A"/>
    <w:rsid w:val="00BD7CCB"/>
    <w:rsid w:val="00C438B1"/>
    <w:rsid w:val="00C773C6"/>
    <w:rsid w:val="00D542D8"/>
    <w:rsid w:val="00DA37A3"/>
    <w:rsid w:val="00E07A46"/>
    <w:rsid w:val="00E96D53"/>
    <w:rsid w:val="00ED4F80"/>
    <w:rsid w:val="00F06AD3"/>
    <w:rsid w:val="00F21E81"/>
    <w:rsid w:val="00F71778"/>
    <w:rsid w:val="00FA017C"/>
    <w:rsid w:val="00FF7C60"/>
  </w:rsids>
  <m:mathPr>
    <m:mathFont m:val="Cambria Math"/>
    <m:brkBin m:val="before"/>
    <m:brkBinSub m:val="--"/>
    <m:smallFrac m:val="off"/>
    <m:dispDef/>
    <m:lMargin m:val="0"/>
    <m:rMargin m:val="0"/>
    <m:defJc m:val="centerGroup"/>
    <m:wrapIndent m:val="1440"/>
    <m:intLim m:val="subSup"/>
    <m:naryLim m:val="undOvr"/>
  </m:mathPr>
  <w:uiCompat97To2003/>
  <w:themeFontLang w:val="tr-T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tr-TR" w:eastAsia="tr-T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017C"/>
    <w:pPr>
      <w:spacing w:after="200" w:line="276" w:lineRule="auto"/>
    </w:pPr>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58005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80050"/>
    <w:rPr>
      <w:rFonts w:ascii="Tahoma" w:hAnsi="Tahoma" w:cs="Tahoma"/>
      <w:sz w:val="16"/>
      <w:szCs w:val="16"/>
    </w:rPr>
  </w:style>
  <w:style w:type="paragraph" w:styleId="ListParagraph">
    <w:name w:val="List Paragraph"/>
    <w:basedOn w:val="Normal"/>
    <w:uiPriority w:val="99"/>
    <w:qFormat/>
    <w:rsid w:val="00373727"/>
    <w:pPr>
      <w:ind w:left="720"/>
      <w:contextualSpacing/>
    </w:pPr>
  </w:style>
  <w:style w:type="table" w:styleId="TableGrid">
    <w:name w:val="Table Grid"/>
    <w:basedOn w:val="TableNormal"/>
    <w:uiPriority w:val="99"/>
    <w:rsid w:val="00B2626D"/>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rsid w:val="00903058"/>
    <w:pPr>
      <w:tabs>
        <w:tab w:val="center" w:pos="4536"/>
        <w:tab w:val="right" w:pos="9072"/>
      </w:tabs>
      <w:spacing w:after="0" w:line="240" w:lineRule="auto"/>
    </w:pPr>
  </w:style>
  <w:style w:type="character" w:customStyle="1" w:styleId="HeaderChar">
    <w:name w:val="Header Char"/>
    <w:basedOn w:val="DefaultParagraphFont"/>
    <w:link w:val="Header"/>
    <w:uiPriority w:val="99"/>
    <w:semiHidden/>
    <w:locked/>
    <w:rsid w:val="00903058"/>
    <w:rPr>
      <w:rFonts w:cs="Times New Roman"/>
    </w:rPr>
  </w:style>
  <w:style w:type="paragraph" w:styleId="Footer">
    <w:name w:val="footer"/>
    <w:basedOn w:val="Normal"/>
    <w:link w:val="FooterChar"/>
    <w:uiPriority w:val="99"/>
    <w:semiHidden/>
    <w:rsid w:val="00903058"/>
    <w:pPr>
      <w:tabs>
        <w:tab w:val="center" w:pos="4536"/>
        <w:tab w:val="right" w:pos="9072"/>
      </w:tabs>
      <w:spacing w:after="0" w:line="240" w:lineRule="auto"/>
    </w:pPr>
  </w:style>
  <w:style w:type="character" w:customStyle="1" w:styleId="FooterChar">
    <w:name w:val="Footer Char"/>
    <w:basedOn w:val="DefaultParagraphFont"/>
    <w:link w:val="Footer"/>
    <w:uiPriority w:val="99"/>
    <w:semiHidden/>
    <w:locked/>
    <w:rsid w:val="00903058"/>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675</TotalTime>
  <Pages>6</Pages>
  <Words>1412</Words>
  <Characters>8052</Characters>
  <Application>Microsoft Office Outlook</Application>
  <DocSecurity>0</DocSecurity>
  <Lines>0</Lines>
  <Paragraphs>0</Paragraphs>
  <ScaleCrop>false</ScaleCrop>
  <Company>rocco</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SystemBilgisayar</dc:creator>
  <cp:keywords/>
  <dc:description/>
  <cp:lastModifiedBy>fatih</cp:lastModifiedBy>
  <cp:revision>39</cp:revision>
  <cp:lastPrinted>2014-10-25T11:20:00Z</cp:lastPrinted>
  <dcterms:created xsi:type="dcterms:W3CDTF">2014-10-20T15:25:00Z</dcterms:created>
  <dcterms:modified xsi:type="dcterms:W3CDTF">2014-10-30T10:03:00Z</dcterms:modified>
</cp:coreProperties>
</file>