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72" w:rsidRDefault="00022272">
      <w:r>
        <w:rPr>
          <w:noProof/>
          <w:lang w:eastAsia="tr-TR"/>
        </w:rPr>
        <w:pict>
          <v:rect id="Dikdörtgen 8" o:spid="_x0000_s1026" style="position:absolute;margin-left:-26.25pt;margin-top:2.35pt;width:576.75pt;height:50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22272" w:rsidRPr="00D3576E" w:rsidRDefault="00022272" w:rsidP="00D3576E">
                  <w:pPr>
                    <w:pStyle w:val="Head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Adı:                        Soyadı:                          Numarası: 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                      Sınıfı: 8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/A</w:t>
                  </w:r>
                </w:p>
                <w:p w:rsidR="00022272" w:rsidRPr="00D3576E" w:rsidRDefault="00022272" w:rsidP="00D3576E">
                  <w:pPr>
                    <w:pStyle w:val="Header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2015-2016 EĞİTİM ÖĞRETİM YILI I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ŞIKLI ORTAOKULU FEN BİLİMLERİ 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DERSİ</w:t>
                  </w:r>
                </w:p>
                <w:p w:rsidR="00022272" w:rsidRPr="00D3576E" w:rsidRDefault="00022272" w:rsidP="00D3576E">
                  <w:pPr>
                    <w:pStyle w:val="Header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8. SINIF 1. DÖNEM 3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. YAZILI SORULAR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I</w:t>
                  </w:r>
                </w:p>
                <w:p w:rsidR="00022272" w:rsidRDefault="00022272" w:rsidP="00D3576E">
                  <w:pPr>
                    <w:jc w:val="center"/>
                  </w:pPr>
                </w:p>
              </w:txbxContent>
            </v:textbox>
          </v:rect>
        </w:pict>
      </w:r>
    </w:p>
    <w:p w:rsidR="00022272" w:rsidRDefault="00022272" w:rsidP="00FF7D30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FF7D30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FF7C2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C6714D" w:rsidRDefault="00022272" w:rsidP="00FF7C2B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A. </w:t>
      </w:r>
      <w:r w:rsidRPr="005D5C8B">
        <w:rPr>
          <w:rFonts w:ascii="Verdana" w:hAnsi="Verdana"/>
          <w:b/>
          <w:noProof/>
          <w:sz w:val="20"/>
          <w:szCs w:val="20"/>
          <w:lang w:eastAsia="tr-TR"/>
        </w:rPr>
        <w:t>Aşağıdaki çoktan seçmeli soruları cevaplayınız.(5x20=100 Puan</w:t>
      </w:r>
      <w:r>
        <w:rPr>
          <w:rFonts w:ascii="Verdana" w:hAnsi="Verdana"/>
          <w:b/>
          <w:noProof/>
          <w:sz w:val="20"/>
          <w:szCs w:val="20"/>
          <w:lang w:eastAsia="tr-TR"/>
        </w:rPr>
        <w:t>)</w:t>
      </w:r>
    </w:p>
    <w:p w:rsidR="00022272" w:rsidRDefault="00022272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25.75pt;height:105.75pt;visibility:visible">
            <v:imagedata r:id="rId5" o:title=""/>
          </v:shape>
        </w:pict>
      </w: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073E4">
        <w:rPr>
          <w:rFonts w:ascii="Verdana" w:hAnsi="Verdana"/>
          <w:noProof/>
          <w:sz w:val="20"/>
          <w:szCs w:val="20"/>
          <w:lang w:eastAsia="tr-TR"/>
        </w:rPr>
        <w:t>İçlerinde aynı sıcaklıkta helyum gazı bulunan K,L ve M balonlarına uygulanan kaldırma kuvvetleri arasındaki ilişki aşağıdakilerden hangisinde doğru verilmiştir?</w:t>
      </w: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  <w:r w:rsidRPr="002073E4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L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 xml:space="preserve">M                        </w:t>
      </w:r>
      <w:r w:rsidRPr="002073E4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L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M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  <w:r w:rsidRPr="002073E4"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2073E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M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 xml:space="preserve">L                        </w:t>
      </w:r>
      <w:r w:rsidRPr="002073E4">
        <w:rPr>
          <w:rFonts w:ascii="Verdana" w:hAnsi="Verdana"/>
          <w:b/>
          <w:noProof/>
          <w:sz w:val="20"/>
          <w:szCs w:val="20"/>
          <w:lang w:eastAsia="tr-TR"/>
        </w:rPr>
        <w:t xml:space="preserve">D)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=F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L=</w:t>
      </w:r>
      <w:r w:rsidRPr="002073E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M</w:t>
      </w:r>
    </w:p>
    <w:p w:rsidR="00022272" w:rsidRPr="00520E6C" w:rsidRDefault="00022272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</w:p>
    <w:p w:rsidR="00022272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2. 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11" o:spid="_x0000_i1026" type="#_x0000_t75" style="width:221.25pt;height:102pt;visibility:visible">
            <v:imagedata r:id="rId6" o:title=""/>
          </v:shape>
        </w:pict>
      </w:r>
    </w:p>
    <w:p w:rsidR="00022272" w:rsidRDefault="00022272" w:rsidP="00604F94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Periyodik çizelgede verilen elementler için aşağıdakilerden hangisi </w:t>
      </w:r>
      <w:r w:rsidRPr="00002BDA">
        <w:rPr>
          <w:rFonts w:ascii="Verdana" w:hAnsi="Verdana"/>
          <w:b/>
          <w:noProof/>
          <w:sz w:val="20"/>
          <w:szCs w:val="20"/>
          <w:u w:val="single"/>
          <w:lang w:eastAsia="tr-TR"/>
        </w:rPr>
        <w:t>söylenemez?</w:t>
      </w:r>
    </w:p>
    <w:p w:rsidR="00022272" w:rsidRDefault="00022272" w:rsidP="00604F94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002BDA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564DDA">
        <w:rPr>
          <w:rFonts w:ascii="Verdana" w:hAnsi="Verdana"/>
          <w:noProof/>
          <w:sz w:val="20"/>
          <w:szCs w:val="20"/>
          <w:lang w:eastAsia="tr-TR"/>
        </w:rPr>
        <w:t>Cl’nin atom numarası Na’nın atom numara</w:t>
      </w:r>
      <w:r>
        <w:rPr>
          <w:rFonts w:ascii="Verdana" w:hAnsi="Verdana"/>
          <w:noProof/>
          <w:sz w:val="20"/>
          <w:szCs w:val="20"/>
          <w:lang w:eastAsia="tr-TR"/>
        </w:rPr>
        <w:t>-</w:t>
      </w:r>
      <w:r w:rsidRPr="00564DDA">
        <w:rPr>
          <w:rFonts w:ascii="Verdana" w:hAnsi="Verdana"/>
          <w:noProof/>
          <w:sz w:val="20"/>
          <w:szCs w:val="20"/>
          <w:lang w:eastAsia="tr-TR"/>
        </w:rPr>
        <w:t>sından büyüktür.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F40EA3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F40EA3">
        <w:rPr>
          <w:rFonts w:ascii="Verdana" w:hAnsi="Verdana"/>
          <w:noProof/>
          <w:sz w:val="20"/>
          <w:szCs w:val="20"/>
          <w:lang w:eastAsia="tr-TR"/>
        </w:rPr>
        <w:t>C,O ve Cl ametalik özelliktedir.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F40EA3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F40EA3">
        <w:rPr>
          <w:rFonts w:ascii="Verdana" w:hAnsi="Verdana"/>
          <w:noProof/>
          <w:sz w:val="20"/>
          <w:szCs w:val="20"/>
          <w:lang w:eastAsia="tr-TR"/>
        </w:rPr>
        <w:t>Na,K ve Ca metalik özelliktedir.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F40EA3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F40EA3">
        <w:rPr>
          <w:rFonts w:ascii="Verdana" w:hAnsi="Verdana"/>
          <w:noProof/>
          <w:sz w:val="20"/>
          <w:szCs w:val="20"/>
          <w:lang w:eastAsia="tr-TR"/>
        </w:rPr>
        <w:t>He ve Zn soy gazdır.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3.</w:t>
      </w:r>
      <w:r w:rsidRPr="00CA24C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Na ve Cl</w:t>
      </w:r>
      <w:r w:rsidRPr="00CE72C6">
        <w:rPr>
          <w:rFonts w:ascii="Verdana" w:hAnsi="Verdana"/>
          <w:noProof/>
          <w:sz w:val="20"/>
          <w:szCs w:val="20"/>
          <w:lang w:eastAsia="tr-TR"/>
        </w:rPr>
        <w:t xml:space="preserve"> atomlarının katman-elektron dizilimi şekilde verilmiştir.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6" o:spid="_x0000_i1027" type="#_x0000_t75" style="width:213pt;height:93pt;visibility:visible">
            <v:imagedata r:id="rId7" o:title=""/>
          </v:shape>
        </w:pict>
      </w: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göre, Na ve Cl atomları arasında iyonik bağ oluşur mu, neden?</w:t>
      </w: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520E6C" w:rsidRDefault="00022272" w:rsidP="0023064F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</w:t>
      </w:r>
      <w:r w:rsidRPr="00CA24CA">
        <w:rPr>
          <w:rFonts w:ascii="Verdana" w:hAnsi="Verdana"/>
          <w:sz w:val="20"/>
          <w:szCs w:val="20"/>
        </w:rPr>
        <w:t>Oluşmaz,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de metaldir.</w:t>
      </w:r>
    </w:p>
    <w:p w:rsidR="00022272" w:rsidRPr="00CA24CA" w:rsidRDefault="00022272" w:rsidP="0023064F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B)</w:t>
      </w:r>
      <w:r w:rsidRPr="00CA24CA">
        <w:rPr>
          <w:rFonts w:ascii="Verdana" w:hAnsi="Verdana"/>
          <w:sz w:val="20"/>
          <w:szCs w:val="20"/>
        </w:rPr>
        <w:t>Oluşur,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de ametaldir.</w:t>
      </w:r>
    </w:p>
    <w:p w:rsidR="00022272" w:rsidRPr="00520E6C" w:rsidRDefault="00022272" w:rsidP="0023064F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C)</w:t>
      </w:r>
      <w:r w:rsidRPr="00CA24CA">
        <w:rPr>
          <w:rFonts w:ascii="Verdana" w:hAnsi="Verdana"/>
          <w:sz w:val="20"/>
          <w:szCs w:val="20"/>
        </w:rPr>
        <w:t>Oluşur,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Na metal,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Cl ametaldir.</w:t>
      </w: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D)</w:t>
      </w:r>
      <w:r w:rsidRPr="00CA24CA">
        <w:rPr>
          <w:rFonts w:ascii="Verdana" w:hAnsi="Verdana"/>
          <w:sz w:val="20"/>
          <w:szCs w:val="20"/>
        </w:rPr>
        <w:t>Oluşmaz,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 de soy gazdır.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b/>
          <w:sz w:val="20"/>
          <w:szCs w:val="20"/>
        </w:rPr>
      </w:pPr>
      <w:r>
        <w:rPr>
          <w:rFonts w:ascii="Verdana" w:hAnsi="Verdana" w:cs="ArialMT"/>
          <w:b/>
          <w:sz w:val="20"/>
          <w:szCs w:val="20"/>
        </w:rPr>
        <w:t>4</w:t>
      </w:r>
      <w:r w:rsidRPr="00604F94">
        <w:rPr>
          <w:rFonts w:ascii="Verdana" w:hAnsi="Verdana" w:cs="ArialMT"/>
          <w:b/>
          <w:sz w:val="20"/>
          <w:szCs w:val="20"/>
        </w:rPr>
        <w:t>.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sz w:val="20"/>
          <w:szCs w:val="20"/>
        </w:rPr>
        <w:t>Aşağıda içinde bir miktar su bulunan I. kap</w:t>
      </w:r>
    </w:p>
    <w:p w:rsidR="00022272" w:rsidRDefault="00022272" w:rsidP="00604F94">
      <w:pPr>
        <w:pStyle w:val="NoSpacing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sz w:val="20"/>
          <w:szCs w:val="20"/>
        </w:rPr>
        <w:t>II. konuma getirilmektedir.</w:t>
      </w:r>
    </w:p>
    <w:p w:rsidR="00022272" w:rsidRPr="00520E6C" w:rsidRDefault="00022272" w:rsidP="00520E6C">
      <w:pPr>
        <w:pStyle w:val="NoSpacing"/>
        <w:rPr>
          <w:rFonts w:ascii="Verdana" w:hAnsi="Verdana"/>
          <w:b/>
          <w:sz w:val="20"/>
          <w:szCs w:val="20"/>
        </w:rPr>
      </w:pPr>
      <w:r w:rsidRPr="00D87BA5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3" o:spid="_x0000_i1028" type="#_x0000_t75" style="width:232.5pt;height:102pt;visibility:visible">
            <v:imagedata r:id="rId8" o:title=""/>
          </v:shape>
        </w:pic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>Buna göre su yüksekliği ve kap tabanına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>yapılan basınç nasıl değişir?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  <w:u w:val="single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>
        <w:rPr>
          <w:rFonts w:ascii="Verdana" w:hAnsi="Verdana" w:cs="Arial-BoldMT"/>
          <w:b/>
          <w:bCs/>
          <w:sz w:val="20"/>
          <w:szCs w:val="20"/>
        </w:rPr>
        <w:t xml:space="preserve">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D87BA5">
        <w:rPr>
          <w:rFonts w:ascii="Verdana" w:hAnsi="Verdana" w:cs="Arial-BoldMT"/>
          <w:b/>
          <w:bCs/>
          <w:sz w:val="20"/>
          <w:szCs w:val="20"/>
          <w:u w:val="single"/>
        </w:rPr>
        <w:t>Su seviyesi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      </w:t>
      </w:r>
      <w:r>
        <w:rPr>
          <w:rFonts w:ascii="Verdana" w:hAnsi="Verdana" w:cs="Arial-BoldMT"/>
          <w:b/>
          <w:bCs/>
          <w:sz w:val="20"/>
          <w:szCs w:val="20"/>
        </w:rPr>
        <w:t xml:space="preserve"> 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   </w:t>
      </w:r>
      <w:r>
        <w:rPr>
          <w:rFonts w:ascii="Verdana" w:hAnsi="Verdana" w:cs="Arial-BoldMT"/>
          <w:b/>
          <w:bCs/>
          <w:sz w:val="20"/>
          <w:szCs w:val="20"/>
        </w:rPr>
        <w:t xml:space="preserve">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D87BA5">
        <w:rPr>
          <w:rFonts w:ascii="Verdana" w:hAnsi="Verdana" w:cs="Arial-BoldMT"/>
          <w:b/>
          <w:bCs/>
          <w:sz w:val="20"/>
          <w:szCs w:val="20"/>
          <w:u w:val="single"/>
        </w:rPr>
        <w:t>Basınç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b/>
          <w:sz w:val="20"/>
          <w:szCs w:val="20"/>
        </w:rPr>
        <w:t>A)</w:t>
      </w:r>
      <w:r>
        <w:rPr>
          <w:rFonts w:ascii="Verdana" w:hAnsi="Verdana" w:cs="ArialMT"/>
          <w:b/>
          <w:sz w:val="20"/>
          <w:szCs w:val="20"/>
        </w:rPr>
        <w:t xml:space="preserve">      </w:t>
      </w:r>
      <w:r w:rsidRPr="00D87BA5">
        <w:rPr>
          <w:rFonts w:ascii="Verdana" w:hAnsi="Verdana" w:cs="ArialMT"/>
          <w:sz w:val="20"/>
          <w:szCs w:val="20"/>
        </w:rPr>
        <w:t xml:space="preserve"> azalır </w:t>
      </w:r>
      <w:r>
        <w:rPr>
          <w:rFonts w:ascii="Verdana" w:hAnsi="Verdana" w:cs="ArialMT"/>
          <w:sz w:val="20"/>
          <w:szCs w:val="20"/>
        </w:rPr>
        <w:t xml:space="preserve">                           </w:t>
      </w:r>
      <w:r w:rsidRPr="00D87BA5">
        <w:rPr>
          <w:rFonts w:ascii="Verdana" w:hAnsi="Verdana" w:cs="ArialMT"/>
          <w:sz w:val="20"/>
          <w:szCs w:val="20"/>
        </w:rPr>
        <w:t>değişmez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b/>
          <w:sz w:val="20"/>
          <w:szCs w:val="20"/>
        </w:rPr>
        <w:t>B)</w:t>
      </w:r>
      <w:r w:rsidRPr="00D87BA5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 </w:t>
      </w:r>
      <w:r w:rsidRPr="00D87BA5">
        <w:rPr>
          <w:rFonts w:ascii="Verdana" w:hAnsi="Verdana" w:cs="ArialMT"/>
          <w:sz w:val="20"/>
          <w:szCs w:val="20"/>
        </w:rPr>
        <w:t xml:space="preserve">artar </w:t>
      </w:r>
      <w:r>
        <w:rPr>
          <w:rFonts w:ascii="Verdana" w:hAnsi="Verdana" w:cs="ArialMT"/>
          <w:sz w:val="20"/>
          <w:szCs w:val="20"/>
        </w:rPr>
        <w:t xml:space="preserve">                              </w:t>
      </w:r>
      <w:r w:rsidRPr="00D87BA5">
        <w:rPr>
          <w:rFonts w:ascii="Verdana" w:hAnsi="Verdana" w:cs="ArialMT"/>
          <w:sz w:val="20"/>
          <w:szCs w:val="20"/>
        </w:rPr>
        <w:t>artar</w:t>
      </w:r>
    </w:p>
    <w:p w:rsidR="00022272" w:rsidRPr="00D87BA5" w:rsidRDefault="00022272" w:rsidP="00604F94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b/>
          <w:sz w:val="20"/>
          <w:szCs w:val="20"/>
        </w:rPr>
        <w:t>C)</w:t>
      </w:r>
      <w:r w:rsidRPr="00D87BA5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</w:t>
      </w:r>
      <w:r w:rsidRPr="00D87BA5">
        <w:rPr>
          <w:rFonts w:ascii="Verdana" w:hAnsi="Verdana" w:cs="ArialMT"/>
          <w:sz w:val="20"/>
          <w:szCs w:val="20"/>
        </w:rPr>
        <w:t xml:space="preserve">değişmez </w:t>
      </w:r>
      <w:r>
        <w:rPr>
          <w:rFonts w:ascii="Verdana" w:hAnsi="Verdana" w:cs="ArialMT"/>
          <w:sz w:val="20"/>
          <w:szCs w:val="20"/>
        </w:rPr>
        <w:t xml:space="preserve">                        </w:t>
      </w:r>
      <w:r w:rsidRPr="00D87BA5">
        <w:rPr>
          <w:rFonts w:ascii="Verdana" w:hAnsi="Verdana" w:cs="ArialMT"/>
          <w:sz w:val="20"/>
          <w:szCs w:val="20"/>
        </w:rPr>
        <w:t>azalır</w:t>
      </w:r>
    </w:p>
    <w:p w:rsidR="00022272" w:rsidRDefault="00022272" w:rsidP="00604F94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87BA5">
        <w:rPr>
          <w:rFonts w:ascii="Verdana" w:hAnsi="Verdana" w:cs="ArialMT"/>
          <w:b/>
          <w:sz w:val="20"/>
          <w:szCs w:val="20"/>
        </w:rPr>
        <w:t>D)</w:t>
      </w:r>
      <w:r>
        <w:rPr>
          <w:rFonts w:ascii="Verdana" w:hAnsi="Verdana" w:cs="ArialMT"/>
          <w:b/>
          <w:sz w:val="20"/>
          <w:szCs w:val="20"/>
        </w:rPr>
        <w:t xml:space="preserve">      </w:t>
      </w:r>
      <w:r w:rsidRPr="00D87BA5">
        <w:rPr>
          <w:rFonts w:ascii="Verdana" w:hAnsi="Verdana" w:cs="ArialMT"/>
          <w:sz w:val="20"/>
          <w:szCs w:val="20"/>
        </w:rPr>
        <w:t xml:space="preserve">değişmez </w:t>
      </w:r>
      <w:r>
        <w:rPr>
          <w:rFonts w:ascii="Verdana" w:hAnsi="Verdana" w:cs="ArialMT"/>
          <w:sz w:val="20"/>
          <w:szCs w:val="20"/>
        </w:rPr>
        <w:t xml:space="preserve">                     </w:t>
      </w:r>
      <w:r w:rsidRPr="00D87BA5">
        <w:rPr>
          <w:rFonts w:ascii="Verdana" w:hAnsi="Verdana" w:cs="ArialMT"/>
          <w:sz w:val="20"/>
          <w:szCs w:val="20"/>
        </w:rPr>
        <w:t>değişmez</w:t>
      </w:r>
    </w:p>
    <w:p w:rsidR="00022272" w:rsidRDefault="00022272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5</w:t>
      </w:r>
      <w:r w:rsidRPr="00604F94">
        <w:rPr>
          <w:rFonts w:ascii="Verdana" w:eastAsia="HelveticaTrk" w:hAnsi="Verdana" w:cs="HelveticaTrk"/>
          <w:b/>
          <w:sz w:val="20"/>
          <w:szCs w:val="20"/>
        </w:rPr>
        <w:t>.</w:t>
      </w:r>
      <w:r w:rsidRPr="005421F4">
        <w:rPr>
          <w:rFonts w:ascii="Verdana" w:hAnsi="Verdana" w:cs="ArialMT"/>
          <w:b/>
          <w:sz w:val="20"/>
          <w:szCs w:val="20"/>
        </w:rPr>
        <w:t xml:space="preserve"> </w:t>
      </w:r>
      <w:r w:rsidRPr="00D75462">
        <w:rPr>
          <w:rFonts w:ascii="Verdana" w:hAnsi="Verdana" w:cs="ArialMT"/>
          <w:sz w:val="20"/>
          <w:szCs w:val="20"/>
        </w:rPr>
        <w:t xml:space="preserve">Hasan öğretmen bir elemente ait aşağıdaki özellikleri tahtaya </w:t>
      </w:r>
      <w:r>
        <w:rPr>
          <w:rFonts w:ascii="Verdana" w:hAnsi="Verdana" w:cs="ArialMT"/>
          <w:sz w:val="20"/>
          <w:szCs w:val="20"/>
        </w:rPr>
        <w:t>yazıyor.</w:t>
      </w: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Pr="00520E6C" w:rsidRDefault="00022272" w:rsidP="00287ED2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Mat görünümlü olup elektriği iyi iletmez.</w:t>
      </w:r>
    </w:p>
    <w:p w:rsidR="00022272" w:rsidRPr="00520E6C" w:rsidRDefault="00022272" w:rsidP="00287ED2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Elektron almaya yatkındır.</w:t>
      </w:r>
    </w:p>
    <w:p w:rsidR="00022272" w:rsidRDefault="00022272" w:rsidP="00287ED2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Kırılgandır şekil verilemez.</w:t>
      </w:r>
    </w:p>
    <w:p w:rsidR="00022272" w:rsidRPr="00520E6C" w:rsidRDefault="00022272" w:rsidP="00287ED2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Hasan Öğretmen </w:t>
      </w:r>
      <w:r w:rsidRPr="00D75462">
        <w:rPr>
          <w:rFonts w:ascii="Verdana" w:hAnsi="Verdana" w:cs="Arial-BoldMT"/>
          <w:b/>
          <w:bCs/>
          <w:sz w:val="20"/>
          <w:szCs w:val="20"/>
        </w:rPr>
        <w:t xml:space="preserve">Öğrencilerden </w:t>
      </w:r>
      <w:r>
        <w:rPr>
          <w:rFonts w:ascii="Verdana" w:hAnsi="Verdana" w:cs="Arial-BoldMT"/>
          <w:b/>
          <w:bCs/>
          <w:sz w:val="20"/>
          <w:szCs w:val="20"/>
        </w:rPr>
        <w:t xml:space="preserve">bu elementin periyodik sistemde </w:t>
      </w:r>
      <w:r w:rsidRPr="00D75462">
        <w:rPr>
          <w:rFonts w:ascii="Verdana" w:hAnsi="Verdana" w:cs="Arial-BoldMT"/>
          <w:b/>
          <w:bCs/>
          <w:sz w:val="20"/>
          <w:szCs w:val="20"/>
        </w:rPr>
        <w:t>nerede bulunabileceğini belirtmelerini istiyor.</w:t>
      </w:r>
    </w:p>
    <w:p w:rsidR="0002227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75462">
        <w:rPr>
          <w:rFonts w:ascii="Verdana" w:hAnsi="Verdana" w:cs="Arial-BoldMT"/>
          <w:b/>
          <w:bCs/>
          <w:sz w:val="20"/>
          <w:szCs w:val="20"/>
        </w:rPr>
        <w:t>Buna göre, ö</w:t>
      </w:r>
      <w:r>
        <w:rPr>
          <w:rFonts w:ascii="Verdana" w:hAnsi="Verdana" w:cs="Arial-BoldMT"/>
          <w:b/>
          <w:bCs/>
          <w:sz w:val="20"/>
          <w:szCs w:val="20"/>
        </w:rPr>
        <w:t xml:space="preserve">ğrencilerin verdiği cevaplardan </w:t>
      </w:r>
      <w:r w:rsidRPr="00D75462">
        <w:rPr>
          <w:rFonts w:ascii="Verdana" w:hAnsi="Verdana" w:cs="Arial-BoldMT"/>
          <w:b/>
          <w:bCs/>
          <w:sz w:val="20"/>
          <w:szCs w:val="20"/>
        </w:rPr>
        <w:t>hangisi doğrudur?</w:t>
      </w: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>A) 2. periyot 8A grubunda yer alır.</w:t>
      </w: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 xml:space="preserve">B) </w:t>
      </w:r>
      <w:r>
        <w:rPr>
          <w:rFonts w:ascii="Verdana" w:hAnsi="Verdana" w:cs="ArialMT"/>
          <w:sz w:val="20"/>
          <w:szCs w:val="20"/>
        </w:rPr>
        <w:t>3. periyot 2</w:t>
      </w:r>
      <w:r w:rsidRPr="00D75462">
        <w:rPr>
          <w:rFonts w:ascii="Verdana" w:hAnsi="Verdana" w:cs="ArialMT"/>
          <w:sz w:val="20"/>
          <w:szCs w:val="20"/>
        </w:rPr>
        <w:t>A grubunda yer alır.</w:t>
      </w:r>
    </w:p>
    <w:p w:rsidR="00022272" w:rsidRPr="00D7546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>C) 2. periyot 1A grubunda yer alır.</w:t>
      </w:r>
    </w:p>
    <w:p w:rsidR="00022272" w:rsidRDefault="00022272" w:rsidP="00287ED2">
      <w:pPr>
        <w:pStyle w:val="NoSpacing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 xml:space="preserve">D) </w:t>
      </w:r>
      <w:r>
        <w:rPr>
          <w:rFonts w:ascii="Verdana" w:hAnsi="Verdana" w:cs="ArialMT"/>
          <w:sz w:val="20"/>
          <w:szCs w:val="20"/>
        </w:rPr>
        <w:t>3. periyot 7</w:t>
      </w:r>
      <w:r w:rsidRPr="00D75462">
        <w:rPr>
          <w:rFonts w:ascii="Verdana" w:hAnsi="Verdana" w:cs="ArialMT"/>
          <w:sz w:val="20"/>
          <w:szCs w:val="20"/>
        </w:rPr>
        <w:t>A grubunda yer alır.</w:t>
      </w:r>
    </w:p>
    <w:p w:rsidR="00022272" w:rsidRDefault="00022272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6. </w:t>
      </w:r>
    </w:p>
    <w:p w:rsidR="00022272" w:rsidRDefault="00022272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5" o:spid="_x0000_i1029" type="#_x0000_t75" style="width:225.75pt;height:102pt;visibility:visible">
            <v:imagedata r:id="rId9" o:title=""/>
          </v:shape>
        </w:pict>
      </w:r>
    </w:p>
    <w:p w:rsidR="00022272" w:rsidRDefault="00022272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sz w:val="20"/>
          <w:szCs w:val="20"/>
        </w:rPr>
        <w:t>Emir ilk fotoğrafta iki ayağı üzerinde halıya basmakta iken tek ayağı üzerinde durmaya başlıyor.</w:t>
      </w:r>
      <w:r>
        <w:rPr>
          <w:rFonts w:ascii="Verdana" w:hAnsi="Verdana"/>
          <w:sz w:val="20"/>
          <w:szCs w:val="20"/>
        </w:rPr>
        <w:t xml:space="preserve"> Emir’in halıya uyguladığı basınç ve kuvvet için nasıl bir yorum yapılabilir?</w:t>
      </w:r>
    </w:p>
    <w:p w:rsidR="00022272" w:rsidRDefault="00022272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22272" w:rsidRDefault="00022272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>Basınç azalır        Kuvvet artar</w:t>
      </w:r>
    </w:p>
    <w:p w:rsidR="00022272" w:rsidRDefault="00022272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>Basınç artar         Kuvvet değişmez</w:t>
      </w:r>
    </w:p>
    <w:p w:rsidR="00022272" w:rsidRDefault="00022272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>Basınç değişmez   Kuvvet artar</w:t>
      </w:r>
    </w:p>
    <w:p w:rsidR="00022272" w:rsidRPr="00604F94" w:rsidRDefault="00022272" w:rsidP="00604F94">
      <w:pPr>
        <w:pStyle w:val="NoSpacing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>Basınç artar         Kuvvet artar</w:t>
      </w:r>
    </w:p>
    <w:p w:rsidR="00022272" w:rsidRDefault="00022272" w:rsidP="009C125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Default="00022272" w:rsidP="0020434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0434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5421F4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5421F4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47114B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Pr="00CE72C6">
        <w:rPr>
          <w:rFonts w:ascii="Verdana" w:hAnsi="Verdana"/>
          <w:sz w:val="20"/>
          <w:szCs w:val="20"/>
        </w:rPr>
        <w:t>Bir atoma ait katman-elektron dizilimi ve sınıflandırılmış periyodik tablo verilmiştir.</w:t>
      </w:r>
    </w:p>
    <w:p w:rsidR="00022272" w:rsidRDefault="00022272" w:rsidP="005421F4">
      <w:pPr>
        <w:pStyle w:val="NoSpacing"/>
        <w:rPr>
          <w:rFonts w:ascii="Verdana" w:hAnsi="Verdana"/>
          <w:sz w:val="20"/>
          <w:szCs w:val="20"/>
        </w:rPr>
      </w:pP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4" o:spid="_x0000_i1030" type="#_x0000_t75" style="width:230.25pt;height:102.75pt;visibility:visible">
            <v:imagedata r:id="rId10" o:title=""/>
          </v:shape>
        </w:pict>
      </w:r>
    </w:p>
    <w:p w:rsidR="00022272" w:rsidRDefault="00022272" w:rsidP="005421F4">
      <w:pPr>
        <w:pStyle w:val="NoSpacing"/>
        <w:rPr>
          <w:rFonts w:ascii="Verdana" w:hAnsi="Verdana"/>
          <w:b/>
          <w:sz w:val="20"/>
          <w:szCs w:val="20"/>
        </w:rPr>
      </w:pPr>
      <w:r w:rsidRPr="00CE72C6">
        <w:rPr>
          <w:rFonts w:ascii="Verdana" w:hAnsi="Verdana"/>
          <w:b/>
          <w:sz w:val="20"/>
          <w:szCs w:val="20"/>
        </w:rPr>
        <w:t>Bu atom, periyodik tabloda hangi numaralı element sınıfında yer alır?</w:t>
      </w:r>
    </w:p>
    <w:p w:rsidR="00022272" w:rsidRPr="00CE72C6" w:rsidRDefault="00022272" w:rsidP="005421F4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5421F4">
      <w:pPr>
        <w:pStyle w:val="NoSpacing"/>
        <w:rPr>
          <w:rFonts w:ascii="Verdana" w:hAnsi="Verdana"/>
          <w:sz w:val="20"/>
          <w:szCs w:val="20"/>
        </w:rPr>
      </w:pPr>
      <w:r w:rsidRPr="00CE72C6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I          </w:t>
      </w:r>
      <w:r w:rsidRPr="00CE72C6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II            </w:t>
      </w:r>
      <w:r w:rsidRPr="00CE72C6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III          </w:t>
      </w:r>
      <w:r w:rsidRPr="00CE72C6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IV</w:t>
      </w:r>
    </w:p>
    <w:p w:rsidR="00022272" w:rsidRDefault="00022272" w:rsidP="0020434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0434B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8</w:t>
      </w:r>
      <w:r w:rsidRPr="009B6F4E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Pr="0020434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Periyodik cetvelle ilgili olarak aşağıda verilenlerden hangisi </w:t>
      </w:r>
      <w:r w:rsidRPr="00BA1636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022272" w:rsidRDefault="00022272" w:rsidP="0020434B">
      <w:pPr>
        <w:pStyle w:val="NoSpacing"/>
        <w:rPr>
          <w:rFonts w:ascii="Verdana" w:hAnsi="Verdana"/>
          <w:b/>
          <w:sz w:val="20"/>
          <w:szCs w:val="20"/>
          <w:u w:val="single"/>
        </w:rPr>
      </w:pPr>
    </w:p>
    <w:p w:rsidR="00022272" w:rsidRPr="00E26C72" w:rsidRDefault="00022272" w:rsidP="0020434B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</w:t>
      </w:r>
      <w:r w:rsidRPr="00E26C72">
        <w:rPr>
          <w:rFonts w:ascii="Verdana" w:hAnsi="Verdana"/>
          <w:sz w:val="20"/>
          <w:szCs w:val="20"/>
        </w:rPr>
        <w:t>Düşey sırasına grup denir.</w:t>
      </w:r>
    </w:p>
    <w:p w:rsidR="00022272" w:rsidRDefault="00022272" w:rsidP="0020434B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B)</w:t>
      </w:r>
      <w:r w:rsidRPr="00E26C72">
        <w:rPr>
          <w:rFonts w:ascii="Verdana" w:hAnsi="Verdana"/>
          <w:sz w:val="20"/>
          <w:szCs w:val="20"/>
        </w:rPr>
        <w:t>Yatay sırasına periyot denir.</w:t>
      </w:r>
    </w:p>
    <w:p w:rsidR="00022272" w:rsidRPr="00E26C72" w:rsidRDefault="00022272" w:rsidP="0020434B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C)</w:t>
      </w:r>
      <w:r w:rsidRPr="00E26C72">
        <w:rPr>
          <w:rFonts w:ascii="Verdana" w:hAnsi="Verdana"/>
          <w:sz w:val="20"/>
          <w:szCs w:val="20"/>
        </w:rPr>
        <w:t>Ametaller periyodik tablonun sağında yer alır.(Hidrojen hariç)</w:t>
      </w:r>
    </w:p>
    <w:p w:rsidR="00022272" w:rsidRDefault="00022272" w:rsidP="0020434B">
      <w:pPr>
        <w:pStyle w:val="NoSpacing"/>
        <w:rPr>
          <w:rFonts w:ascii="Verdana" w:hAnsi="Verdana"/>
          <w:sz w:val="20"/>
          <w:szCs w:val="20"/>
        </w:rPr>
      </w:pPr>
      <w:r w:rsidRPr="00E26C72">
        <w:rPr>
          <w:rFonts w:ascii="Verdana" w:hAnsi="Verdana"/>
          <w:b/>
          <w:sz w:val="20"/>
          <w:szCs w:val="20"/>
        </w:rPr>
        <w:t>D)</w:t>
      </w:r>
      <w:r w:rsidRPr="00E26C72">
        <w:rPr>
          <w:rFonts w:ascii="Verdana" w:hAnsi="Verdana"/>
          <w:sz w:val="20"/>
          <w:szCs w:val="20"/>
        </w:rPr>
        <w:t>Periyodik cetvel,</w:t>
      </w:r>
      <w:r>
        <w:rPr>
          <w:rFonts w:ascii="Verdana" w:hAnsi="Verdana"/>
          <w:sz w:val="20"/>
          <w:szCs w:val="20"/>
        </w:rPr>
        <w:t xml:space="preserve"> </w:t>
      </w:r>
      <w:r w:rsidRPr="00E26C72">
        <w:rPr>
          <w:rFonts w:ascii="Verdana" w:hAnsi="Verdana"/>
          <w:sz w:val="20"/>
          <w:szCs w:val="20"/>
        </w:rPr>
        <w:t>elementlerin nötron sayısına göre düzenlenmiştir.</w:t>
      </w:r>
    </w:p>
    <w:p w:rsidR="00022272" w:rsidRDefault="00022272" w:rsidP="0020434B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0434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9</w:t>
      </w:r>
      <w:r w:rsidRPr="00C45CBA">
        <w:rPr>
          <w:rFonts w:ascii="Verdana" w:hAnsi="Verdana"/>
          <w:b/>
          <w:sz w:val="20"/>
          <w:szCs w:val="20"/>
        </w:rPr>
        <w:t>.</w:t>
      </w:r>
      <w:r w:rsidRPr="00C45CBA"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022272" w:rsidRPr="00520E6C" w:rsidRDefault="00022272" w:rsidP="0020434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10" o:spid="_x0000_i1031" type="#_x0000_t75" style="width:157.5pt;height:90pt;visibility:visible">
            <v:imagedata r:id="rId11" o:title=""/>
          </v:shape>
        </w:pict>
      </w:r>
    </w:p>
    <w:p w:rsidR="00022272" w:rsidRDefault="00022272" w:rsidP="0020434B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Çizelgedeki atomlardan hangileri aynı grupta yer alır?</w:t>
      </w:r>
    </w:p>
    <w:p w:rsidR="00022272" w:rsidRDefault="00022272" w:rsidP="0020434B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20434B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002BDA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K ve L  </w:t>
      </w:r>
      <w:r w:rsidRPr="00002BDA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K ve M  </w:t>
      </w:r>
      <w:r w:rsidRPr="00002BDA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K ve N  </w:t>
      </w:r>
      <w:r w:rsidRPr="00002BDA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M ve N</w:t>
      </w:r>
    </w:p>
    <w:p w:rsidR="00022272" w:rsidRPr="00520E6C" w:rsidRDefault="00022272" w:rsidP="0020434B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10.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Aşağıda formülü verilen bileşiklerin hangisinde,bileşiği oluşturan </w:t>
      </w:r>
      <w:r w:rsidRPr="00C45CBA">
        <w:rPr>
          <w:rFonts w:ascii="Verdana" w:hAnsi="Verdana"/>
          <w:b/>
          <w:noProof/>
          <w:sz w:val="20"/>
          <w:szCs w:val="20"/>
          <w:u w:val="single"/>
          <w:lang w:eastAsia="tr-TR"/>
        </w:rPr>
        <w:t>element türü en fazladır?</w:t>
      </w:r>
    </w:p>
    <w:p w:rsidR="00022272" w:rsidRPr="00520E6C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</w:p>
    <w:p w:rsidR="00022272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  <w:r w:rsidRPr="001375DF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Al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2</w:t>
      </w:r>
      <w:r>
        <w:rPr>
          <w:rFonts w:ascii="Verdana" w:hAnsi="Verdana"/>
          <w:b/>
          <w:noProof/>
          <w:sz w:val="20"/>
          <w:szCs w:val="20"/>
          <w:lang w:eastAsia="tr-TR"/>
        </w:rPr>
        <w:t>(SO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  <w:r>
        <w:rPr>
          <w:rFonts w:ascii="Verdana" w:hAnsi="Verdana"/>
          <w:b/>
          <w:noProof/>
          <w:sz w:val="20"/>
          <w:szCs w:val="20"/>
          <w:lang w:eastAsia="tr-TR"/>
        </w:rPr>
        <w:t>)                  B) (NH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  <w:r>
        <w:rPr>
          <w:rFonts w:ascii="Verdana" w:hAnsi="Verdana"/>
          <w:b/>
          <w:noProof/>
          <w:sz w:val="20"/>
          <w:szCs w:val="20"/>
          <w:lang w:eastAsia="tr-TR"/>
        </w:rPr>
        <w:t>)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2</w:t>
      </w:r>
      <w:r>
        <w:rPr>
          <w:rFonts w:ascii="Verdana" w:hAnsi="Verdana"/>
          <w:b/>
          <w:noProof/>
          <w:sz w:val="20"/>
          <w:szCs w:val="20"/>
          <w:lang w:eastAsia="tr-TR"/>
        </w:rPr>
        <w:t>SO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</w:p>
    <w:p w:rsidR="00022272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C) MgCl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 xml:space="preserve">2                          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D) Ca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3</w:t>
      </w:r>
      <w:r>
        <w:rPr>
          <w:rFonts w:ascii="Verdana" w:hAnsi="Verdana"/>
          <w:b/>
          <w:noProof/>
          <w:sz w:val="20"/>
          <w:szCs w:val="20"/>
          <w:lang w:eastAsia="tr-TR"/>
        </w:rPr>
        <w:t>(PO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  <w:r>
        <w:rPr>
          <w:rFonts w:ascii="Verdana" w:hAnsi="Verdana"/>
          <w:b/>
          <w:noProof/>
          <w:sz w:val="20"/>
          <w:szCs w:val="20"/>
          <w:lang w:eastAsia="tr-TR"/>
        </w:rPr>
        <w:t>)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2</w:t>
      </w:r>
    </w:p>
    <w:p w:rsidR="00022272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Default="00022272" w:rsidP="00287ED2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11.</w:t>
      </w:r>
    </w:p>
    <w:p w:rsidR="00022272" w:rsidRPr="00520E6C" w:rsidRDefault="00022272" w:rsidP="00287ED2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7" o:spid="_x0000_i1032" type="#_x0000_t75" style="width:168pt;height:83.25pt;visibility:visible">
            <v:imagedata r:id="rId12" o:title=""/>
          </v:shape>
        </w:pict>
      </w:r>
    </w:p>
    <w:p w:rsidR="00022272" w:rsidRDefault="00022272" w:rsidP="00287ED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Çizelgeye göre hangi elemenler elektron vermiştir?</w:t>
      </w:r>
    </w:p>
    <w:p w:rsidR="00022272" w:rsidRDefault="00022272" w:rsidP="00287ED2">
      <w:pPr>
        <w:pStyle w:val="NoSpacing"/>
        <w:rPr>
          <w:rFonts w:ascii="Verdana" w:hAnsi="Verdana"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K ve L  </w:t>
      </w:r>
      <w:r w:rsidRPr="00054A8A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K ve M  </w:t>
      </w:r>
      <w:r w:rsidRPr="00054A8A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L ve M </w:t>
      </w:r>
      <w:r w:rsidRPr="00054A8A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K ve N</w:t>
      </w:r>
    </w:p>
    <w:p w:rsidR="00022272" w:rsidRDefault="00022272" w:rsidP="00287ED2">
      <w:pPr>
        <w:pStyle w:val="NoSpacing"/>
        <w:rPr>
          <w:rFonts w:ascii="Verdana" w:hAnsi="Verdana"/>
          <w:sz w:val="20"/>
          <w:szCs w:val="20"/>
        </w:rPr>
      </w:pPr>
    </w:p>
    <w:p w:rsidR="00022272" w:rsidRPr="00520E6C" w:rsidRDefault="00022272" w:rsidP="00287ED2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3064F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12</w:t>
      </w:r>
      <w:r w:rsidRPr="00CE72C6">
        <w:rPr>
          <w:rFonts w:ascii="Verdana" w:hAnsi="Verdana"/>
          <w:b/>
          <w:sz w:val="20"/>
          <w:szCs w:val="20"/>
        </w:rPr>
        <w:t>.</w:t>
      </w:r>
      <w:r w:rsidRPr="00CE72C6">
        <w:rPr>
          <w:rFonts w:ascii="Verdana" w:hAnsi="Verdana"/>
          <w:noProof/>
          <w:sz w:val="20"/>
          <w:szCs w:val="20"/>
          <w:lang w:eastAsia="tr-TR"/>
        </w:rPr>
        <w:t>Ne,Na ve S atomlarının katman-elektron dizilimi şekilde verilmiştir.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9" o:spid="_x0000_i1033" type="#_x0000_t75" style="width:203.25pt;height:105pt;visibility:visible">
            <v:imagedata r:id="rId13" o:title=""/>
          </v:shape>
        </w:pict>
      </w: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Oktet kuralına göre,bu atomlarla ilgili aşağıdakilerden hangisi doğrudur?</w:t>
      </w:r>
    </w:p>
    <w:p w:rsidR="00022272" w:rsidRDefault="00022272" w:rsidP="0023064F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23064F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A) </w:t>
      </w:r>
      <w:r w:rsidRPr="00D64879">
        <w:rPr>
          <w:rFonts w:ascii="Verdana" w:hAnsi="Verdana"/>
          <w:noProof/>
          <w:sz w:val="20"/>
          <w:szCs w:val="20"/>
          <w:lang w:eastAsia="tr-TR"/>
        </w:rPr>
        <w:t>S ele</w:t>
      </w:r>
      <w:r>
        <w:rPr>
          <w:rFonts w:ascii="Verdana" w:hAnsi="Verdana"/>
          <w:noProof/>
          <w:sz w:val="20"/>
          <w:szCs w:val="20"/>
          <w:lang w:eastAsia="tr-TR"/>
        </w:rPr>
        <w:t>kron vermeye,Ne elektron almaya</w:t>
      </w:r>
    </w:p>
    <w:p w:rsidR="00022272" w:rsidRDefault="00022272" w:rsidP="0023064F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64879">
        <w:rPr>
          <w:rFonts w:ascii="Verdana" w:hAnsi="Verdana"/>
          <w:noProof/>
          <w:sz w:val="20"/>
          <w:szCs w:val="20"/>
          <w:lang w:eastAsia="tr-TR"/>
        </w:rPr>
        <w:t>yatkındır.</w:t>
      </w:r>
    </w:p>
    <w:p w:rsidR="00022272" w:rsidRDefault="00022272" w:rsidP="0023064F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64879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D64879">
        <w:rPr>
          <w:rFonts w:ascii="Verdana" w:hAnsi="Verdana"/>
          <w:noProof/>
          <w:sz w:val="20"/>
          <w:szCs w:val="20"/>
          <w:lang w:eastAsia="tr-TR"/>
        </w:rPr>
        <w:t>Na ve Ne elektron vermeye yatkındır.</w:t>
      </w:r>
    </w:p>
    <w:p w:rsidR="00022272" w:rsidRPr="00D64879" w:rsidRDefault="00022272" w:rsidP="0023064F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64879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D64879">
        <w:rPr>
          <w:rFonts w:ascii="Verdana" w:hAnsi="Verdana"/>
          <w:noProof/>
          <w:sz w:val="20"/>
          <w:szCs w:val="20"/>
          <w:lang w:eastAsia="tr-TR"/>
        </w:rPr>
        <w:t>Na elektron vermeye,S elektron almaya yatkındır.</w:t>
      </w:r>
    </w:p>
    <w:p w:rsidR="00022272" w:rsidRDefault="00022272" w:rsidP="0023064F">
      <w:pPr>
        <w:pStyle w:val="NoSpacing"/>
        <w:rPr>
          <w:rFonts w:ascii="Verdana" w:hAnsi="Verdana"/>
          <w:sz w:val="20"/>
          <w:szCs w:val="20"/>
        </w:rPr>
      </w:pPr>
      <w:r w:rsidRPr="00D64879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D64879">
        <w:rPr>
          <w:rFonts w:ascii="Verdana" w:hAnsi="Verdana"/>
          <w:sz w:val="20"/>
          <w:szCs w:val="20"/>
        </w:rPr>
        <w:t>S elektron almaya, Ne elektron vermeye yatkındır.</w:t>
      </w:r>
    </w:p>
    <w:p w:rsidR="00022272" w:rsidRDefault="00022272" w:rsidP="005421F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Pr="009C1251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13</w:t>
      </w:r>
      <w:r w:rsidRPr="009C1251">
        <w:rPr>
          <w:rFonts w:ascii="Verdana" w:eastAsia="HelveticaTrk" w:hAnsi="Verdana" w:cs="HelveticaTrk"/>
          <w:b/>
          <w:sz w:val="20"/>
          <w:szCs w:val="20"/>
        </w:rPr>
        <w:t>.</w:t>
      </w:r>
      <w:r>
        <w:rPr>
          <w:rFonts w:ascii="Verdana" w:eastAsia="HelveticaTrk" w:hAnsi="Verdana" w:cs="HelveticaTrk"/>
          <w:b/>
          <w:sz w:val="20"/>
          <w:szCs w:val="20"/>
        </w:rPr>
        <w:t xml:space="preserve"> </w:t>
      </w:r>
      <w:r w:rsidRPr="009C1251">
        <w:rPr>
          <w:rFonts w:ascii="Verdana" w:eastAsia="HelveticaTrk" w:hAnsi="Verdana" w:cs="HelveticaTrk"/>
          <w:sz w:val="20"/>
          <w:szCs w:val="20"/>
        </w:rPr>
        <w:t>Prizma şeklindeki cisim K, L, M sıvılarında aşağıdaki gibi durmaktadır. Sıvıların yoğunlukları</w:t>
      </w:r>
      <w:r>
        <w:rPr>
          <w:rFonts w:ascii="Verdana" w:eastAsia="HelveticaTrk" w:hAnsi="Verdana" w:cs="HelveticaTrk"/>
          <w:sz w:val="20"/>
          <w:szCs w:val="20"/>
        </w:rPr>
        <w:t xml:space="preserve"> </w:t>
      </w:r>
      <w:r w:rsidRPr="009C1251">
        <w:rPr>
          <w:rFonts w:ascii="Verdana" w:eastAsia="HelveticaTrk" w:hAnsi="Verdana" w:cs="HelveticaTrk"/>
          <w:sz w:val="20"/>
          <w:szCs w:val="20"/>
        </w:rPr>
        <w:t>sırası ile dK,</w:t>
      </w:r>
      <w:r>
        <w:rPr>
          <w:rFonts w:ascii="Verdana" w:eastAsia="HelveticaTrk" w:hAnsi="Verdana" w:cs="HelveticaTrk"/>
          <w:sz w:val="20"/>
          <w:szCs w:val="20"/>
        </w:rPr>
        <w:t xml:space="preserve"> dL ve dM ise yoğunluklarının büyüklü</w:t>
      </w:r>
      <w:r w:rsidRPr="009C1251">
        <w:rPr>
          <w:rFonts w:ascii="Verdana" w:eastAsia="HelveticaTrk" w:hAnsi="Verdana" w:cs="HelveticaTrk"/>
          <w:sz w:val="20"/>
          <w:szCs w:val="20"/>
        </w:rPr>
        <w:t>k sıralaması nasıl olur?</w:t>
      </w:r>
    </w:p>
    <w:p w:rsidR="00022272" w:rsidRDefault="00022272" w:rsidP="00287ED2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21" o:spid="_x0000_i1034" type="#_x0000_t75" style="width:195.75pt;height:95.25pt;visibility:visible">
            <v:imagedata r:id="rId14" o:title=""/>
          </v:shape>
        </w:pict>
      </w:r>
    </w:p>
    <w:p w:rsidR="00022272" w:rsidRDefault="00022272" w:rsidP="00287ED2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A) </w:t>
      </w:r>
      <w:r w:rsidRPr="009C1251">
        <w:rPr>
          <w:rFonts w:ascii="Verdana" w:eastAsia="HelveticaTrk" w:hAnsi="Verdana" w:cs="HelveticaTrk"/>
          <w:sz w:val="20"/>
          <w:szCs w:val="20"/>
        </w:rPr>
        <w:t>dK &gt; dL &gt; dM</w:t>
      </w:r>
      <w:r>
        <w:rPr>
          <w:rFonts w:ascii="Verdana" w:eastAsia="HelveticaTrk" w:hAnsi="Verdana" w:cs="HelveticaTrk"/>
          <w:sz w:val="20"/>
          <w:szCs w:val="20"/>
        </w:rPr>
        <w:t xml:space="preserve">        </w:t>
      </w:r>
      <w:r w:rsidRPr="009C1251">
        <w:rPr>
          <w:rFonts w:ascii="Verdana" w:eastAsia="HelveticaTrk" w:hAnsi="Verdana" w:cs="HelveticaTrk"/>
          <w:sz w:val="20"/>
          <w:szCs w:val="20"/>
        </w:rPr>
        <w:t xml:space="preserve"> </w:t>
      </w: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B) </w:t>
      </w:r>
      <w:r w:rsidRPr="009C1251">
        <w:rPr>
          <w:rFonts w:ascii="Verdana" w:eastAsia="HelveticaTrk" w:hAnsi="Verdana" w:cs="HelveticaTrk"/>
          <w:sz w:val="20"/>
          <w:szCs w:val="20"/>
        </w:rPr>
        <w:t>dM &gt; dK &gt; dL</w:t>
      </w:r>
    </w:p>
    <w:p w:rsidR="00022272" w:rsidRPr="009C1251" w:rsidRDefault="00022272" w:rsidP="00287ED2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</w:p>
    <w:p w:rsidR="00022272" w:rsidRDefault="00022272" w:rsidP="00287ED2">
      <w:pPr>
        <w:pStyle w:val="NoSpacing"/>
        <w:rPr>
          <w:rFonts w:ascii="Verdana" w:eastAsia="HelveticaTrk" w:hAnsi="Verdana" w:cs="HelveticaTrk"/>
          <w:sz w:val="20"/>
          <w:szCs w:val="20"/>
        </w:rPr>
      </w:pP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C) </w:t>
      </w:r>
      <w:r w:rsidRPr="009C1251">
        <w:rPr>
          <w:rFonts w:ascii="Verdana" w:eastAsia="HelveticaTrk" w:hAnsi="Verdana" w:cs="HelveticaTrk"/>
          <w:sz w:val="20"/>
          <w:szCs w:val="20"/>
        </w:rPr>
        <w:t>dL &gt; dM &gt; dK</w:t>
      </w:r>
      <w:r>
        <w:rPr>
          <w:rFonts w:ascii="Verdana" w:eastAsia="HelveticaTrk" w:hAnsi="Verdana" w:cs="HelveticaTrk"/>
          <w:sz w:val="20"/>
          <w:szCs w:val="20"/>
        </w:rPr>
        <w:t xml:space="preserve">        </w:t>
      </w:r>
      <w:r w:rsidRPr="009C1251">
        <w:rPr>
          <w:rFonts w:ascii="Verdana" w:eastAsia="HelveticaTrk" w:hAnsi="Verdana" w:cs="HelveticaTrk"/>
          <w:sz w:val="20"/>
          <w:szCs w:val="20"/>
        </w:rPr>
        <w:t xml:space="preserve"> </w:t>
      </w: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D) </w:t>
      </w:r>
      <w:r>
        <w:rPr>
          <w:rFonts w:ascii="Verdana" w:eastAsia="HelveticaTrk" w:hAnsi="Verdana" w:cs="HelveticaTrk"/>
          <w:sz w:val="20"/>
          <w:szCs w:val="20"/>
        </w:rPr>
        <w:t>dK &gt; dM &gt; dL</w:t>
      </w:r>
    </w:p>
    <w:p w:rsidR="00022272" w:rsidRPr="00520E6C" w:rsidRDefault="00022272" w:rsidP="00287ED2">
      <w:pPr>
        <w:pStyle w:val="NoSpacing"/>
        <w:rPr>
          <w:rFonts w:ascii="Verdana" w:eastAsia="HelveticaTrk" w:hAnsi="Verdana" w:cs="HelveticaTrk"/>
          <w:sz w:val="20"/>
          <w:szCs w:val="20"/>
        </w:rPr>
      </w:pPr>
    </w:p>
    <w:p w:rsidR="00022272" w:rsidRPr="0023064F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</w:t>
      </w:r>
      <w:r w:rsidRPr="005D5C8B">
        <w:rPr>
          <w:rFonts w:ascii="Verdana" w:hAnsi="Verdana" w:cs="ArialMT"/>
          <w:b/>
          <w:sz w:val="20"/>
          <w:szCs w:val="20"/>
        </w:rPr>
        <w:t>.</w:t>
      </w:r>
      <w:r w:rsidRPr="00D87BA5">
        <w:rPr>
          <w:rFonts w:ascii="ArialMT" w:hAnsi="ArialMT" w:cs="ArialMT"/>
          <w:sz w:val="19"/>
          <w:szCs w:val="19"/>
        </w:rPr>
        <w:t xml:space="preserve"> </w:t>
      </w:r>
      <w:r w:rsidRPr="00D87BA5">
        <w:rPr>
          <w:rFonts w:ascii="Verdana" w:hAnsi="Verdana" w:cs="ArialMT"/>
          <w:sz w:val="20"/>
          <w:szCs w:val="20"/>
        </w:rPr>
        <w:t>Aşağıdaki şekilde tama</w:t>
      </w:r>
      <w:r>
        <w:rPr>
          <w:rFonts w:ascii="Verdana" w:hAnsi="Verdana" w:cs="ArialMT"/>
          <w:sz w:val="20"/>
          <w:szCs w:val="20"/>
        </w:rPr>
        <w:t>mı su ile dolu kabın belirtilen bölgelerine delikler açılmıştır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 w:rsidRPr="0067703A">
        <w:rPr>
          <w:rFonts w:ascii="Verdana" w:hAnsi="Verdana"/>
          <w:b/>
          <w:noProof/>
          <w:sz w:val="20"/>
          <w:szCs w:val="20"/>
          <w:lang w:eastAsia="tr-TR"/>
        </w:rPr>
        <w:pict>
          <v:shape id="Resim 23" o:spid="_x0000_i1035" type="#_x0000_t75" style="width:177pt;height:107.25pt;visibility:visible">
            <v:imagedata r:id="rId15" o:title=""/>
          </v:shape>
        </w:pict>
      </w:r>
    </w:p>
    <w:p w:rsidR="00022272" w:rsidRPr="002E79CD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>M deliğinden fışkıran suyun mesafesi 8 cm ölçüldüğüne göre, K ve L</w:t>
      </w:r>
      <w:r w:rsidRPr="002E79CD">
        <w:rPr>
          <w:rFonts w:ascii="Verdana" w:hAnsi="Verdana" w:cs="Arial-BoldMT"/>
          <w:b/>
          <w:bCs/>
          <w:sz w:val="20"/>
          <w:szCs w:val="20"/>
        </w:rPr>
        <w:t xml:space="preserve"> delik</w:t>
      </w:r>
      <w:r>
        <w:rPr>
          <w:rFonts w:ascii="Verdana" w:hAnsi="Verdana" w:cs="Arial-BoldMT"/>
          <w:b/>
          <w:bCs/>
          <w:sz w:val="20"/>
          <w:szCs w:val="20"/>
        </w:rPr>
        <w:t xml:space="preserve">lerinden fışkıran su mesafeleri </w:t>
      </w:r>
      <w:r w:rsidRPr="002E79CD">
        <w:rPr>
          <w:rFonts w:ascii="Verdana" w:hAnsi="Verdana" w:cs="Arial-BoldMT"/>
          <w:b/>
          <w:bCs/>
          <w:sz w:val="20"/>
          <w:szCs w:val="20"/>
        </w:rPr>
        <w:t>aşağıdakilerden hangileri gibi olabilir?</w:t>
      </w:r>
    </w:p>
    <w:p w:rsidR="00022272" w:rsidRPr="002E79CD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           </w:t>
      </w:r>
      <w:r w:rsidRPr="002E79CD">
        <w:rPr>
          <w:rFonts w:ascii="Verdana" w:hAnsi="Verdana" w:cs="Arial-BoldMT"/>
          <w:b/>
          <w:bCs/>
          <w:sz w:val="20"/>
          <w:szCs w:val="20"/>
          <w:u w:val="single"/>
        </w:rPr>
        <w:t>K</w:t>
      </w:r>
      <w:r>
        <w:rPr>
          <w:rFonts w:ascii="Verdana" w:hAnsi="Verdana" w:cs="Arial-BoldMT"/>
          <w:b/>
          <w:bCs/>
          <w:sz w:val="20"/>
          <w:szCs w:val="20"/>
        </w:rPr>
        <w:t xml:space="preserve">                      </w:t>
      </w:r>
      <w:r w:rsidRPr="002E79CD">
        <w:rPr>
          <w:rFonts w:ascii="Verdana" w:hAnsi="Verdana" w:cs="Arial-BoldMT"/>
          <w:b/>
          <w:bCs/>
          <w:sz w:val="20"/>
          <w:szCs w:val="20"/>
          <w:u w:val="single"/>
        </w:rPr>
        <w:t>L</w:t>
      </w:r>
    </w:p>
    <w:p w:rsidR="00022272" w:rsidRPr="002E79CD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A)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10 </w:t>
      </w:r>
      <w:r w:rsidRPr="002E79CD">
        <w:rPr>
          <w:rFonts w:ascii="Verdana" w:hAnsi="Verdana" w:cs="ArialMT"/>
          <w:sz w:val="20"/>
          <w:szCs w:val="20"/>
        </w:rPr>
        <w:t xml:space="preserve">cm </w:t>
      </w:r>
      <w:r>
        <w:rPr>
          <w:rFonts w:ascii="Verdana" w:hAnsi="Verdana" w:cs="ArialMT"/>
          <w:sz w:val="20"/>
          <w:szCs w:val="20"/>
        </w:rPr>
        <w:t xml:space="preserve">              9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2E79CD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B)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12</w:t>
      </w:r>
      <w:r w:rsidRPr="002E79CD">
        <w:rPr>
          <w:rFonts w:ascii="Verdana" w:hAnsi="Verdana" w:cs="ArialMT"/>
          <w:sz w:val="20"/>
          <w:szCs w:val="20"/>
        </w:rPr>
        <w:t xml:space="preserve"> cm </w:t>
      </w:r>
      <w:r>
        <w:rPr>
          <w:rFonts w:ascii="Verdana" w:hAnsi="Verdana" w:cs="ArialMT"/>
          <w:sz w:val="20"/>
          <w:szCs w:val="20"/>
        </w:rPr>
        <w:t xml:space="preserve">             10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2E79CD" w:rsidRDefault="00022272" w:rsidP="002306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C)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6</w:t>
      </w:r>
      <w:r w:rsidRPr="002E79CD">
        <w:rPr>
          <w:rFonts w:ascii="Verdana" w:hAnsi="Verdana" w:cs="ArialMT"/>
          <w:sz w:val="20"/>
          <w:szCs w:val="20"/>
        </w:rPr>
        <w:t xml:space="preserve"> cm </w:t>
      </w:r>
      <w:r>
        <w:rPr>
          <w:rFonts w:ascii="Verdana" w:hAnsi="Verdana" w:cs="ArialMT"/>
          <w:sz w:val="20"/>
          <w:szCs w:val="20"/>
        </w:rPr>
        <w:t xml:space="preserve">               4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520E6C" w:rsidRDefault="00022272" w:rsidP="0023064F">
      <w:pPr>
        <w:pStyle w:val="NoSpacing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D)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</w:t>
      </w:r>
      <w:r w:rsidRPr="002E79CD">
        <w:rPr>
          <w:rFonts w:ascii="Verdana" w:hAnsi="Verdana" w:cs="ArialMT"/>
          <w:sz w:val="20"/>
          <w:szCs w:val="20"/>
        </w:rPr>
        <w:t xml:space="preserve">4 cm </w:t>
      </w:r>
      <w:r>
        <w:rPr>
          <w:rFonts w:ascii="Verdana" w:hAnsi="Verdana" w:cs="ArialMT"/>
          <w:sz w:val="20"/>
          <w:szCs w:val="20"/>
        </w:rPr>
        <w:t xml:space="preserve">              6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520E6C" w:rsidRDefault="00022272" w:rsidP="009C1251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Pr="00520E6C" w:rsidRDefault="00022272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421F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Default="00022272" w:rsidP="005421F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Pr="003C7E84" w:rsidRDefault="00022272" w:rsidP="005421F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15</w:t>
      </w:r>
      <w:r w:rsidRPr="005421F4">
        <w:rPr>
          <w:rFonts w:ascii="Verdana" w:eastAsia="HelveticaTrk" w:hAnsi="Verdana" w:cs="HelveticaTrk"/>
          <w:b/>
          <w:sz w:val="20"/>
          <w:szCs w:val="20"/>
        </w:rPr>
        <w:t>.</w:t>
      </w:r>
      <w:r>
        <w:rPr>
          <w:rFonts w:ascii="Verdana" w:eastAsia="HelveticaTrk" w:hAnsi="Verdana" w:cs="HelveticaTrk"/>
          <w:sz w:val="20"/>
          <w:szCs w:val="20"/>
        </w:rPr>
        <w:t xml:space="preserve">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perscript"/>
        </w:rPr>
        <w:t>+2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ve Cl</w:t>
      </w:r>
      <w:r>
        <w:rPr>
          <w:rFonts w:ascii="Verdana" w:eastAsia="HelveticaTrk" w:hAnsi="Verdana" w:cs="HelveticaTrk"/>
          <w:sz w:val="20"/>
          <w:szCs w:val="20"/>
          <w:vertAlign w:val="superscript"/>
        </w:rPr>
        <w:t>-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iyonlarının oluşturduğu bileşiğ</w:t>
      </w:r>
      <w:r>
        <w:rPr>
          <w:rFonts w:ascii="Verdana" w:eastAsia="HelveticaTrk" w:hAnsi="Verdana" w:cs="HelveticaTrk"/>
          <w:sz w:val="20"/>
          <w:szCs w:val="20"/>
        </w:rPr>
        <w:t>in formülü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aşağıdakilerden hangisi olabilir?</w:t>
      </w:r>
    </w:p>
    <w:p w:rsidR="00022272" w:rsidRDefault="00022272" w:rsidP="005421F4">
      <w:pPr>
        <w:pStyle w:val="NoSpacing"/>
        <w:rPr>
          <w:rFonts w:ascii="Verdana" w:eastAsia="HelveticaTrk" w:hAnsi="Verdana" w:cs="HelveticaTrk"/>
          <w:sz w:val="20"/>
          <w:szCs w:val="20"/>
        </w:rPr>
      </w:pP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A) </w:t>
      </w:r>
      <w:r w:rsidRPr="003C7E84">
        <w:rPr>
          <w:rFonts w:ascii="Verdana" w:eastAsia="HelveticaTrk" w:hAnsi="Verdana" w:cs="HelveticaTrk"/>
          <w:sz w:val="20"/>
          <w:szCs w:val="20"/>
        </w:rPr>
        <w:t>CaCl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</w:t>
      </w:r>
      <w:r>
        <w:rPr>
          <w:rFonts w:ascii="Verdana" w:eastAsia="HelveticaTrk" w:hAnsi="Verdana" w:cs="HelveticaTrk"/>
          <w:sz w:val="20"/>
          <w:szCs w:val="20"/>
        </w:rPr>
        <w:t xml:space="preserve">                      </w:t>
      </w: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B)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  <w:r w:rsidRPr="003C7E84">
        <w:rPr>
          <w:rFonts w:ascii="Verdana" w:eastAsia="HelveticaTrk" w:hAnsi="Verdana" w:cs="HelveticaTrk"/>
          <w:sz w:val="20"/>
          <w:szCs w:val="20"/>
        </w:rPr>
        <w:t>Cl</w:t>
      </w:r>
      <w:r>
        <w:rPr>
          <w:rFonts w:ascii="Verdana" w:eastAsia="HelveticaTrk" w:hAnsi="Verdana" w:cs="HelveticaTrk"/>
          <w:sz w:val="20"/>
          <w:szCs w:val="20"/>
        </w:rPr>
        <w:t xml:space="preserve">  </w:t>
      </w:r>
    </w:p>
    <w:p w:rsidR="00022272" w:rsidRPr="005D5C8B" w:rsidRDefault="00022272" w:rsidP="005421F4">
      <w:pPr>
        <w:pStyle w:val="NoSpacing"/>
        <w:rPr>
          <w:rFonts w:ascii="Verdana" w:hAnsi="Verdana"/>
          <w:b/>
          <w:sz w:val="20"/>
          <w:szCs w:val="20"/>
          <w:vertAlign w:val="subscript"/>
        </w:rPr>
      </w:pP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C) </w:t>
      </w:r>
      <w:r w:rsidRPr="003C7E84">
        <w:rPr>
          <w:rFonts w:ascii="Verdana" w:eastAsia="HelveticaTrk" w:hAnsi="Verdana" w:cs="HelveticaTrk"/>
          <w:sz w:val="20"/>
          <w:szCs w:val="20"/>
        </w:rPr>
        <w:t>CaCl</w:t>
      </w:r>
      <w:r>
        <w:rPr>
          <w:rFonts w:ascii="Verdana" w:eastAsia="HelveticaTrk" w:hAnsi="Verdana" w:cs="HelveticaTrk"/>
          <w:sz w:val="20"/>
          <w:szCs w:val="20"/>
        </w:rPr>
        <w:t xml:space="preserve">                        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</w:t>
      </w: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D)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  <w:r w:rsidRPr="003C7E84">
        <w:rPr>
          <w:rFonts w:ascii="Verdana" w:eastAsia="HelveticaTrk" w:hAnsi="Verdana" w:cs="HelveticaTrk"/>
          <w:sz w:val="20"/>
          <w:szCs w:val="20"/>
        </w:rPr>
        <w:t>Cl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</w:p>
    <w:p w:rsidR="00022272" w:rsidRDefault="00022272" w:rsidP="002B6B0E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2B6B0E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Pr="00D75462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D75462">
        <w:rPr>
          <w:rFonts w:ascii="Verdana" w:hAnsi="Verdana"/>
          <w:sz w:val="20"/>
          <w:szCs w:val="20"/>
        </w:rPr>
        <w:t>Resimlerde günlük yaşamda kullanılan bazı maddeler yer almaktadır.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1" o:spid="_x0000_i1036" type="#_x0000_t75" style="width:187.5pt;height:121.5pt;visibility:visible">
            <v:imagedata r:id="rId16" o:title=""/>
          </v:shape>
        </w:pict>
      </w:r>
    </w:p>
    <w:p w:rsidR="00022272" w:rsidRDefault="00022272" w:rsidP="002B6B0E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Buna göre,hangi resimlerdeki maddeleri oluşturan elementler metallere,hangileri ametallere örnektir?</w:t>
      </w:r>
    </w:p>
    <w:p w:rsidR="00022272" w:rsidRDefault="00022272" w:rsidP="002B6B0E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Pr="00222080">
        <w:rPr>
          <w:rFonts w:ascii="Verdana" w:hAnsi="Verdana"/>
          <w:b/>
          <w:noProof/>
          <w:sz w:val="20"/>
          <w:szCs w:val="20"/>
          <w:u w:val="single"/>
          <w:lang w:eastAsia="tr-TR"/>
        </w:rPr>
        <w:t>Ametaller</w:t>
      </w:r>
      <w:r w:rsidRPr="00222080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</w:t>
      </w:r>
      <w:r w:rsidRPr="00222080">
        <w:rPr>
          <w:rFonts w:ascii="Verdana" w:hAnsi="Verdana"/>
          <w:b/>
          <w:noProof/>
          <w:sz w:val="20"/>
          <w:szCs w:val="20"/>
          <w:u w:val="single"/>
          <w:lang w:eastAsia="tr-TR"/>
        </w:rPr>
        <w:t>Metaller</w:t>
      </w:r>
    </w:p>
    <w:p w:rsidR="00022272" w:rsidRDefault="00022272" w:rsidP="002B6B0E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2,4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 xml:space="preserve">1,3   </w:t>
      </w:r>
    </w:p>
    <w:p w:rsidR="00022272" w:rsidRDefault="00022272" w:rsidP="002B6B0E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1,2,3                      4</w:t>
      </w:r>
    </w:p>
    <w:p w:rsidR="00022272" w:rsidRDefault="00022272" w:rsidP="002B6B0E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4                           1,2,3</w:t>
      </w:r>
    </w:p>
    <w:p w:rsidR="00022272" w:rsidRPr="00287ED2" w:rsidRDefault="00022272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1,3                         2,4</w:t>
      </w:r>
    </w:p>
    <w:p w:rsidR="00022272" w:rsidRDefault="00022272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</w:t>
      </w:r>
      <w:r w:rsidRPr="009B6F4E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Metaller ve ametaller arasında iyonik bağ, ametaller arasında ise kovalent bağ oluşur.</w:t>
      </w:r>
    </w:p>
    <w:p w:rsidR="00022272" w:rsidRDefault="00022272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13" o:spid="_x0000_i1037" type="#_x0000_t75" style="width:165.75pt;height:82.5pt;visibility:visible">
            <v:imagedata r:id="rId17" o:title=""/>
          </v:shape>
        </w:pict>
      </w:r>
    </w:p>
    <w:p w:rsidR="00022272" w:rsidRDefault="0002227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Çizelgedeki elementler ile ilgili aşağıdakilerden hangisi doğrudur?</w:t>
      </w:r>
    </w:p>
    <w:p w:rsidR="00022272" w:rsidRPr="00054A8A" w:rsidRDefault="00022272">
      <w:pPr>
        <w:pStyle w:val="NoSpacing"/>
        <w:rPr>
          <w:rFonts w:ascii="Verdana" w:hAnsi="Verdana"/>
          <w:b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  <w:u w:val="single"/>
        </w:rPr>
        <w:t xml:space="preserve">K </w:t>
      </w:r>
      <w:r w:rsidRPr="00054A8A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  <w:u w:val="single"/>
        </w:rPr>
        <w:t xml:space="preserve">L </w:t>
      </w:r>
      <w:r w:rsidRPr="00054A8A">
        <w:rPr>
          <w:rFonts w:ascii="Verdana" w:hAnsi="Verdana"/>
          <w:b/>
          <w:sz w:val="20"/>
          <w:szCs w:val="20"/>
        </w:rPr>
        <w:t xml:space="preserve">   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  <w:u w:val="single"/>
        </w:rPr>
        <w:t>M</w:t>
      </w:r>
      <w:r w:rsidRPr="00054A8A">
        <w:rPr>
          <w:rFonts w:ascii="Verdana" w:hAnsi="Verdana"/>
          <w:b/>
          <w:sz w:val="20"/>
          <w:szCs w:val="20"/>
        </w:rPr>
        <w:t xml:space="preserve">            </w:t>
      </w:r>
      <w:r w:rsidRPr="00054A8A">
        <w:rPr>
          <w:rFonts w:ascii="Verdana" w:hAnsi="Verdana"/>
          <w:b/>
          <w:sz w:val="20"/>
          <w:szCs w:val="20"/>
          <w:u w:val="single"/>
        </w:rPr>
        <w:t>N</w:t>
      </w:r>
    </w:p>
    <w:p w:rsidR="00022272" w:rsidRDefault="0002227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A)    </w:t>
      </w:r>
      <w:r>
        <w:rPr>
          <w:rFonts w:ascii="Verdana" w:hAnsi="Verdana"/>
          <w:sz w:val="20"/>
          <w:szCs w:val="20"/>
        </w:rPr>
        <w:t xml:space="preserve">Metal    </w:t>
      </w:r>
      <w:r w:rsidRPr="00054A8A">
        <w:rPr>
          <w:rFonts w:ascii="Verdana" w:hAnsi="Verdana"/>
          <w:sz w:val="20"/>
          <w:szCs w:val="20"/>
        </w:rPr>
        <w:t xml:space="preserve"> Ametal     </w:t>
      </w:r>
      <w:r>
        <w:rPr>
          <w:rFonts w:ascii="Verdana" w:hAnsi="Verdana"/>
          <w:sz w:val="20"/>
          <w:szCs w:val="20"/>
        </w:rPr>
        <w:t xml:space="preserve">  </w:t>
      </w:r>
      <w:r w:rsidRPr="00054A8A">
        <w:rPr>
          <w:rFonts w:ascii="Verdana" w:hAnsi="Verdana"/>
          <w:sz w:val="20"/>
          <w:szCs w:val="20"/>
        </w:rPr>
        <w:t xml:space="preserve">Ametal </w:t>
      </w:r>
      <w:r>
        <w:rPr>
          <w:rFonts w:ascii="Verdana" w:hAnsi="Verdana"/>
          <w:sz w:val="20"/>
          <w:szCs w:val="20"/>
        </w:rPr>
        <w:t xml:space="preserve">   Am</w:t>
      </w:r>
      <w:r w:rsidRPr="00054A8A">
        <w:rPr>
          <w:rFonts w:ascii="Verdana" w:hAnsi="Verdana"/>
          <w:sz w:val="20"/>
          <w:szCs w:val="20"/>
        </w:rPr>
        <w:t>etal</w:t>
      </w:r>
    </w:p>
    <w:p w:rsidR="00022272" w:rsidRDefault="00022272" w:rsidP="00054A8A">
      <w:pPr>
        <w:pStyle w:val="NoSpacing"/>
        <w:rPr>
          <w:rFonts w:ascii="Verdana" w:hAnsi="Verdana"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054A8A">
        <w:rPr>
          <w:rFonts w:ascii="Verdana" w:hAnsi="Verdana"/>
          <w:sz w:val="20"/>
          <w:szCs w:val="20"/>
        </w:rPr>
        <w:t xml:space="preserve">Ametal  </w:t>
      </w:r>
      <w:r>
        <w:rPr>
          <w:rFonts w:ascii="Verdana" w:hAnsi="Verdana"/>
          <w:sz w:val="20"/>
          <w:szCs w:val="20"/>
        </w:rPr>
        <w:t xml:space="preserve"> </w:t>
      </w:r>
      <w:r w:rsidRPr="00054A8A">
        <w:rPr>
          <w:rFonts w:ascii="Verdana" w:hAnsi="Verdana"/>
          <w:sz w:val="20"/>
          <w:szCs w:val="20"/>
        </w:rPr>
        <w:t xml:space="preserve">Ametal    </w:t>
      </w:r>
      <w:r>
        <w:rPr>
          <w:rFonts w:ascii="Verdana" w:hAnsi="Verdana"/>
          <w:sz w:val="20"/>
          <w:szCs w:val="20"/>
        </w:rPr>
        <w:t xml:space="preserve">    </w:t>
      </w:r>
      <w:r w:rsidRPr="00054A8A">
        <w:rPr>
          <w:rFonts w:ascii="Verdana" w:hAnsi="Verdana"/>
          <w:sz w:val="20"/>
          <w:szCs w:val="20"/>
        </w:rPr>
        <w:t>Metal</w:t>
      </w:r>
      <w:r>
        <w:rPr>
          <w:rFonts w:ascii="Verdana" w:hAnsi="Verdana"/>
          <w:sz w:val="20"/>
          <w:szCs w:val="20"/>
        </w:rPr>
        <w:t xml:space="preserve">      </w:t>
      </w:r>
      <w:r w:rsidRPr="00054A8A">
        <w:rPr>
          <w:rFonts w:ascii="Verdana" w:hAnsi="Verdana"/>
          <w:sz w:val="20"/>
          <w:szCs w:val="20"/>
        </w:rPr>
        <w:t>Metal</w:t>
      </w:r>
    </w:p>
    <w:p w:rsidR="00022272" w:rsidRDefault="00022272">
      <w:pPr>
        <w:pStyle w:val="NoSpacing"/>
        <w:rPr>
          <w:rFonts w:ascii="Verdana" w:hAnsi="Verdana"/>
          <w:sz w:val="20"/>
          <w:szCs w:val="20"/>
        </w:rPr>
      </w:pPr>
      <w:r w:rsidRPr="00C45CBA">
        <w:rPr>
          <w:rFonts w:ascii="Verdana" w:hAnsi="Verdana"/>
          <w:b/>
          <w:sz w:val="20"/>
          <w:szCs w:val="20"/>
        </w:rPr>
        <w:t xml:space="preserve">C) </w:t>
      </w:r>
      <w:r>
        <w:rPr>
          <w:rFonts w:ascii="Verdana" w:hAnsi="Verdana"/>
          <w:b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Metal    </w:t>
      </w:r>
      <w:r w:rsidRPr="00054A8A">
        <w:rPr>
          <w:rFonts w:ascii="Verdana" w:hAnsi="Verdana"/>
          <w:sz w:val="20"/>
          <w:szCs w:val="20"/>
        </w:rPr>
        <w:t xml:space="preserve"> Ametal     </w:t>
      </w:r>
      <w:r>
        <w:rPr>
          <w:rFonts w:ascii="Verdana" w:hAnsi="Verdana"/>
          <w:sz w:val="20"/>
          <w:szCs w:val="20"/>
        </w:rPr>
        <w:t xml:space="preserve">   M</w:t>
      </w:r>
      <w:r w:rsidRPr="00054A8A">
        <w:rPr>
          <w:rFonts w:ascii="Verdana" w:hAnsi="Verdana"/>
          <w:sz w:val="20"/>
          <w:szCs w:val="20"/>
        </w:rPr>
        <w:t xml:space="preserve">etal </w:t>
      </w:r>
      <w:r>
        <w:rPr>
          <w:rFonts w:ascii="Verdana" w:hAnsi="Verdana"/>
          <w:sz w:val="20"/>
          <w:szCs w:val="20"/>
        </w:rPr>
        <w:t xml:space="preserve">    Ametal</w:t>
      </w:r>
    </w:p>
    <w:p w:rsidR="00022272" w:rsidRDefault="00022272" w:rsidP="00C45CBA">
      <w:pPr>
        <w:pStyle w:val="NoSpacing"/>
        <w:rPr>
          <w:rFonts w:ascii="Verdana" w:hAnsi="Verdana"/>
          <w:sz w:val="20"/>
          <w:szCs w:val="20"/>
        </w:rPr>
      </w:pPr>
      <w:r w:rsidRPr="00C45CBA">
        <w:rPr>
          <w:rFonts w:ascii="Verdana" w:hAnsi="Verdana"/>
          <w:b/>
          <w:sz w:val="20"/>
          <w:szCs w:val="20"/>
        </w:rPr>
        <w:t>D)</w:t>
      </w:r>
      <w:r w:rsidRPr="00C45CB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 Metal    </w:t>
      </w:r>
      <w:r w:rsidRPr="00054A8A">
        <w:rPr>
          <w:rFonts w:ascii="Verdana" w:hAnsi="Verdana"/>
          <w:sz w:val="20"/>
          <w:szCs w:val="20"/>
        </w:rPr>
        <w:t xml:space="preserve"> Ametal     </w:t>
      </w:r>
      <w:r>
        <w:rPr>
          <w:rFonts w:ascii="Verdana" w:hAnsi="Verdana"/>
          <w:sz w:val="20"/>
          <w:szCs w:val="20"/>
        </w:rPr>
        <w:t xml:space="preserve">   M</w:t>
      </w:r>
      <w:r w:rsidRPr="00054A8A">
        <w:rPr>
          <w:rFonts w:ascii="Verdana" w:hAnsi="Verdana"/>
          <w:sz w:val="20"/>
          <w:szCs w:val="20"/>
        </w:rPr>
        <w:t xml:space="preserve">etal </w:t>
      </w:r>
      <w:r>
        <w:rPr>
          <w:rFonts w:ascii="Verdana" w:hAnsi="Verdana"/>
          <w:sz w:val="20"/>
          <w:szCs w:val="20"/>
        </w:rPr>
        <w:t xml:space="preserve">     </w:t>
      </w:r>
      <w:r w:rsidRPr="00054A8A">
        <w:rPr>
          <w:rFonts w:ascii="Verdana" w:hAnsi="Verdana"/>
          <w:sz w:val="20"/>
          <w:szCs w:val="20"/>
        </w:rPr>
        <w:t>Metal</w:t>
      </w:r>
    </w:p>
    <w:p w:rsidR="00022272" w:rsidRDefault="00022272" w:rsidP="00C45CBA">
      <w:pPr>
        <w:pStyle w:val="NoSpacing"/>
        <w:rPr>
          <w:rFonts w:ascii="Verdana" w:hAnsi="Verdana"/>
          <w:sz w:val="20"/>
          <w:szCs w:val="20"/>
        </w:rPr>
      </w:pPr>
    </w:p>
    <w:p w:rsidR="00022272" w:rsidRPr="00D75462" w:rsidRDefault="00022272" w:rsidP="00D7546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18</w:t>
      </w:r>
      <w:r w:rsidRPr="00D75462">
        <w:rPr>
          <w:rFonts w:ascii="Verdana" w:hAnsi="Verdana"/>
          <w:b/>
          <w:sz w:val="20"/>
          <w:szCs w:val="20"/>
        </w:rPr>
        <w:t>.</w:t>
      </w:r>
      <w:r w:rsidRPr="00D75462">
        <w:rPr>
          <w:rFonts w:ascii="Verdana" w:hAnsi="Verdana" w:cs="ArialMT"/>
          <w:sz w:val="20"/>
          <w:szCs w:val="20"/>
        </w:rPr>
        <w:t xml:space="preserve"> Aşağıda metal, a</w:t>
      </w:r>
      <w:r>
        <w:rPr>
          <w:rFonts w:ascii="Verdana" w:hAnsi="Verdana" w:cs="ArialMT"/>
          <w:sz w:val="20"/>
          <w:szCs w:val="20"/>
        </w:rPr>
        <w:t xml:space="preserve">metal ve yarı metallere ait bazı </w:t>
      </w:r>
      <w:r w:rsidRPr="00D75462">
        <w:rPr>
          <w:rFonts w:ascii="Verdana" w:hAnsi="Verdana" w:cs="ArialMT"/>
          <w:sz w:val="20"/>
          <w:szCs w:val="20"/>
        </w:rPr>
        <w:t>özellikler verilmiştir.</w:t>
      </w:r>
    </w:p>
    <w:p w:rsidR="00022272" w:rsidRDefault="00022272" w:rsidP="00D7546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I.</w:t>
      </w:r>
      <w:r w:rsidRPr="00D75462">
        <w:rPr>
          <w:rFonts w:ascii="Verdana" w:hAnsi="Verdana" w:cs="ArialMT"/>
          <w:sz w:val="20"/>
          <w:szCs w:val="20"/>
        </w:rPr>
        <w:t xml:space="preserve"> Parlak veya mat g</w:t>
      </w:r>
      <w:r>
        <w:rPr>
          <w:rFonts w:ascii="Verdana" w:hAnsi="Verdana" w:cs="ArialMT"/>
          <w:sz w:val="20"/>
          <w:szCs w:val="20"/>
        </w:rPr>
        <w:t xml:space="preserve">örünümlü olabilirler, elektriği </w:t>
      </w:r>
      <w:r w:rsidRPr="00D75462">
        <w:rPr>
          <w:rFonts w:ascii="Verdana" w:hAnsi="Verdana" w:cs="ArialMT"/>
          <w:sz w:val="20"/>
          <w:szCs w:val="20"/>
        </w:rPr>
        <w:t>iyi iletmez fakat işlenebilirler.</w:t>
      </w:r>
    </w:p>
    <w:p w:rsidR="00022272" w:rsidRPr="00D75462" w:rsidRDefault="00022272" w:rsidP="00E26C7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II.</w:t>
      </w:r>
      <w:r w:rsidRPr="00D75462">
        <w:rPr>
          <w:rFonts w:ascii="Verdana" w:hAnsi="Verdana" w:cs="ArialMT"/>
          <w:sz w:val="20"/>
          <w:szCs w:val="20"/>
        </w:rPr>
        <w:t xml:space="preserve"> Parlak görünümlü olup işlenebilirler.</w:t>
      </w:r>
    </w:p>
    <w:p w:rsidR="00022272" w:rsidRPr="00D75462" w:rsidRDefault="00022272" w:rsidP="00D75462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III.</w:t>
      </w:r>
      <w:r w:rsidRPr="00D75462">
        <w:rPr>
          <w:rFonts w:ascii="Verdana" w:hAnsi="Verdana" w:cs="ArialMT"/>
          <w:sz w:val="20"/>
          <w:szCs w:val="20"/>
        </w:rPr>
        <w:t xml:space="preserve"> Mat görünümlü</w:t>
      </w:r>
      <w:r>
        <w:rPr>
          <w:rFonts w:ascii="Verdana" w:hAnsi="Verdana" w:cs="ArialMT"/>
          <w:sz w:val="20"/>
          <w:szCs w:val="20"/>
        </w:rPr>
        <w:t xml:space="preserve"> olup elektriği iyi iletmezler.</w:t>
      </w:r>
    </w:p>
    <w:p w:rsidR="00022272" w:rsidRDefault="00022272" w:rsidP="00E26C7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75462">
        <w:rPr>
          <w:rFonts w:ascii="Verdana" w:hAnsi="Verdana" w:cs="Arial-BoldMT"/>
          <w:b/>
          <w:bCs/>
          <w:sz w:val="20"/>
          <w:szCs w:val="20"/>
        </w:rPr>
        <w:t>Buna göre, özellik</w:t>
      </w:r>
      <w:r>
        <w:rPr>
          <w:rFonts w:ascii="Verdana" w:hAnsi="Verdana" w:cs="Arial-BoldMT"/>
          <w:b/>
          <w:bCs/>
          <w:sz w:val="20"/>
          <w:szCs w:val="20"/>
        </w:rPr>
        <w:t xml:space="preserve">leri verilen elementlerin doğru </w:t>
      </w:r>
      <w:r w:rsidRPr="00D75462">
        <w:rPr>
          <w:rFonts w:ascii="Verdana" w:hAnsi="Verdana" w:cs="Arial-BoldMT"/>
          <w:b/>
          <w:bCs/>
          <w:sz w:val="20"/>
          <w:szCs w:val="20"/>
        </w:rPr>
        <w:t>eşleştirilmeleri aşağıdakilerden hangisidir?</w:t>
      </w:r>
    </w:p>
    <w:p w:rsidR="00022272" w:rsidRPr="00E26C72" w:rsidRDefault="00022272" w:rsidP="00520E6C">
      <w:pPr>
        <w:pStyle w:val="NoSpacing"/>
        <w:rPr>
          <w:rFonts w:cs="Arial-BoldMT"/>
        </w:rPr>
      </w:pPr>
      <w:r w:rsidRPr="00C110D2">
        <w:rPr>
          <w:noProof/>
          <w:lang w:eastAsia="tr-TR"/>
        </w:rPr>
        <w:pict>
          <v:shape id="Resim 17" o:spid="_x0000_i1038" type="#_x0000_t75" style="width:231pt;height:99pt;visibility:visible">
            <v:imagedata r:id="rId18" o:title=""/>
          </v:shape>
        </w:pict>
      </w:r>
    </w:p>
    <w:p w:rsidR="00022272" w:rsidRPr="00D75462" w:rsidRDefault="00022272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D5C8B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5D5C8B" w:rsidRDefault="00022272" w:rsidP="005D5C8B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19</w:t>
      </w:r>
      <w:r w:rsidRPr="00026863">
        <w:rPr>
          <w:rFonts w:ascii="Verdana" w:hAnsi="Verdana"/>
          <w:b/>
          <w:sz w:val="20"/>
          <w:szCs w:val="20"/>
        </w:rPr>
        <w:t>.</w:t>
      </w:r>
      <w:r w:rsidRPr="00D87BA5">
        <w:rPr>
          <w:rFonts w:ascii="ArialMT" w:hAnsi="ArialMT" w:cs="ArialMT"/>
          <w:sz w:val="19"/>
          <w:szCs w:val="19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 w:rsidRPr="0067703A">
        <w:rPr>
          <w:rFonts w:ascii="Verdana" w:hAnsi="Verdana"/>
          <w:noProof/>
          <w:sz w:val="20"/>
          <w:szCs w:val="20"/>
          <w:lang w:eastAsia="tr-TR"/>
        </w:rPr>
        <w:pict>
          <v:shape id="Resim 15" o:spid="_x0000_i1039" type="#_x0000_t75" style="width:3in;height:120.75pt;visibility:visible">
            <v:imagedata r:id="rId19" o:title=""/>
          </v:shape>
        </w:pic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Mg elementinin (Mg) elementinin,3.Periyot 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6A grubunda bulunan element ile yaptığı bileşiğin formülü ve bağ türü aşağıdakilerden hangisidir?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</w:p>
    <w:p w:rsidR="00022272" w:rsidRPr="005D5C8B" w:rsidRDefault="00022272" w:rsidP="005D5C8B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5D5C8B">
        <w:rPr>
          <w:rFonts w:ascii="Verdana" w:hAnsi="Verdana"/>
          <w:b/>
          <w:sz w:val="20"/>
          <w:szCs w:val="20"/>
          <w:u w:val="single"/>
        </w:rPr>
        <w:t>Bileşik formülü</w:t>
      </w:r>
      <w:r w:rsidRPr="005D5C8B">
        <w:rPr>
          <w:rFonts w:ascii="Verdana" w:hAnsi="Verdana"/>
          <w:b/>
          <w:sz w:val="20"/>
          <w:szCs w:val="20"/>
        </w:rPr>
        <w:t xml:space="preserve">     </w:t>
      </w:r>
      <w:r w:rsidRPr="005D5C8B">
        <w:rPr>
          <w:rFonts w:ascii="Verdana" w:hAnsi="Verdana"/>
          <w:b/>
          <w:sz w:val="20"/>
          <w:szCs w:val="20"/>
        </w:rPr>
        <w:tab/>
      </w:r>
      <w:r w:rsidRPr="005D5C8B">
        <w:rPr>
          <w:rFonts w:ascii="Verdana" w:hAnsi="Verdana"/>
          <w:b/>
          <w:sz w:val="20"/>
          <w:szCs w:val="20"/>
          <w:u w:val="single"/>
        </w:rPr>
        <w:t>Bağ türü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 xml:space="preserve">MgO                  </w:t>
      </w:r>
      <w:r>
        <w:rPr>
          <w:rFonts w:ascii="Verdana" w:hAnsi="Verdana"/>
          <w:sz w:val="20"/>
          <w:szCs w:val="20"/>
        </w:rPr>
        <w:t xml:space="preserve">   </w:t>
      </w:r>
      <w:r w:rsidRPr="009B6F4E">
        <w:rPr>
          <w:rFonts w:ascii="Verdana" w:hAnsi="Verdana"/>
          <w:sz w:val="20"/>
          <w:szCs w:val="20"/>
        </w:rPr>
        <w:t xml:space="preserve"> İyonik Bağ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>MgS</w:t>
      </w:r>
      <w:r>
        <w:rPr>
          <w:rFonts w:ascii="Verdana" w:hAnsi="Verdana"/>
          <w:sz w:val="20"/>
          <w:szCs w:val="20"/>
        </w:rPr>
        <w:t xml:space="preserve">                     Kovalent Bağ</w:t>
      </w: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D5C8B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>MgO</w:t>
      </w:r>
      <w:r>
        <w:rPr>
          <w:rFonts w:ascii="Verdana" w:hAnsi="Verdana"/>
          <w:b/>
          <w:sz w:val="20"/>
          <w:szCs w:val="20"/>
        </w:rPr>
        <w:t xml:space="preserve">                     </w:t>
      </w:r>
      <w:r>
        <w:rPr>
          <w:rFonts w:ascii="Verdana" w:hAnsi="Verdana"/>
          <w:sz w:val="20"/>
          <w:szCs w:val="20"/>
        </w:rPr>
        <w:t>Kovalent Bağ</w:t>
      </w:r>
    </w:p>
    <w:p w:rsidR="00022272" w:rsidRPr="00520E6C" w:rsidRDefault="00022272" w:rsidP="005D5C8B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20E6C">
      <w:pPr>
        <w:pStyle w:val="NoSpacing"/>
        <w:rPr>
          <w:rFonts w:ascii="Verdana" w:hAnsi="Verdana"/>
          <w:sz w:val="20"/>
          <w:szCs w:val="20"/>
        </w:rPr>
      </w:pPr>
      <w:r w:rsidRPr="00593D79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>MgS</w:t>
      </w:r>
      <w:r>
        <w:rPr>
          <w:rFonts w:ascii="Verdana" w:hAnsi="Verdana"/>
          <w:sz w:val="20"/>
          <w:szCs w:val="20"/>
        </w:rPr>
        <w:t xml:space="preserve">                       </w:t>
      </w:r>
      <w:r w:rsidRPr="009B6F4E">
        <w:rPr>
          <w:rFonts w:ascii="Verdana" w:hAnsi="Verdana"/>
          <w:sz w:val="20"/>
          <w:szCs w:val="20"/>
        </w:rPr>
        <w:t>İyonik Bağ</w:t>
      </w:r>
    </w:p>
    <w:p w:rsidR="00022272" w:rsidRPr="00520E6C" w:rsidRDefault="00022272" w:rsidP="00520E6C">
      <w:pPr>
        <w:pStyle w:val="NoSpacing"/>
        <w:rPr>
          <w:rFonts w:ascii="Verdana" w:hAnsi="Verdana"/>
          <w:sz w:val="20"/>
          <w:szCs w:val="20"/>
        </w:rPr>
      </w:pPr>
    </w:p>
    <w:p w:rsidR="00022272" w:rsidRPr="002B6B0E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</w:t>
      </w:r>
      <w:r w:rsidRPr="002B6B0E">
        <w:rPr>
          <w:rFonts w:ascii="Verdana" w:hAnsi="Verdana"/>
          <w:sz w:val="20"/>
          <w:szCs w:val="20"/>
        </w:rPr>
        <w:t>.</w:t>
      </w:r>
      <w:r w:rsidRPr="002B6B0E">
        <w:rPr>
          <w:rFonts w:ascii="Arial-BoldMT" w:hAnsi="Arial-BoldMT" w:cs="Arial-BoldMT"/>
          <w:bCs/>
          <w:sz w:val="19"/>
          <w:szCs w:val="19"/>
        </w:rPr>
        <w:t xml:space="preserve"> </w:t>
      </w:r>
      <w:r w:rsidRPr="002B6B0E">
        <w:rPr>
          <w:rFonts w:ascii="Verdana" w:hAnsi="Verdana" w:cs="Arial-BoldMT"/>
          <w:bCs/>
          <w:sz w:val="20"/>
          <w:szCs w:val="20"/>
        </w:rPr>
        <w:t>Miray, Fen Bilimleri dersinde Paskal</w:t>
      </w:r>
    </w:p>
    <w:p w:rsidR="00022272" w:rsidRPr="002B6B0E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2B6B0E">
        <w:rPr>
          <w:rFonts w:ascii="Verdana" w:hAnsi="Verdana" w:cs="Arial-BoldMT"/>
          <w:bCs/>
          <w:sz w:val="20"/>
          <w:szCs w:val="20"/>
        </w:rPr>
        <w:t>Prensibine göre sıvıların basıncı her yöne</w:t>
      </w: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2B6B0E">
        <w:rPr>
          <w:rFonts w:ascii="Verdana" w:hAnsi="Verdana" w:cs="Arial-BoldMT"/>
          <w:bCs/>
          <w:sz w:val="20"/>
          <w:szCs w:val="20"/>
        </w:rPr>
        <w:t>aynı büyüklükte ilettiğini öğrenmiştir. Günlük hayatta karşılaştığı bu duruma aşağıdaki örnekleri vermiştir.</w:t>
      </w:r>
    </w:p>
    <w:p w:rsidR="00022272" w:rsidRPr="002B6B0E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</w:pPr>
      <w:r>
        <w:rPr>
          <w:rFonts w:ascii="Verdana" w:hAnsi="Verdana" w:cs="ArialMT"/>
          <w:sz w:val="20"/>
          <w:szCs w:val="20"/>
        </w:rPr>
        <w:t>I</w:t>
      </w:r>
      <w:r w:rsidRPr="001A5B4F">
        <w:rPr>
          <w:rFonts w:ascii="Verdana" w:hAnsi="Verdana" w:cs="ArialMT"/>
          <w:sz w:val="20"/>
          <w:szCs w:val="20"/>
        </w:rPr>
        <w:t xml:space="preserve">. </w:t>
      </w:r>
      <w:r>
        <w:t>Otomobil kaldırmada kullanılan krikolar</w:t>
      </w:r>
    </w:p>
    <w:p w:rsidR="00022272" w:rsidRPr="001A5B4F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II</w:t>
      </w:r>
      <w:r w:rsidRPr="001A5B4F">
        <w:rPr>
          <w:rFonts w:ascii="Verdana" w:hAnsi="Verdana" w:cs="ArialMT"/>
          <w:sz w:val="20"/>
          <w:szCs w:val="20"/>
        </w:rPr>
        <w:t>. Damperli kamyonların yüklerini rahatça boşaltması</w:t>
      </w: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III</w:t>
      </w:r>
      <w:r w:rsidRPr="001A5B4F">
        <w:rPr>
          <w:rFonts w:ascii="Verdana" w:hAnsi="Verdana" w:cs="ArialMT"/>
          <w:sz w:val="20"/>
          <w:szCs w:val="20"/>
        </w:rPr>
        <w:t>. Araçla</w:t>
      </w:r>
      <w:r>
        <w:rPr>
          <w:rFonts w:ascii="Verdana" w:hAnsi="Verdana" w:cs="ArialMT"/>
          <w:sz w:val="20"/>
          <w:szCs w:val="20"/>
        </w:rPr>
        <w:t>rın hidrolik fren sistemlerinin</w:t>
      </w: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1A5B4F">
        <w:rPr>
          <w:rFonts w:ascii="Verdana" w:hAnsi="Verdana" w:cs="ArialMT"/>
          <w:sz w:val="20"/>
          <w:szCs w:val="20"/>
        </w:rPr>
        <w:t>Bulunması</w:t>
      </w: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IV.</w:t>
      </w:r>
      <w:r w:rsidRPr="001A5B4F">
        <w:rPr>
          <w:rFonts w:ascii="ArialMT" w:hAnsi="ArialMT" w:cs="ArialMT"/>
          <w:sz w:val="19"/>
          <w:szCs w:val="19"/>
        </w:rPr>
        <w:t xml:space="preserve"> </w:t>
      </w:r>
      <w:r w:rsidRPr="001A5B4F">
        <w:rPr>
          <w:rFonts w:ascii="Verdana" w:hAnsi="Verdana" w:cs="ArialMT"/>
          <w:sz w:val="20"/>
          <w:szCs w:val="20"/>
        </w:rPr>
        <w:t>Berber koltuklarında</w:t>
      </w:r>
    </w:p>
    <w:p w:rsidR="00022272" w:rsidRPr="001A5B4F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>Buna göre Miray’ın</w:t>
      </w:r>
      <w:r w:rsidRPr="001A5B4F">
        <w:rPr>
          <w:rFonts w:ascii="Verdana" w:hAnsi="Verdana" w:cs="Arial-BoldMT"/>
          <w:b/>
          <w:bCs/>
          <w:sz w:val="20"/>
          <w:szCs w:val="20"/>
        </w:rPr>
        <w:t xml:space="preserve"> verdiği örneklerden han</w:t>
      </w:r>
      <w:r>
        <w:rPr>
          <w:rFonts w:ascii="Verdana" w:hAnsi="Verdana" w:cs="Arial-BoldMT"/>
          <w:b/>
          <w:bCs/>
          <w:sz w:val="20"/>
          <w:szCs w:val="20"/>
        </w:rPr>
        <w:t>gileri Paskal Prensibi ile</w:t>
      </w:r>
      <w:bookmarkStart w:id="0" w:name="_GoBack"/>
      <w:bookmarkEnd w:id="0"/>
      <w:r w:rsidRPr="001A5B4F">
        <w:rPr>
          <w:rFonts w:ascii="Verdana" w:hAnsi="Verdana" w:cs="Arial-BoldMT"/>
          <w:b/>
          <w:bCs/>
          <w:sz w:val="20"/>
          <w:szCs w:val="20"/>
        </w:rPr>
        <w:t xml:space="preserve"> açıklanır?</w:t>
      </w:r>
    </w:p>
    <w:p w:rsidR="00022272" w:rsidRPr="001A5B4F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022272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1A5B4F">
        <w:rPr>
          <w:rFonts w:ascii="Verdana" w:hAnsi="Verdana" w:cs="ArialMT"/>
          <w:b/>
          <w:sz w:val="20"/>
          <w:szCs w:val="20"/>
        </w:rPr>
        <w:t>A)</w:t>
      </w:r>
      <w:r w:rsidRPr="001A5B4F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I ve II                  </w:t>
      </w:r>
      <w:r w:rsidRPr="001A5B4F">
        <w:rPr>
          <w:rFonts w:ascii="Verdana" w:hAnsi="Verdana" w:cs="ArialMT"/>
          <w:b/>
          <w:sz w:val="20"/>
          <w:szCs w:val="20"/>
        </w:rPr>
        <w:t>B)</w:t>
      </w:r>
      <w:r>
        <w:rPr>
          <w:rFonts w:ascii="Verdana" w:hAnsi="Verdana" w:cs="ArialMT"/>
          <w:sz w:val="20"/>
          <w:szCs w:val="20"/>
        </w:rPr>
        <w:t xml:space="preserve"> II ve III</w:t>
      </w:r>
    </w:p>
    <w:p w:rsidR="00022272" w:rsidRPr="001A5B4F" w:rsidRDefault="00022272" w:rsidP="001A5B4F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Default="00022272">
      <w:pPr>
        <w:pStyle w:val="NoSpacing"/>
        <w:rPr>
          <w:rFonts w:ascii="Verdana" w:hAnsi="Verdana" w:cs="ArialMT"/>
          <w:sz w:val="20"/>
          <w:szCs w:val="20"/>
        </w:rPr>
      </w:pPr>
      <w:r w:rsidRPr="001A5B4F">
        <w:rPr>
          <w:rFonts w:ascii="Verdana" w:hAnsi="Verdana" w:cs="ArialMT"/>
          <w:b/>
          <w:sz w:val="20"/>
          <w:szCs w:val="20"/>
        </w:rPr>
        <w:t>C)</w:t>
      </w:r>
      <w:r>
        <w:rPr>
          <w:rFonts w:ascii="Verdana" w:hAnsi="Verdana" w:cs="ArialMT"/>
          <w:sz w:val="20"/>
          <w:szCs w:val="20"/>
        </w:rPr>
        <w:t xml:space="preserve"> I,II ve III </w:t>
      </w:r>
      <w:r w:rsidRPr="001A5B4F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    </w:t>
      </w:r>
      <w:r w:rsidRPr="001A5B4F">
        <w:rPr>
          <w:rFonts w:ascii="Verdana" w:hAnsi="Verdana" w:cs="ArialMT"/>
          <w:b/>
          <w:sz w:val="20"/>
          <w:szCs w:val="20"/>
        </w:rPr>
        <w:t>D)</w:t>
      </w:r>
      <w:r w:rsidRPr="001A5B4F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>I,II,III ve IV</w:t>
      </w:r>
    </w:p>
    <w:p w:rsidR="00022272" w:rsidRDefault="00022272">
      <w:pPr>
        <w:pStyle w:val="NoSpacing"/>
        <w:rPr>
          <w:rFonts w:ascii="Verdana" w:hAnsi="Verdana" w:cs="ArialMT"/>
          <w:sz w:val="20"/>
          <w:szCs w:val="20"/>
        </w:rPr>
      </w:pPr>
    </w:p>
    <w:p w:rsidR="00022272" w:rsidRDefault="00022272">
      <w:pPr>
        <w:pStyle w:val="NoSpacing"/>
        <w:rPr>
          <w:rFonts w:ascii="Verdana" w:hAnsi="Verdana" w:cs="ArialMT"/>
          <w:sz w:val="20"/>
          <w:szCs w:val="20"/>
        </w:rPr>
      </w:pPr>
    </w:p>
    <w:p w:rsidR="00022272" w:rsidRPr="00054A8A" w:rsidRDefault="00022272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23064F" w:rsidRDefault="00022272" w:rsidP="005770B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Not   :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Her soru 5 puan değerindedir.</w:t>
      </w:r>
    </w:p>
    <w:p w:rsidR="00022272" w:rsidRPr="0023064F" w:rsidRDefault="00022272" w:rsidP="005770B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 Süre :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40 dakikadır.</w:t>
      </w:r>
    </w:p>
    <w:p w:rsidR="00022272" w:rsidRDefault="00022272" w:rsidP="005770B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</w:t>
      </w:r>
    </w:p>
    <w:p w:rsidR="00022272" w:rsidRDefault="00022272" w:rsidP="005770B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5770B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</w:t>
      </w:r>
    </w:p>
    <w:p w:rsidR="00022272" w:rsidRPr="0023064F" w:rsidRDefault="00022272" w:rsidP="005770B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BAŞARILAR DİLERİM.</w:t>
      </w:r>
    </w:p>
    <w:p w:rsidR="00022272" w:rsidRDefault="00022272" w:rsidP="005770B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2B6B0E" w:rsidRDefault="00022272" w:rsidP="005770B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23064F" w:rsidRDefault="00022272" w:rsidP="005770B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3064F">
        <w:rPr>
          <w:rFonts w:ascii="Verdana" w:hAnsi="Verdana"/>
          <w:noProof/>
          <w:sz w:val="20"/>
          <w:szCs w:val="20"/>
          <w:lang w:eastAsia="tr-TR"/>
        </w:rPr>
        <w:t xml:space="preserve">                   Hasan DÜZGÜNOĞLU</w:t>
      </w:r>
    </w:p>
    <w:p w:rsidR="00022272" w:rsidRPr="0023064F" w:rsidRDefault="00022272" w:rsidP="005770B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3064F">
        <w:rPr>
          <w:rFonts w:ascii="Verdana" w:hAnsi="Verdana"/>
          <w:noProof/>
          <w:sz w:val="20"/>
          <w:szCs w:val="20"/>
          <w:lang w:eastAsia="tr-TR"/>
        </w:rPr>
        <w:t xml:space="preserve">          FEN VE TEKNOLOJİ ÖĞRETMENİ</w:t>
      </w:r>
    </w:p>
    <w:p w:rsidR="00022272" w:rsidRPr="0023064F" w:rsidRDefault="00022272" w:rsidP="005770B6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5770B6">
      <w:pPr>
        <w:ind w:left="180"/>
        <w:rPr>
          <w:rFonts w:ascii="Verdana" w:hAnsi="Verdana"/>
          <w:noProof/>
          <w:sz w:val="20"/>
          <w:szCs w:val="20"/>
        </w:rPr>
      </w:pPr>
    </w:p>
    <w:p w:rsidR="00022272" w:rsidRDefault="00022272" w:rsidP="005770B6">
      <w:pPr>
        <w:ind w:left="180"/>
        <w:rPr>
          <w:rFonts w:ascii="Verdana" w:hAnsi="Verdana"/>
          <w:noProof/>
          <w:sz w:val="20"/>
          <w:szCs w:val="20"/>
        </w:rPr>
      </w:pPr>
    </w:p>
    <w:p w:rsidR="00022272" w:rsidRDefault="00022272" w:rsidP="003E3E3D">
      <w:r>
        <w:rPr>
          <w:noProof/>
          <w:lang w:eastAsia="tr-TR"/>
        </w:rPr>
        <w:pict>
          <v:rect id="_x0000_s1027" style="position:absolute;margin-left:-26.25pt;margin-top:2.35pt;width:576.75pt;height:50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22272" w:rsidRPr="00D3576E" w:rsidRDefault="00022272" w:rsidP="003E3E3D">
                  <w:pPr>
                    <w:pStyle w:val="Head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Adı:                        Soyadı:                          Numarası: 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                      Sınıfı: 8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/A</w:t>
                  </w:r>
                </w:p>
                <w:p w:rsidR="00022272" w:rsidRPr="00D3576E" w:rsidRDefault="00022272" w:rsidP="003E3E3D">
                  <w:pPr>
                    <w:pStyle w:val="Header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2015-2016 EĞİTİM ÖĞRETİM YILI I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ŞIKLI ORTAOKULU FEN BİLİMLERİ 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DERSİ</w:t>
                  </w:r>
                </w:p>
                <w:p w:rsidR="00022272" w:rsidRDefault="00022272" w:rsidP="003E3E3D">
                  <w:pPr>
                    <w:pStyle w:val="Header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8. SINIF 1. DÖNEM 3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. YAZILI SORULAR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I </w:t>
                  </w:r>
                  <w:r w:rsidRPr="0020471A">
                    <w:rPr>
                      <w:rFonts w:ascii="Verdana" w:hAnsi="Verdana" w:cs="Tahoma"/>
                      <w:b/>
                      <w:color w:val="FF0000"/>
                      <w:sz w:val="22"/>
                      <w:szCs w:val="22"/>
                    </w:rPr>
                    <w:t>(CEVAP ANAHTARI)</w:t>
                  </w:r>
                </w:p>
                <w:p w:rsidR="00022272" w:rsidRPr="00D3576E" w:rsidRDefault="00022272" w:rsidP="003E3E3D">
                  <w:pPr>
                    <w:pStyle w:val="Header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  <w:u w:val="single"/>
                    </w:rPr>
                  </w:pPr>
                </w:p>
                <w:p w:rsidR="00022272" w:rsidRDefault="00022272" w:rsidP="003E3E3D">
                  <w:pPr>
                    <w:jc w:val="center"/>
                  </w:pPr>
                </w:p>
              </w:txbxContent>
            </v:textbox>
          </v:rect>
        </w:pic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C6714D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A. </w:t>
      </w:r>
      <w:r w:rsidRPr="005D5C8B">
        <w:rPr>
          <w:rFonts w:ascii="Verdana" w:hAnsi="Verdana"/>
          <w:b/>
          <w:noProof/>
          <w:sz w:val="20"/>
          <w:szCs w:val="20"/>
          <w:lang w:eastAsia="tr-TR"/>
        </w:rPr>
        <w:t>Aşağıdaki çoktan seçmeli soruları cevaplayınız.(5x20=100 Puan</w:t>
      </w:r>
      <w:r>
        <w:rPr>
          <w:rFonts w:ascii="Verdana" w:hAnsi="Verdana"/>
          <w:b/>
          <w:noProof/>
          <w:sz w:val="20"/>
          <w:szCs w:val="20"/>
          <w:lang w:eastAsia="tr-TR"/>
        </w:rPr>
        <w:t>)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0" type="#_x0000_t75" style="width:225.75pt;height:105.75pt;visibility:visible">
            <v:imagedata r:id="rId5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073E4">
        <w:rPr>
          <w:rFonts w:ascii="Verdana" w:hAnsi="Verdana"/>
          <w:noProof/>
          <w:sz w:val="20"/>
          <w:szCs w:val="20"/>
          <w:lang w:eastAsia="tr-TR"/>
        </w:rPr>
        <w:t>İçlerinde aynı sıcaklıkta helyum gazı bulunan K,L ve M balonlarına uygulanan kaldırma kuvvetleri arasındaki ilişki aşağıdakilerden hangisinde doğru verilmiştir?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Pr="0020471A" w:rsidRDefault="00022272" w:rsidP="003E3E3D">
      <w:pPr>
        <w:pStyle w:val="NoSpacing"/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</w:pPr>
      <w:r w:rsidRPr="002073E4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L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 xml:space="preserve">M                        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B) F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L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&gt;F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M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&gt;F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K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  <w:r w:rsidRPr="002073E4"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2073E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M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&gt;F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 xml:space="preserve">L                        </w:t>
      </w:r>
      <w:r w:rsidRPr="002073E4">
        <w:rPr>
          <w:rFonts w:ascii="Verdana" w:hAnsi="Verdana"/>
          <w:b/>
          <w:noProof/>
          <w:sz w:val="20"/>
          <w:szCs w:val="20"/>
          <w:lang w:eastAsia="tr-TR"/>
        </w:rPr>
        <w:t xml:space="preserve">D)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K</w:t>
      </w:r>
      <w:r>
        <w:rPr>
          <w:rFonts w:ascii="Verdana" w:hAnsi="Verdana"/>
          <w:noProof/>
          <w:sz w:val="20"/>
          <w:szCs w:val="20"/>
          <w:lang w:eastAsia="tr-TR"/>
        </w:rPr>
        <w:t>=F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L=</w:t>
      </w:r>
      <w:r w:rsidRPr="002073E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F</w:t>
      </w:r>
      <w:r>
        <w:rPr>
          <w:rFonts w:ascii="Verdana" w:hAnsi="Verdana"/>
          <w:noProof/>
          <w:sz w:val="20"/>
          <w:szCs w:val="20"/>
          <w:vertAlign w:val="subscript"/>
          <w:lang w:eastAsia="tr-TR"/>
        </w:rPr>
        <w:t>M</w:t>
      </w:r>
    </w:p>
    <w:p w:rsidR="00022272" w:rsidRPr="00520E6C" w:rsidRDefault="00022272" w:rsidP="003E3E3D">
      <w:pPr>
        <w:pStyle w:val="NoSpacing"/>
        <w:rPr>
          <w:rFonts w:ascii="Verdana" w:hAnsi="Verdana"/>
          <w:noProof/>
          <w:sz w:val="20"/>
          <w:szCs w:val="20"/>
          <w:vertAlign w:val="subscript"/>
          <w:lang w:eastAsia="tr-TR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2. 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41" type="#_x0000_t75" style="width:221.25pt;height:102pt;visibility:visible">
            <v:imagedata r:id="rId6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Periyodik çizelgede verilen elementler için aşağıdakilerden hangisi </w:t>
      </w:r>
      <w:r w:rsidRPr="00002BDA">
        <w:rPr>
          <w:rFonts w:ascii="Verdana" w:hAnsi="Verdana"/>
          <w:b/>
          <w:noProof/>
          <w:sz w:val="20"/>
          <w:szCs w:val="20"/>
          <w:u w:val="single"/>
          <w:lang w:eastAsia="tr-TR"/>
        </w:rPr>
        <w:t>söylenemez?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002BDA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564DDA">
        <w:rPr>
          <w:rFonts w:ascii="Verdana" w:hAnsi="Verdana"/>
          <w:noProof/>
          <w:sz w:val="20"/>
          <w:szCs w:val="20"/>
          <w:lang w:eastAsia="tr-TR"/>
        </w:rPr>
        <w:t>Cl’nin atom numarası Na’nın atom numara</w:t>
      </w:r>
      <w:r>
        <w:rPr>
          <w:rFonts w:ascii="Verdana" w:hAnsi="Verdana"/>
          <w:noProof/>
          <w:sz w:val="20"/>
          <w:szCs w:val="20"/>
          <w:lang w:eastAsia="tr-TR"/>
        </w:rPr>
        <w:t>-</w:t>
      </w:r>
      <w:r w:rsidRPr="00564DDA">
        <w:rPr>
          <w:rFonts w:ascii="Verdana" w:hAnsi="Verdana"/>
          <w:noProof/>
          <w:sz w:val="20"/>
          <w:szCs w:val="20"/>
          <w:lang w:eastAsia="tr-TR"/>
        </w:rPr>
        <w:t>sından büyüktür.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F40EA3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F40EA3">
        <w:rPr>
          <w:rFonts w:ascii="Verdana" w:hAnsi="Verdana"/>
          <w:noProof/>
          <w:sz w:val="20"/>
          <w:szCs w:val="20"/>
          <w:lang w:eastAsia="tr-TR"/>
        </w:rPr>
        <w:t>C,O ve Cl ametalik özelliktedir.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F40EA3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F40EA3">
        <w:rPr>
          <w:rFonts w:ascii="Verdana" w:hAnsi="Verdana"/>
          <w:noProof/>
          <w:sz w:val="20"/>
          <w:szCs w:val="20"/>
          <w:lang w:eastAsia="tr-TR"/>
        </w:rPr>
        <w:t>Na,K ve Ca metalik özelliktedir.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noProof/>
          <w:color w:val="FF0000"/>
          <w:sz w:val="20"/>
          <w:szCs w:val="20"/>
          <w:lang w:eastAsia="tr-TR"/>
        </w:rPr>
      </w:pP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D) He ve Zn soy gazdır.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3.</w:t>
      </w:r>
      <w:r w:rsidRPr="00CA24C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Na ve Cl</w:t>
      </w:r>
      <w:r w:rsidRPr="00CE72C6">
        <w:rPr>
          <w:rFonts w:ascii="Verdana" w:hAnsi="Verdana"/>
          <w:noProof/>
          <w:sz w:val="20"/>
          <w:szCs w:val="20"/>
          <w:lang w:eastAsia="tr-TR"/>
        </w:rPr>
        <w:t xml:space="preserve"> atomlarının katman-elektron dizilimi şekilde verilmiştir.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2" type="#_x0000_t75" style="width:213pt;height:93pt;visibility:visible">
            <v:imagedata r:id="rId7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göre, Na ve Cl atomları arasında iyonik bağ oluşur mu, neden?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520E6C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</w:t>
      </w:r>
      <w:r w:rsidRPr="00CA24CA">
        <w:rPr>
          <w:rFonts w:ascii="Verdana" w:hAnsi="Verdana"/>
          <w:sz w:val="20"/>
          <w:szCs w:val="20"/>
        </w:rPr>
        <w:t>Oluşmaz,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de metaldir.</w:t>
      </w:r>
    </w:p>
    <w:p w:rsidR="00022272" w:rsidRPr="00CA24CA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B)</w:t>
      </w:r>
      <w:r w:rsidRPr="00CA24CA">
        <w:rPr>
          <w:rFonts w:ascii="Verdana" w:hAnsi="Verdana"/>
          <w:sz w:val="20"/>
          <w:szCs w:val="20"/>
        </w:rPr>
        <w:t>Oluşur,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de ametaldir.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  <w:r w:rsidRPr="0020471A">
        <w:rPr>
          <w:rFonts w:ascii="Verdana" w:hAnsi="Verdana"/>
          <w:b/>
          <w:color w:val="FF0000"/>
          <w:sz w:val="20"/>
          <w:szCs w:val="20"/>
        </w:rPr>
        <w:t>C)Oluşur, çünkü Na metal, Cl ametaldir.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D)</w:t>
      </w:r>
      <w:r w:rsidRPr="00CA24CA">
        <w:rPr>
          <w:rFonts w:ascii="Verdana" w:hAnsi="Verdana"/>
          <w:sz w:val="20"/>
          <w:szCs w:val="20"/>
        </w:rPr>
        <w:t>Oluşmaz,</w:t>
      </w:r>
      <w:r>
        <w:rPr>
          <w:rFonts w:ascii="Verdana" w:hAnsi="Verdana"/>
          <w:sz w:val="20"/>
          <w:szCs w:val="20"/>
        </w:rPr>
        <w:t xml:space="preserve"> </w:t>
      </w:r>
      <w:r w:rsidRPr="00CA24CA">
        <w:rPr>
          <w:rFonts w:ascii="Verdana" w:hAnsi="Verdana"/>
          <w:sz w:val="20"/>
          <w:szCs w:val="20"/>
        </w:rPr>
        <w:t>çünkü ikisi de soy gazdır.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b/>
          <w:sz w:val="20"/>
          <w:szCs w:val="20"/>
        </w:rPr>
      </w:pPr>
      <w:r>
        <w:rPr>
          <w:rFonts w:ascii="Verdana" w:hAnsi="Verdana" w:cs="ArialMT"/>
          <w:b/>
          <w:sz w:val="20"/>
          <w:szCs w:val="20"/>
        </w:rPr>
        <w:t>4</w:t>
      </w:r>
      <w:r w:rsidRPr="00604F94">
        <w:rPr>
          <w:rFonts w:ascii="Verdana" w:hAnsi="Verdana" w:cs="ArialMT"/>
          <w:b/>
          <w:sz w:val="20"/>
          <w:szCs w:val="20"/>
        </w:rPr>
        <w:t>.</w: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sz w:val="20"/>
          <w:szCs w:val="20"/>
        </w:rPr>
        <w:t>Aşağıda içinde bir miktar su bulunan I. kap</w:t>
      </w:r>
    </w:p>
    <w:p w:rsidR="00022272" w:rsidRDefault="00022272" w:rsidP="003E3E3D">
      <w:pPr>
        <w:pStyle w:val="NoSpacing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sz w:val="20"/>
          <w:szCs w:val="20"/>
        </w:rPr>
        <w:t>II. konuma getirilmektedir.</w:t>
      </w:r>
    </w:p>
    <w:p w:rsidR="00022272" w:rsidRPr="00520E6C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 w:rsidRPr="00D87BA5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3" type="#_x0000_t75" style="width:232.5pt;height:102pt;visibility:visible">
            <v:imagedata r:id="rId8" o:title=""/>
          </v:shape>
        </w:pic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>Buna göre su yüksekliği ve kap tabanına</w: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>yapılan basınç nasıl değişir?</w: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  <w:u w:val="single"/>
        </w:rPr>
      </w:pP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>
        <w:rPr>
          <w:rFonts w:ascii="Verdana" w:hAnsi="Verdana" w:cs="Arial-BoldMT"/>
          <w:b/>
          <w:bCs/>
          <w:sz w:val="20"/>
          <w:szCs w:val="20"/>
        </w:rPr>
        <w:t xml:space="preserve">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D87BA5">
        <w:rPr>
          <w:rFonts w:ascii="Verdana" w:hAnsi="Verdana" w:cs="Arial-BoldMT"/>
          <w:b/>
          <w:bCs/>
          <w:sz w:val="20"/>
          <w:szCs w:val="20"/>
          <w:u w:val="single"/>
        </w:rPr>
        <w:t>Su seviyesi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      </w:t>
      </w:r>
      <w:r>
        <w:rPr>
          <w:rFonts w:ascii="Verdana" w:hAnsi="Verdana" w:cs="Arial-BoldMT"/>
          <w:b/>
          <w:bCs/>
          <w:sz w:val="20"/>
          <w:szCs w:val="20"/>
        </w:rPr>
        <w:t xml:space="preserve"> 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   </w:t>
      </w:r>
      <w:r>
        <w:rPr>
          <w:rFonts w:ascii="Verdana" w:hAnsi="Verdana" w:cs="Arial-BoldMT"/>
          <w:b/>
          <w:bCs/>
          <w:sz w:val="20"/>
          <w:szCs w:val="20"/>
        </w:rPr>
        <w:t xml:space="preserve">     </w:t>
      </w:r>
      <w:r w:rsidRPr="00D87BA5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D87BA5">
        <w:rPr>
          <w:rFonts w:ascii="Verdana" w:hAnsi="Verdana" w:cs="Arial-BoldMT"/>
          <w:b/>
          <w:bCs/>
          <w:sz w:val="20"/>
          <w:szCs w:val="20"/>
          <w:u w:val="single"/>
        </w:rPr>
        <w:t>Basınç</w: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b/>
          <w:sz w:val="20"/>
          <w:szCs w:val="20"/>
        </w:rPr>
        <w:t>A)</w:t>
      </w:r>
      <w:r>
        <w:rPr>
          <w:rFonts w:ascii="Verdana" w:hAnsi="Verdana" w:cs="ArialMT"/>
          <w:b/>
          <w:sz w:val="20"/>
          <w:szCs w:val="20"/>
        </w:rPr>
        <w:t xml:space="preserve">      </w:t>
      </w:r>
      <w:r w:rsidRPr="00D87BA5">
        <w:rPr>
          <w:rFonts w:ascii="Verdana" w:hAnsi="Verdana" w:cs="ArialMT"/>
          <w:sz w:val="20"/>
          <w:szCs w:val="20"/>
        </w:rPr>
        <w:t xml:space="preserve"> azalır </w:t>
      </w:r>
      <w:r>
        <w:rPr>
          <w:rFonts w:ascii="Verdana" w:hAnsi="Verdana" w:cs="ArialMT"/>
          <w:sz w:val="20"/>
          <w:szCs w:val="20"/>
        </w:rPr>
        <w:t xml:space="preserve">                           </w:t>
      </w:r>
      <w:r w:rsidRPr="00D87BA5">
        <w:rPr>
          <w:rFonts w:ascii="Verdana" w:hAnsi="Verdana" w:cs="ArialMT"/>
          <w:sz w:val="20"/>
          <w:szCs w:val="20"/>
        </w:rPr>
        <w:t>değişmez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b/>
          <w:color w:val="FF0000"/>
          <w:sz w:val="20"/>
          <w:szCs w:val="20"/>
        </w:rPr>
      </w:pPr>
      <w:r w:rsidRPr="0020471A">
        <w:rPr>
          <w:rFonts w:ascii="Verdana" w:hAnsi="Verdana" w:cs="ArialMT"/>
          <w:b/>
          <w:color w:val="FF0000"/>
          <w:sz w:val="20"/>
          <w:szCs w:val="20"/>
        </w:rPr>
        <w:t>B)       artar                               artar</w:t>
      </w:r>
    </w:p>
    <w:p w:rsidR="00022272" w:rsidRPr="00D87BA5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87BA5">
        <w:rPr>
          <w:rFonts w:ascii="Verdana" w:hAnsi="Verdana" w:cs="ArialMT"/>
          <w:b/>
          <w:sz w:val="20"/>
          <w:szCs w:val="20"/>
        </w:rPr>
        <w:t>C)</w:t>
      </w:r>
      <w:r w:rsidRPr="00D87BA5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</w:t>
      </w:r>
      <w:r w:rsidRPr="00D87BA5">
        <w:rPr>
          <w:rFonts w:ascii="Verdana" w:hAnsi="Verdana" w:cs="ArialMT"/>
          <w:sz w:val="20"/>
          <w:szCs w:val="20"/>
        </w:rPr>
        <w:t xml:space="preserve">değişmez </w:t>
      </w:r>
      <w:r>
        <w:rPr>
          <w:rFonts w:ascii="Verdana" w:hAnsi="Verdana" w:cs="ArialMT"/>
          <w:sz w:val="20"/>
          <w:szCs w:val="20"/>
        </w:rPr>
        <w:t xml:space="preserve">                        </w:t>
      </w:r>
      <w:r w:rsidRPr="00D87BA5">
        <w:rPr>
          <w:rFonts w:ascii="Verdana" w:hAnsi="Verdana" w:cs="ArialMT"/>
          <w:sz w:val="20"/>
          <w:szCs w:val="20"/>
        </w:rPr>
        <w:t>azalır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87BA5">
        <w:rPr>
          <w:rFonts w:ascii="Verdana" w:hAnsi="Verdana" w:cs="ArialMT"/>
          <w:b/>
          <w:sz w:val="20"/>
          <w:szCs w:val="20"/>
        </w:rPr>
        <w:t>D)</w:t>
      </w:r>
      <w:r>
        <w:rPr>
          <w:rFonts w:ascii="Verdana" w:hAnsi="Verdana" w:cs="ArialMT"/>
          <w:b/>
          <w:sz w:val="20"/>
          <w:szCs w:val="20"/>
        </w:rPr>
        <w:t xml:space="preserve">      </w:t>
      </w:r>
      <w:r w:rsidRPr="00D87BA5">
        <w:rPr>
          <w:rFonts w:ascii="Verdana" w:hAnsi="Verdana" w:cs="ArialMT"/>
          <w:sz w:val="20"/>
          <w:szCs w:val="20"/>
        </w:rPr>
        <w:t xml:space="preserve">değişmez </w:t>
      </w:r>
      <w:r>
        <w:rPr>
          <w:rFonts w:ascii="Verdana" w:hAnsi="Verdana" w:cs="ArialMT"/>
          <w:sz w:val="20"/>
          <w:szCs w:val="20"/>
        </w:rPr>
        <w:t xml:space="preserve">                     </w:t>
      </w:r>
      <w:r w:rsidRPr="00D87BA5">
        <w:rPr>
          <w:rFonts w:ascii="Verdana" w:hAnsi="Verdana" w:cs="ArialMT"/>
          <w:sz w:val="20"/>
          <w:szCs w:val="20"/>
        </w:rPr>
        <w:t>değişmez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5</w:t>
      </w:r>
      <w:r w:rsidRPr="00604F94">
        <w:rPr>
          <w:rFonts w:ascii="Verdana" w:eastAsia="HelveticaTrk" w:hAnsi="Verdana" w:cs="HelveticaTrk"/>
          <w:b/>
          <w:sz w:val="20"/>
          <w:szCs w:val="20"/>
        </w:rPr>
        <w:t>.</w:t>
      </w:r>
      <w:r w:rsidRPr="005421F4">
        <w:rPr>
          <w:rFonts w:ascii="Verdana" w:hAnsi="Verdana" w:cs="ArialMT"/>
          <w:b/>
          <w:sz w:val="20"/>
          <w:szCs w:val="20"/>
        </w:rPr>
        <w:t xml:space="preserve"> </w:t>
      </w:r>
      <w:r w:rsidRPr="00D75462">
        <w:rPr>
          <w:rFonts w:ascii="Verdana" w:hAnsi="Verdana" w:cs="ArialMT"/>
          <w:sz w:val="20"/>
          <w:szCs w:val="20"/>
        </w:rPr>
        <w:t xml:space="preserve">Hasan öğretmen bir elemente ait aşağıdaki özellikleri tahtaya </w:t>
      </w:r>
      <w:r>
        <w:rPr>
          <w:rFonts w:ascii="Verdana" w:hAnsi="Verdana" w:cs="ArialMT"/>
          <w:sz w:val="20"/>
          <w:szCs w:val="20"/>
        </w:rPr>
        <w:t>yazıyor.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Pr="00520E6C" w:rsidRDefault="00022272" w:rsidP="003E3E3D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Mat görünümlü olup elektriği iyi iletmez.</w:t>
      </w:r>
    </w:p>
    <w:p w:rsidR="00022272" w:rsidRPr="00520E6C" w:rsidRDefault="00022272" w:rsidP="003E3E3D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Elektron almaya yatkındır.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-</w:t>
      </w:r>
      <w:r w:rsidRPr="00520E6C">
        <w:rPr>
          <w:rFonts w:ascii="Verdana" w:hAnsi="Verdana" w:cs="ArialMT"/>
          <w:sz w:val="20"/>
          <w:szCs w:val="20"/>
        </w:rPr>
        <w:t>Kırılgandır şekil verilemez.</w:t>
      </w:r>
    </w:p>
    <w:p w:rsidR="00022272" w:rsidRPr="00520E6C" w:rsidRDefault="00022272" w:rsidP="003E3E3D">
      <w:pPr>
        <w:autoSpaceDE w:val="0"/>
        <w:autoSpaceDN w:val="0"/>
        <w:adjustRightInd w:val="0"/>
        <w:spacing w:after="0" w:line="240" w:lineRule="auto"/>
        <w:ind w:left="465"/>
        <w:rPr>
          <w:rFonts w:ascii="Verdana" w:hAnsi="Verdana" w:cs="ArialMT"/>
          <w:sz w:val="20"/>
          <w:szCs w:val="20"/>
        </w:rPr>
      </w:pP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Hasan Öğretmen </w:t>
      </w:r>
      <w:r w:rsidRPr="00D75462">
        <w:rPr>
          <w:rFonts w:ascii="Verdana" w:hAnsi="Verdana" w:cs="Arial-BoldMT"/>
          <w:b/>
          <w:bCs/>
          <w:sz w:val="20"/>
          <w:szCs w:val="20"/>
        </w:rPr>
        <w:t xml:space="preserve">Öğrencilerden </w:t>
      </w:r>
      <w:r>
        <w:rPr>
          <w:rFonts w:ascii="Verdana" w:hAnsi="Verdana" w:cs="Arial-BoldMT"/>
          <w:b/>
          <w:bCs/>
          <w:sz w:val="20"/>
          <w:szCs w:val="20"/>
        </w:rPr>
        <w:t xml:space="preserve">bu elementin periyodik sistemde </w:t>
      </w:r>
      <w:r w:rsidRPr="00D75462">
        <w:rPr>
          <w:rFonts w:ascii="Verdana" w:hAnsi="Verdana" w:cs="Arial-BoldMT"/>
          <w:b/>
          <w:bCs/>
          <w:sz w:val="20"/>
          <w:szCs w:val="20"/>
        </w:rPr>
        <w:t>nerede bulunabileceğini belirtmelerini istiyor.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75462">
        <w:rPr>
          <w:rFonts w:ascii="Verdana" w:hAnsi="Verdana" w:cs="Arial-BoldMT"/>
          <w:b/>
          <w:bCs/>
          <w:sz w:val="20"/>
          <w:szCs w:val="20"/>
        </w:rPr>
        <w:t>Buna göre, ö</w:t>
      </w:r>
      <w:r>
        <w:rPr>
          <w:rFonts w:ascii="Verdana" w:hAnsi="Verdana" w:cs="Arial-BoldMT"/>
          <w:b/>
          <w:bCs/>
          <w:sz w:val="20"/>
          <w:szCs w:val="20"/>
        </w:rPr>
        <w:t xml:space="preserve">ğrencilerin verdiği cevaplardan </w:t>
      </w:r>
      <w:r w:rsidRPr="00D75462">
        <w:rPr>
          <w:rFonts w:ascii="Verdana" w:hAnsi="Verdana" w:cs="Arial-BoldMT"/>
          <w:b/>
          <w:bCs/>
          <w:sz w:val="20"/>
          <w:szCs w:val="20"/>
        </w:rPr>
        <w:t>hangisi doğrudur?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 w:cs="ArialMT"/>
          <w:sz w:val="20"/>
          <w:szCs w:val="20"/>
        </w:rPr>
        <w:t>A) 1. periyot 8</w:t>
      </w:r>
      <w:r w:rsidRPr="00D75462">
        <w:rPr>
          <w:rFonts w:ascii="Verdana" w:hAnsi="Verdana" w:cs="ArialMT"/>
          <w:sz w:val="20"/>
          <w:szCs w:val="20"/>
        </w:rPr>
        <w:t>A grubunda yer alır.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 xml:space="preserve">B) </w:t>
      </w:r>
      <w:r>
        <w:rPr>
          <w:rFonts w:ascii="Verdana" w:hAnsi="Verdana" w:cs="ArialMT"/>
          <w:sz w:val="20"/>
          <w:szCs w:val="20"/>
        </w:rPr>
        <w:t>3. periyot 2</w:t>
      </w:r>
      <w:r w:rsidRPr="00D75462">
        <w:rPr>
          <w:rFonts w:ascii="Verdana" w:hAnsi="Verdana" w:cs="ArialMT"/>
          <w:sz w:val="20"/>
          <w:szCs w:val="20"/>
        </w:rPr>
        <w:t>A grubunda yer alır.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D75462">
        <w:rPr>
          <w:rFonts w:ascii="Verdana" w:hAnsi="Verdana" w:cs="ArialMT"/>
          <w:sz w:val="20"/>
          <w:szCs w:val="20"/>
        </w:rPr>
        <w:t>C) 2. periyot 1A grubunda yer alır.</w:t>
      </w:r>
    </w:p>
    <w:p w:rsidR="00022272" w:rsidRPr="0020471A" w:rsidRDefault="00022272" w:rsidP="003E3E3D">
      <w:pPr>
        <w:pStyle w:val="NoSpacing"/>
        <w:rPr>
          <w:rFonts w:ascii="Verdana" w:hAnsi="Verdana" w:cs="ArialMT"/>
          <w:b/>
          <w:color w:val="FF0000"/>
          <w:sz w:val="20"/>
          <w:szCs w:val="20"/>
        </w:rPr>
      </w:pPr>
      <w:r w:rsidRPr="0020471A">
        <w:rPr>
          <w:rFonts w:ascii="Verdana" w:hAnsi="Verdana" w:cs="ArialMT"/>
          <w:b/>
          <w:color w:val="FF0000"/>
          <w:sz w:val="20"/>
          <w:szCs w:val="20"/>
        </w:rPr>
        <w:t>D) 3. periyot 7A grubunda yer alır.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6. 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4" type="#_x0000_t75" style="width:225.75pt;height:102pt;visibility:visible">
            <v:imagedata r:id="rId9" o:title=""/>
          </v:shape>
        </w:pic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sz w:val="20"/>
          <w:szCs w:val="20"/>
        </w:rPr>
        <w:t>Emir ilk fotoğrafta iki ayağı üzerinde halıya basmakta iken tek ayağı üzerinde durmaya başlıyor.</w:t>
      </w:r>
      <w:r>
        <w:rPr>
          <w:rFonts w:ascii="Verdana" w:hAnsi="Verdana"/>
          <w:sz w:val="20"/>
          <w:szCs w:val="20"/>
        </w:rPr>
        <w:t xml:space="preserve"> Emir’in halıya uyguladığı basınç ve kuvvet için nasıl bir yorum yapılabilir?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>Basınç azalır        Kuvvet artar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FF0000"/>
          <w:sz w:val="20"/>
          <w:szCs w:val="20"/>
        </w:rPr>
      </w:pPr>
      <w:r w:rsidRPr="0020471A">
        <w:rPr>
          <w:rFonts w:ascii="Verdana" w:hAnsi="Verdana"/>
          <w:b/>
          <w:color w:val="FF0000"/>
          <w:sz w:val="20"/>
          <w:szCs w:val="20"/>
        </w:rPr>
        <w:t>B)Basınç artar         Kuvvet değişmez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>Basınç değişmez   Kuvvet artar</w:t>
      </w:r>
    </w:p>
    <w:p w:rsidR="00022272" w:rsidRPr="00604F94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>Basınç artar         Kuvvet artar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47114B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Pr="00CE72C6">
        <w:rPr>
          <w:rFonts w:ascii="Verdana" w:hAnsi="Verdana"/>
          <w:sz w:val="20"/>
          <w:szCs w:val="20"/>
        </w:rPr>
        <w:t>Bir atoma ait katman-elektron dizilimi ve sınıflandırılmış periyodik tablo verilmiştir.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45" type="#_x0000_t75" style="width:230.25pt;height:102.75pt;visibility:visible">
            <v:imagedata r:id="rId10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 w:rsidRPr="00CE72C6">
        <w:rPr>
          <w:rFonts w:ascii="Verdana" w:hAnsi="Verdana"/>
          <w:b/>
          <w:sz w:val="20"/>
          <w:szCs w:val="20"/>
        </w:rPr>
        <w:t>Bu atom, periyodik tabloda hangi numaralı element sınıfında yer alır?</w:t>
      </w:r>
    </w:p>
    <w:p w:rsidR="00022272" w:rsidRPr="00CE72C6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CE72C6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I          </w:t>
      </w:r>
      <w:r w:rsidRPr="00CE72C6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II            </w:t>
      </w:r>
      <w:r w:rsidRPr="0020471A">
        <w:rPr>
          <w:rFonts w:ascii="Verdana" w:hAnsi="Verdana"/>
          <w:b/>
          <w:color w:val="FF0000"/>
          <w:sz w:val="20"/>
          <w:szCs w:val="20"/>
        </w:rPr>
        <w:t>C) III</w:t>
      </w:r>
      <w:r>
        <w:rPr>
          <w:rFonts w:ascii="Verdana" w:hAnsi="Verdana"/>
          <w:sz w:val="20"/>
          <w:szCs w:val="20"/>
        </w:rPr>
        <w:t xml:space="preserve">          </w:t>
      </w:r>
      <w:r w:rsidRPr="00CE72C6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IV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8</w:t>
      </w:r>
      <w:r w:rsidRPr="009B6F4E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Pr="0020434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Periyodik cetvelle ilgili olarak aşağıda verilenlerden hangisi </w:t>
      </w:r>
      <w:r w:rsidRPr="00BA1636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  <w:u w:val="single"/>
        </w:rPr>
      </w:pPr>
    </w:p>
    <w:p w:rsidR="00022272" w:rsidRPr="00E26C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</w:t>
      </w:r>
      <w:r w:rsidRPr="00E26C72">
        <w:rPr>
          <w:rFonts w:ascii="Verdana" w:hAnsi="Verdana"/>
          <w:sz w:val="20"/>
          <w:szCs w:val="20"/>
        </w:rPr>
        <w:t>Düşey sırasına grup denir.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B)</w:t>
      </w:r>
      <w:r w:rsidRPr="00E26C72">
        <w:rPr>
          <w:rFonts w:ascii="Verdana" w:hAnsi="Verdana"/>
          <w:sz w:val="20"/>
          <w:szCs w:val="20"/>
        </w:rPr>
        <w:t>Yatay sırasına periyot denir.</w:t>
      </w:r>
    </w:p>
    <w:p w:rsidR="00022272" w:rsidRPr="00E26C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C)</w:t>
      </w:r>
      <w:r w:rsidRPr="00E26C72">
        <w:rPr>
          <w:rFonts w:ascii="Verdana" w:hAnsi="Verdana"/>
          <w:sz w:val="20"/>
          <w:szCs w:val="20"/>
        </w:rPr>
        <w:t>Ametaller periyodik tablonun sağında yer alır.(Hidrojen hariç)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  <w:r w:rsidRPr="0020471A">
        <w:rPr>
          <w:rFonts w:ascii="Verdana" w:hAnsi="Verdana"/>
          <w:b/>
          <w:color w:val="FF0000"/>
          <w:sz w:val="20"/>
          <w:szCs w:val="20"/>
        </w:rPr>
        <w:t>D)Periyodik cetvel, elementlerin nötron sayısına göre düzenlenmiştir.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9</w:t>
      </w:r>
      <w:r w:rsidRPr="00C45CBA">
        <w:rPr>
          <w:rFonts w:ascii="Verdana" w:hAnsi="Verdana"/>
          <w:b/>
          <w:sz w:val="20"/>
          <w:szCs w:val="20"/>
        </w:rPr>
        <w:t>.</w:t>
      </w:r>
      <w:r w:rsidRPr="00C45CBA"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022272" w:rsidRPr="00520E6C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46" type="#_x0000_t75" style="width:157.5pt;height:90pt;visibility:visible">
            <v:imagedata r:id="rId11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Çizelgedeki atomlardan hangileri aynı grupta yer alır?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002BDA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K ve L  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B) K ve M</w:t>
      </w:r>
      <w:r w:rsidRPr="0020471A">
        <w:rPr>
          <w:rFonts w:ascii="Verdana" w:hAnsi="Verdana"/>
          <w:noProof/>
          <w:color w:val="FF0000"/>
          <w:sz w:val="20"/>
          <w:szCs w:val="20"/>
          <w:lang w:eastAsia="tr-TR"/>
        </w:rPr>
        <w:t xml:space="preserve">  </w:t>
      </w:r>
      <w:r w:rsidRPr="00002BDA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K ve N  </w:t>
      </w:r>
      <w:r w:rsidRPr="00002BDA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M ve N</w:t>
      </w:r>
    </w:p>
    <w:p w:rsidR="00022272" w:rsidRPr="00520E6C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10.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Aşağıda formülü verilen bileşiklerin hangisinde,bileşiği oluşturan </w:t>
      </w:r>
      <w:r w:rsidRPr="00C45CBA">
        <w:rPr>
          <w:rFonts w:ascii="Verdana" w:hAnsi="Verdana"/>
          <w:b/>
          <w:noProof/>
          <w:sz w:val="20"/>
          <w:szCs w:val="20"/>
          <w:u w:val="single"/>
          <w:lang w:eastAsia="tr-TR"/>
        </w:rPr>
        <w:t>element türü en fazladır?</w:t>
      </w:r>
    </w:p>
    <w:p w:rsidR="00022272" w:rsidRPr="00520E6C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</w:p>
    <w:p w:rsidR="00022272" w:rsidRPr="0020471A" w:rsidRDefault="00022272" w:rsidP="003E3E3D">
      <w:pPr>
        <w:pStyle w:val="NoSpacing"/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</w:pPr>
      <w:r w:rsidRPr="001375DF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Al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2</w:t>
      </w:r>
      <w:r>
        <w:rPr>
          <w:rFonts w:ascii="Verdana" w:hAnsi="Verdana"/>
          <w:b/>
          <w:noProof/>
          <w:sz w:val="20"/>
          <w:szCs w:val="20"/>
          <w:lang w:eastAsia="tr-TR"/>
        </w:rPr>
        <w:t>(SO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)                  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B) (NH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4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)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2</w:t>
      </w: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SO</w:t>
      </w:r>
      <w:r w:rsidRPr="0020471A">
        <w:rPr>
          <w:rFonts w:ascii="Verdana" w:hAnsi="Verdana"/>
          <w:b/>
          <w:noProof/>
          <w:color w:val="FF0000"/>
          <w:sz w:val="20"/>
          <w:szCs w:val="20"/>
          <w:vertAlign w:val="subscript"/>
          <w:lang w:eastAsia="tr-TR"/>
        </w:rPr>
        <w:t>4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C) MgCl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 xml:space="preserve">2                          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D) Ca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3</w:t>
      </w:r>
      <w:r>
        <w:rPr>
          <w:rFonts w:ascii="Verdana" w:hAnsi="Verdana"/>
          <w:b/>
          <w:noProof/>
          <w:sz w:val="20"/>
          <w:szCs w:val="20"/>
          <w:lang w:eastAsia="tr-TR"/>
        </w:rPr>
        <w:t>(PO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4</w:t>
      </w:r>
      <w:r>
        <w:rPr>
          <w:rFonts w:ascii="Verdana" w:hAnsi="Verdana"/>
          <w:b/>
          <w:noProof/>
          <w:sz w:val="20"/>
          <w:szCs w:val="20"/>
          <w:lang w:eastAsia="tr-TR"/>
        </w:rPr>
        <w:t>)</w:t>
      </w:r>
      <w:r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  <w:t>2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11.</w:t>
      </w:r>
    </w:p>
    <w:p w:rsidR="00022272" w:rsidRPr="00520E6C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47" type="#_x0000_t75" style="width:168pt;height:83.25pt;visibility:visible">
            <v:imagedata r:id="rId12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Çizelgeye göre hangi elemenler elektron vermiştir?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K ve L  </w:t>
      </w:r>
      <w:r w:rsidRPr="00054A8A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K ve M  </w:t>
      </w:r>
      <w:r w:rsidRPr="00054A8A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L ve M     </w:t>
      </w:r>
      <w:r w:rsidRPr="0020471A">
        <w:rPr>
          <w:rFonts w:ascii="Verdana" w:hAnsi="Verdana"/>
          <w:b/>
          <w:color w:val="FF0000"/>
          <w:sz w:val="20"/>
          <w:szCs w:val="20"/>
        </w:rPr>
        <w:t>D) K ve N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520E6C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12</w:t>
      </w:r>
      <w:r w:rsidRPr="00CE72C6">
        <w:rPr>
          <w:rFonts w:ascii="Verdana" w:hAnsi="Verdana"/>
          <w:b/>
          <w:sz w:val="20"/>
          <w:szCs w:val="20"/>
        </w:rPr>
        <w:t>.</w:t>
      </w:r>
      <w:r w:rsidRPr="00CE72C6">
        <w:rPr>
          <w:rFonts w:ascii="Verdana" w:hAnsi="Verdana"/>
          <w:noProof/>
          <w:sz w:val="20"/>
          <w:szCs w:val="20"/>
          <w:lang w:eastAsia="tr-TR"/>
        </w:rPr>
        <w:t>Ne,Na ve S atomlarının katman-elektron dizilimi şekilde verilmiştir.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48" type="#_x0000_t75" style="width:203.25pt;height:105pt;visibility:visible">
            <v:imagedata r:id="rId13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Oktet kuralına göre,bu atomlarla ilgili aşağıdakilerden hangisi doğrudur?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A) </w:t>
      </w:r>
      <w:r w:rsidRPr="00D64879">
        <w:rPr>
          <w:rFonts w:ascii="Verdana" w:hAnsi="Verdana"/>
          <w:noProof/>
          <w:sz w:val="20"/>
          <w:szCs w:val="20"/>
          <w:lang w:eastAsia="tr-TR"/>
        </w:rPr>
        <w:t>S ele</w:t>
      </w:r>
      <w:r>
        <w:rPr>
          <w:rFonts w:ascii="Verdana" w:hAnsi="Verdana"/>
          <w:noProof/>
          <w:sz w:val="20"/>
          <w:szCs w:val="20"/>
          <w:lang w:eastAsia="tr-TR"/>
        </w:rPr>
        <w:t>kron vermeye,Ne elektron almaya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64879">
        <w:rPr>
          <w:rFonts w:ascii="Verdana" w:hAnsi="Verdana"/>
          <w:noProof/>
          <w:sz w:val="20"/>
          <w:szCs w:val="20"/>
          <w:lang w:eastAsia="tr-TR"/>
        </w:rPr>
        <w:t>yatkındır.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D64879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D64879">
        <w:rPr>
          <w:rFonts w:ascii="Verdana" w:hAnsi="Verdana"/>
          <w:noProof/>
          <w:sz w:val="20"/>
          <w:szCs w:val="20"/>
          <w:lang w:eastAsia="tr-TR"/>
        </w:rPr>
        <w:t>Na ve Ne elektron vermeye yatkındır.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noProof/>
          <w:color w:val="FF0000"/>
          <w:sz w:val="20"/>
          <w:szCs w:val="20"/>
          <w:lang w:eastAsia="tr-TR"/>
        </w:rPr>
      </w:pP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>C) Na elektron vermeye,S elektron almaya yatkındır.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D64879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D64879">
        <w:rPr>
          <w:rFonts w:ascii="Verdana" w:hAnsi="Verdana"/>
          <w:sz w:val="20"/>
          <w:szCs w:val="20"/>
        </w:rPr>
        <w:t>S elektron almaya, Ne elektron vermeye yatkındır.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Pr="009C1251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13</w:t>
      </w:r>
      <w:r w:rsidRPr="009C1251">
        <w:rPr>
          <w:rFonts w:ascii="Verdana" w:eastAsia="HelveticaTrk" w:hAnsi="Verdana" w:cs="HelveticaTrk"/>
          <w:b/>
          <w:sz w:val="20"/>
          <w:szCs w:val="20"/>
        </w:rPr>
        <w:t>.</w:t>
      </w:r>
      <w:r>
        <w:rPr>
          <w:rFonts w:ascii="Verdana" w:eastAsia="HelveticaTrk" w:hAnsi="Verdana" w:cs="HelveticaTrk"/>
          <w:b/>
          <w:sz w:val="20"/>
          <w:szCs w:val="20"/>
        </w:rPr>
        <w:t xml:space="preserve"> </w:t>
      </w:r>
      <w:r w:rsidRPr="009C1251">
        <w:rPr>
          <w:rFonts w:ascii="Verdana" w:eastAsia="HelveticaTrk" w:hAnsi="Verdana" w:cs="HelveticaTrk"/>
          <w:sz w:val="20"/>
          <w:szCs w:val="20"/>
        </w:rPr>
        <w:t>Prizma şeklindeki cisim K, L, M sıvılarında aşağıdaki gibi durmaktadır. Sıvıların yoğunlukları</w:t>
      </w:r>
      <w:r>
        <w:rPr>
          <w:rFonts w:ascii="Verdana" w:eastAsia="HelveticaTrk" w:hAnsi="Verdana" w:cs="HelveticaTrk"/>
          <w:sz w:val="20"/>
          <w:szCs w:val="20"/>
        </w:rPr>
        <w:t xml:space="preserve"> </w:t>
      </w:r>
      <w:r w:rsidRPr="009C1251">
        <w:rPr>
          <w:rFonts w:ascii="Verdana" w:eastAsia="HelveticaTrk" w:hAnsi="Verdana" w:cs="HelveticaTrk"/>
          <w:sz w:val="20"/>
          <w:szCs w:val="20"/>
        </w:rPr>
        <w:t>sırası ile dK,</w:t>
      </w:r>
      <w:r>
        <w:rPr>
          <w:rFonts w:ascii="Verdana" w:eastAsia="HelveticaTrk" w:hAnsi="Verdana" w:cs="HelveticaTrk"/>
          <w:sz w:val="20"/>
          <w:szCs w:val="20"/>
        </w:rPr>
        <w:t xml:space="preserve"> dL ve dM ise yoğunluklarının büyüklü</w:t>
      </w:r>
      <w:r w:rsidRPr="009C1251">
        <w:rPr>
          <w:rFonts w:ascii="Verdana" w:eastAsia="HelveticaTrk" w:hAnsi="Verdana" w:cs="HelveticaTrk"/>
          <w:sz w:val="20"/>
          <w:szCs w:val="20"/>
        </w:rPr>
        <w:t>k sıralaması nasıl olur?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49" type="#_x0000_t75" style="width:195.75pt;height:95.25pt;visibility:visible">
            <v:imagedata r:id="rId14" o:title=""/>
          </v:shape>
        </w:pic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A) </w:t>
      </w:r>
      <w:r w:rsidRPr="009C1251">
        <w:rPr>
          <w:rFonts w:ascii="Verdana" w:eastAsia="HelveticaTrk" w:hAnsi="Verdana" w:cs="HelveticaTrk"/>
          <w:sz w:val="20"/>
          <w:szCs w:val="20"/>
        </w:rPr>
        <w:t>dK &gt; dL &gt; dM</w:t>
      </w:r>
      <w:r>
        <w:rPr>
          <w:rFonts w:ascii="Verdana" w:eastAsia="HelveticaTrk" w:hAnsi="Verdana" w:cs="HelveticaTrk"/>
          <w:sz w:val="20"/>
          <w:szCs w:val="20"/>
        </w:rPr>
        <w:t xml:space="preserve">        </w:t>
      </w:r>
      <w:r w:rsidRPr="009C1251">
        <w:rPr>
          <w:rFonts w:ascii="Verdana" w:eastAsia="HelveticaTrk" w:hAnsi="Verdana" w:cs="HelveticaTrk"/>
          <w:sz w:val="20"/>
          <w:szCs w:val="20"/>
        </w:rPr>
        <w:t xml:space="preserve"> </w:t>
      </w: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B) </w:t>
      </w:r>
      <w:r w:rsidRPr="009C1251">
        <w:rPr>
          <w:rFonts w:ascii="Verdana" w:eastAsia="HelveticaTrk" w:hAnsi="Verdana" w:cs="HelveticaTrk"/>
          <w:sz w:val="20"/>
          <w:szCs w:val="20"/>
        </w:rPr>
        <w:t>dM &gt; dK &gt; dL</w:t>
      </w:r>
    </w:p>
    <w:p w:rsidR="00022272" w:rsidRPr="009C1251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</w:p>
    <w:p w:rsidR="00022272" w:rsidRPr="0020471A" w:rsidRDefault="00022272" w:rsidP="003E3E3D">
      <w:pPr>
        <w:pStyle w:val="NoSpacing"/>
        <w:rPr>
          <w:rFonts w:ascii="Verdana" w:eastAsia="HelveticaTrk" w:hAnsi="Verdana" w:cs="HelveticaTrk"/>
          <w:b/>
          <w:color w:val="FF0000"/>
          <w:sz w:val="20"/>
          <w:szCs w:val="20"/>
        </w:rPr>
      </w:pPr>
      <w:r w:rsidRPr="009C1251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C) </w:t>
      </w:r>
      <w:r w:rsidRPr="009C1251">
        <w:rPr>
          <w:rFonts w:ascii="Verdana" w:eastAsia="HelveticaTrk" w:hAnsi="Verdana" w:cs="HelveticaTrk"/>
          <w:sz w:val="20"/>
          <w:szCs w:val="20"/>
        </w:rPr>
        <w:t>dL &gt; dM &gt; dK</w:t>
      </w:r>
      <w:r>
        <w:rPr>
          <w:rFonts w:ascii="Verdana" w:eastAsia="HelveticaTrk" w:hAnsi="Verdana" w:cs="HelveticaTrk"/>
          <w:sz w:val="20"/>
          <w:szCs w:val="20"/>
        </w:rPr>
        <w:t xml:space="preserve">        </w:t>
      </w:r>
      <w:r w:rsidRPr="009C1251">
        <w:rPr>
          <w:rFonts w:ascii="Verdana" w:eastAsia="HelveticaTrk" w:hAnsi="Verdana" w:cs="HelveticaTrk"/>
          <w:sz w:val="20"/>
          <w:szCs w:val="20"/>
        </w:rPr>
        <w:t xml:space="preserve"> </w:t>
      </w:r>
      <w:r w:rsidRPr="0020471A">
        <w:rPr>
          <w:rFonts w:ascii="Verdana" w:eastAsia="HelveticaTrk-Bold" w:hAnsi="Verdana" w:cs="HelveticaTrk-Bold"/>
          <w:b/>
          <w:bCs/>
          <w:color w:val="FF0000"/>
          <w:sz w:val="20"/>
          <w:szCs w:val="20"/>
        </w:rPr>
        <w:t xml:space="preserve">D) </w:t>
      </w:r>
      <w:r w:rsidRPr="0020471A">
        <w:rPr>
          <w:rFonts w:ascii="Verdana" w:eastAsia="HelveticaTrk" w:hAnsi="Verdana" w:cs="HelveticaTrk"/>
          <w:b/>
          <w:color w:val="FF0000"/>
          <w:sz w:val="20"/>
          <w:szCs w:val="20"/>
        </w:rPr>
        <w:t>dK &gt; dM &gt; dL</w:t>
      </w:r>
    </w:p>
    <w:p w:rsidR="00022272" w:rsidRPr="00520E6C" w:rsidRDefault="00022272" w:rsidP="003E3E3D">
      <w:pPr>
        <w:pStyle w:val="NoSpacing"/>
        <w:rPr>
          <w:rFonts w:ascii="Verdana" w:eastAsia="HelveticaTrk" w:hAnsi="Verdana" w:cs="HelveticaTrk"/>
          <w:sz w:val="20"/>
          <w:szCs w:val="20"/>
        </w:rPr>
      </w:pPr>
    </w:p>
    <w:p w:rsidR="00022272" w:rsidRPr="0023064F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</w:t>
      </w:r>
      <w:r w:rsidRPr="005D5C8B">
        <w:rPr>
          <w:rFonts w:ascii="Verdana" w:hAnsi="Verdana" w:cs="ArialMT"/>
          <w:b/>
          <w:sz w:val="20"/>
          <w:szCs w:val="20"/>
        </w:rPr>
        <w:t>.</w:t>
      </w:r>
      <w:r w:rsidRPr="00D87BA5">
        <w:rPr>
          <w:rFonts w:ascii="ArialMT" w:hAnsi="ArialMT" w:cs="ArialMT"/>
          <w:sz w:val="19"/>
          <w:szCs w:val="19"/>
        </w:rPr>
        <w:t xml:space="preserve"> </w:t>
      </w:r>
      <w:r w:rsidRPr="00D87BA5">
        <w:rPr>
          <w:rFonts w:ascii="Verdana" w:hAnsi="Verdana" w:cs="ArialMT"/>
          <w:sz w:val="20"/>
          <w:szCs w:val="20"/>
        </w:rPr>
        <w:t>Aşağıdaki şekilde tama</w:t>
      </w:r>
      <w:r>
        <w:rPr>
          <w:rFonts w:ascii="Verdana" w:hAnsi="Verdana" w:cs="ArialMT"/>
          <w:sz w:val="20"/>
          <w:szCs w:val="20"/>
        </w:rPr>
        <w:t>mı su ile dolu kabın belirtilen bölgelerine delikler açılmıştır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 w:rsidRPr="00995B23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50" type="#_x0000_t75" style="width:177pt;height:107.25pt;visibility:visible">
            <v:imagedata r:id="rId15" o:title=""/>
          </v:shape>
        </w:pict>
      </w:r>
    </w:p>
    <w:p w:rsidR="00022272" w:rsidRPr="002E79CD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>M deliğinden fışkıran suyun mesafesi 8 cm ölçüldüğüne göre, K ve L</w:t>
      </w:r>
      <w:r w:rsidRPr="002E79CD">
        <w:rPr>
          <w:rFonts w:ascii="Verdana" w:hAnsi="Verdana" w:cs="Arial-BoldMT"/>
          <w:b/>
          <w:bCs/>
          <w:sz w:val="20"/>
          <w:szCs w:val="20"/>
        </w:rPr>
        <w:t xml:space="preserve"> delik</w:t>
      </w:r>
      <w:r>
        <w:rPr>
          <w:rFonts w:ascii="Verdana" w:hAnsi="Verdana" w:cs="Arial-BoldMT"/>
          <w:b/>
          <w:bCs/>
          <w:sz w:val="20"/>
          <w:szCs w:val="20"/>
        </w:rPr>
        <w:t xml:space="preserve">lerinden fışkıran su mesafeleri </w:t>
      </w:r>
      <w:r w:rsidRPr="002E79CD">
        <w:rPr>
          <w:rFonts w:ascii="Verdana" w:hAnsi="Verdana" w:cs="Arial-BoldMT"/>
          <w:b/>
          <w:bCs/>
          <w:sz w:val="20"/>
          <w:szCs w:val="20"/>
        </w:rPr>
        <w:t>aşağıdakilerden hangileri gibi olabilir?</w:t>
      </w:r>
    </w:p>
    <w:p w:rsidR="00022272" w:rsidRPr="002E79CD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           </w:t>
      </w:r>
      <w:r w:rsidRPr="002E79CD">
        <w:rPr>
          <w:rFonts w:ascii="Verdana" w:hAnsi="Verdana" w:cs="Arial-BoldMT"/>
          <w:b/>
          <w:bCs/>
          <w:sz w:val="20"/>
          <w:szCs w:val="20"/>
          <w:u w:val="single"/>
        </w:rPr>
        <w:t>K</w:t>
      </w:r>
      <w:r>
        <w:rPr>
          <w:rFonts w:ascii="Verdana" w:hAnsi="Verdana" w:cs="Arial-BoldMT"/>
          <w:b/>
          <w:bCs/>
          <w:sz w:val="20"/>
          <w:szCs w:val="20"/>
        </w:rPr>
        <w:t xml:space="preserve">                      </w:t>
      </w:r>
      <w:r w:rsidRPr="002E79CD">
        <w:rPr>
          <w:rFonts w:ascii="Verdana" w:hAnsi="Verdana" w:cs="Arial-BoldMT"/>
          <w:b/>
          <w:bCs/>
          <w:sz w:val="20"/>
          <w:szCs w:val="20"/>
          <w:u w:val="single"/>
        </w:rPr>
        <w:t>L</w:t>
      </w:r>
    </w:p>
    <w:p w:rsidR="00022272" w:rsidRPr="002E79CD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A)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10 </w:t>
      </w:r>
      <w:r w:rsidRPr="002E79CD">
        <w:rPr>
          <w:rFonts w:ascii="Verdana" w:hAnsi="Verdana" w:cs="ArialMT"/>
          <w:sz w:val="20"/>
          <w:szCs w:val="20"/>
        </w:rPr>
        <w:t xml:space="preserve">cm </w:t>
      </w:r>
      <w:r>
        <w:rPr>
          <w:rFonts w:ascii="Verdana" w:hAnsi="Verdana" w:cs="ArialMT"/>
          <w:sz w:val="20"/>
          <w:szCs w:val="20"/>
        </w:rPr>
        <w:t xml:space="preserve">              9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2E79CD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B)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12</w:t>
      </w:r>
      <w:r w:rsidRPr="002E79CD">
        <w:rPr>
          <w:rFonts w:ascii="Verdana" w:hAnsi="Verdana" w:cs="ArialMT"/>
          <w:sz w:val="20"/>
          <w:szCs w:val="20"/>
        </w:rPr>
        <w:t xml:space="preserve"> cm </w:t>
      </w:r>
      <w:r>
        <w:rPr>
          <w:rFonts w:ascii="Verdana" w:hAnsi="Verdana" w:cs="ArialMT"/>
          <w:sz w:val="20"/>
          <w:szCs w:val="20"/>
        </w:rPr>
        <w:t xml:space="preserve">             10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2E79CD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E79CD">
        <w:rPr>
          <w:rFonts w:ascii="Verdana" w:hAnsi="Verdana" w:cs="ArialMT"/>
          <w:b/>
          <w:sz w:val="20"/>
          <w:szCs w:val="20"/>
        </w:rPr>
        <w:t>C)</w:t>
      </w:r>
      <w:r w:rsidRPr="002E79CD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6</w:t>
      </w:r>
      <w:r w:rsidRPr="002E79CD">
        <w:rPr>
          <w:rFonts w:ascii="Verdana" w:hAnsi="Verdana" w:cs="ArialMT"/>
          <w:sz w:val="20"/>
          <w:szCs w:val="20"/>
        </w:rPr>
        <w:t xml:space="preserve"> cm </w:t>
      </w:r>
      <w:r>
        <w:rPr>
          <w:rFonts w:ascii="Verdana" w:hAnsi="Verdana" w:cs="ArialMT"/>
          <w:sz w:val="20"/>
          <w:szCs w:val="20"/>
        </w:rPr>
        <w:t xml:space="preserve">               4</w:t>
      </w:r>
      <w:r w:rsidRPr="002E79CD">
        <w:rPr>
          <w:rFonts w:ascii="Verdana" w:hAnsi="Verdana" w:cs="ArialMT"/>
          <w:sz w:val="20"/>
          <w:szCs w:val="20"/>
        </w:rPr>
        <w:t xml:space="preserve"> cm</w:t>
      </w:r>
    </w:p>
    <w:p w:rsidR="00022272" w:rsidRPr="0020471A" w:rsidRDefault="00022272" w:rsidP="003E3E3D">
      <w:pPr>
        <w:pStyle w:val="NoSpacing"/>
        <w:rPr>
          <w:rFonts w:ascii="Verdana" w:hAnsi="Verdana" w:cs="ArialMT"/>
          <w:b/>
          <w:color w:val="FF0000"/>
          <w:sz w:val="20"/>
          <w:szCs w:val="20"/>
        </w:rPr>
      </w:pPr>
      <w:r w:rsidRPr="0020471A">
        <w:rPr>
          <w:rFonts w:ascii="Verdana" w:hAnsi="Verdana" w:cs="ArialMT"/>
          <w:b/>
          <w:color w:val="FF0000"/>
          <w:sz w:val="20"/>
          <w:szCs w:val="20"/>
        </w:rPr>
        <w:t>D)      4 cm               6 cm</w:t>
      </w:r>
    </w:p>
    <w:p w:rsidR="00022272" w:rsidRPr="00520E6C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vertAlign w:val="subscript"/>
          <w:lang w:eastAsia="tr-TR"/>
        </w:rPr>
      </w:pPr>
    </w:p>
    <w:p w:rsidR="00022272" w:rsidRPr="00520E6C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sz w:val="20"/>
          <w:szCs w:val="20"/>
        </w:rPr>
      </w:pPr>
    </w:p>
    <w:p w:rsidR="00022272" w:rsidRPr="003C7E84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20"/>
          <w:szCs w:val="20"/>
        </w:rPr>
      </w:pPr>
      <w:r>
        <w:rPr>
          <w:rFonts w:ascii="Verdana" w:eastAsia="HelveticaTrk" w:hAnsi="Verdana" w:cs="HelveticaTrk"/>
          <w:b/>
          <w:sz w:val="20"/>
          <w:szCs w:val="20"/>
        </w:rPr>
        <w:t>15</w:t>
      </w:r>
      <w:r w:rsidRPr="005421F4">
        <w:rPr>
          <w:rFonts w:ascii="Verdana" w:eastAsia="HelveticaTrk" w:hAnsi="Verdana" w:cs="HelveticaTrk"/>
          <w:b/>
          <w:sz w:val="20"/>
          <w:szCs w:val="20"/>
        </w:rPr>
        <w:t>.</w:t>
      </w:r>
      <w:r>
        <w:rPr>
          <w:rFonts w:ascii="Verdana" w:eastAsia="HelveticaTrk" w:hAnsi="Verdana" w:cs="HelveticaTrk"/>
          <w:sz w:val="20"/>
          <w:szCs w:val="20"/>
        </w:rPr>
        <w:t xml:space="preserve">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perscript"/>
        </w:rPr>
        <w:t>+2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ve Cl</w:t>
      </w:r>
      <w:r>
        <w:rPr>
          <w:rFonts w:ascii="Verdana" w:eastAsia="HelveticaTrk" w:hAnsi="Verdana" w:cs="HelveticaTrk"/>
          <w:sz w:val="20"/>
          <w:szCs w:val="20"/>
          <w:vertAlign w:val="superscript"/>
        </w:rPr>
        <w:t>-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iyonlarının oluşturduğu bileşiğ</w:t>
      </w:r>
      <w:r>
        <w:rPr>
          <w:rFonts w:ascii="Verdana" w:eastAsia="HelveticaTrk" w:hAnsi="Verdana" w:cs="HelveticaTrk"/>
          <w:sz w:val="20"/>
          <w:szCs w:val="20"/>
        </w:rPr>
        <w:t>in formülü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aşağıdakilerden hangisi olabilir?</w:t>
      </w:r>
    </w:p>
    <w:p w:rsidR="00022272" w:rsidRDefault="00022272" w:rsidP="003E3E3D">
      <w:pPr>
        <w:pStyle w:val="NoSpacing"/>
        <w:rPr>
          <w:rFonts w:ascii="Verdana" w:eastAsia="HelveticaTrk" w:hAnsi="Verdana" w:cs="HelveticaTrk"/>
          <w:sz w:val="20"/>
          <w:szCs w:val="20"/>
        </w:rPr>
      </w:pPr>
      <w:r w:rsidRPr="0020471A">
        <w:rPr>
          <w:rFonts w:ascii="Verdana" w:eastAsia="HelveticaTrk-Bold" w:hAnsi="Verdana" w:cs="HelveticaTrk-Bold"/>
          <w:b/>
          <w:bCs/>
          <w:color w:val="FF0000"/>
          <w:sz w:val="20"/>
          <w:szCs w:val="20"/>
        </w:rPr>
        <w:t xml:space="preserve">A) </w:t>
      </w:r>
      <w:r w:rsidRPr="0020471A">
        <w:rPr>
          <w:rFonts w:ascii="Verdana" w:eastAsia="HelveticaTrk" w:hAnsi="Verdana" w:cs="HelveticaTrk"/>
          <w:b/>
          <w:color w:val="FF0000"/>
          <w:sz w:val="20"/>
          <w:szCs w:val="20"/>
        </w:rPr>
        <w:t>CaCl</w:t>
      </w:r>
      <w:r w:rsidRPr="0020471A">
        <w:rPr>
          <w:rFonts w:ascii="Verdana" w:eastAsia="HelveticaTrk" w:hAnsi="Verdana" w:cs="HelveticaTrk"/>
          <w:b/>
          <w:color w:val="FF0000"/>
          <w:sz w:val="20"/>
          <w:szCs w:val="20"/>
          <w:vertAlign w:val="subscript"/>
        </w:rPr>
        <w:t>2</w:t>
      </w:r>
      <w:r w:rsidRPr="0020471A">
        <w:rPr>
          <w:rFonts w:ascii="Verdana" w:eastAsia="HelveticaTrk" w:hAnsi="Verdana" w:cs="HelveticaTrk"/>
          <w:color w:val="FF0000"/>
          <w:sz w:val="20"/>
          <w:szCs w:val="20"/>
        </w:rPr>
        <w:t xml:space="preserve">                       </w:t>
      </w: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B)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  <w:r w:rsidRPr="003C7E84">
        <w:rPr>
          <w:rFonts w:ascii="Verdana" w:eastAsia="HelveticaTrk" w:hAnsi="Verdana" w:cs="HelveticaTrk"/>
          <w:sz w:val="20"/>
          <w:szCs w:val="20"/>
        </w:rPr>
        <w:t>Cl</w:t>
      </w:r>
      <w:r>
        <w:rPr>
          <w:rFonts w:ascii="Verdana" w:eastAsia="HelveticaTrk" w:hAnsi="Verdana" w:cs="HelveticaTrk"/>
          <w:sz w:val="20"/>
          <w:szCs w:val="20"/>
        </w:rPr>
        <w:t xml:space="preserve">  </w:t>
      </w:r>
    </w:p>
    <w:p w:rsidR="00022272" w:rsidRPr="005D5C8B" w:rsidRDefault="00022272" w:rsidP="003E3E3D">
      <w:pPr>
        <w:pStyle w:val="NoSpacing"/>
        <w:rPr>
          <w:rFonts w:ascii="Verdana" w:hAnsi="Verdana"/>
          <w:b/>
          <w:sz w:val="20"/>
          <w:szCs w:val="20"/>
          <w:vertAlign w:val="subscript"/>
        </w:rPr>
      </w:pP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C) </w:t>
      </w:r>
      <w:r w:rsidRPr="003C7E84">
        <w:rPr>
          <w:rFonts w:ascii="Verdana" w:eastAsia="HelveticaTrk" w:hAnsi="Verdana" w:cs="HelveticaTrk"/>
          <w:sz w:val="20"/>
          <w:szCs w:val="20"/>
        </w:rPr>
        <w:t>CaCl</w:t>
      </w:r>
      <w:r>
        <w:rPr>
          <w:rFonts w:ascii="Verdana" w:eastAsia="HelveticaTrk" w:hAnsi="Verdana" w:cs="HelveticaTrk"/>
          <w:sz w:val="20"/>
          <w:szCs w:val="20"/>
        </w:rPr>
        <w:t xml:space="preserve">                        </w:t>
      </w:r>
      <w:r w:rsidRPr="003C7E84">
        <w:rPr>
          <w:rFonts w:ascii="Verdana" w:eastAsia="HelveticaTrk" w:hAnsi="Verdana" w:cs="HelveticaTrk"/>
          <w:sz w:val="20"/>
          <w:szCs w:val="20"/>
        </w:rPr>
        <w:t xml:space="preserve"> </w:t>
      </w:r>
      <w:r w:rsidRPr="003C7E84">
        <w:rPr>
          <w:rFonts w:ascii="Verdana" w:eastAsia="HelveticaTrk-Bold" w:hAnsi="Verdana" w:cs="HelveticaTrk-Bold"/>
          <w:b/>
          <w:bCs/>
          <w:sz w:val="20"/>
          <w:szCs w:val="20"/>
        </w:rPr>
        <w:t xml:space="preserve">D) </w:t>
      </w:r>
      <w:r w:rsidRPr="003C7E84">
        <w:rPr>
          <w:rFonts w:ascii="Verdana" w:eastAsia="HelveticaTrk" w:hAnsi="Verdana" w:cs="HelveticaTrk"/>
          <w:sz w:val="20"/>
          <w:szCs w:val="20"/>
        </w:rPr>
        <w:t>Ca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  <w:r w:rsidRPr="003C7E84">
        <w:rPr>
          <w:rFonts w:ascii="Verdana" w:eastAsia="HelveticaTrk" w:hAnsi="Verdana" w:cs="HelveticaTrk"/>
          <w:sz w:val="20"/>
          <w:szCs w:val="20"/>
        </w:rPr>
        <w:t>Cl</w:t>
      </w:r>
      <w:r>
        <w:rPr>
          <w:rFonts w:ascii="Verdana" w:eastAsia="HelveticaTrk" w:hAnsi="Verdana" w:cs="HelveticaTrk"/>
          <w:sz w:val="20"/>
          <w:szCs w:val="20"/>
          <w:vertAlign w:val="subscript"/>
        </w:rPr>
        <w:t>2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Pr="00D75462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D75462">
        <w:rPr>
          <w:rFonts w:ascii="Verdana" w:hAnsi="Verdana"/>
          <w:sz w:val="20"/>
          <w:szCs w:val="20"/>
        </w:rPr>
        <w:t>Resimlerde günlük yaşamda kullanılan bazı maddeler yer almaktadır.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51" type="#_x0000_t75" style="width:187.5pt;height:121.5pt;visibility:visible">
            <v:imagedata r:id="rId16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Buna göre,hangi resimlerdeki maddeleri oluşturan elementler metallere,hangileri ametallere örnektir?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Pr="00222080">
        <w:rPr>
          <w:rFonts w:ascii="Verdana" w:hAnsi="Verdana"/>
          <w:b/>
          <w:noProof/>
          <w:sz w:val="20"/>
          <w:szCs w:val="20"/>
          <w:u w:val="single"/>
          <w:lang w:eastAsia="tr-TR"/>
        </w:rPr>
        <w:t>Ametaller</w:t>
      </w:r>
      <w:r w:rsidRPr="00222080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</w:t>
      </w:r>
      <w:r w:rsidRPr="00222080">
        <w:rPr>
          <w:rFonts w:ascii="Verdana" w:hAnsi="Verdana"/>
          <w:b/>
          <w:noProof/>
          <w:sz w:val="20"/>
          <w:szCs w:val="20"/>
          <w:u w:val="single"/>
          <w:lang w:eastAsia="tr-TR"/>
        </w:rPr>
        <w:t>Metaller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noProof/>
          <w:color w:val="FF0000"/>
          <w:sz w:val="20"/>
          <w:szCs w:val="20"/>
          <w:lang w:eastAsia="tr-TR"/>
        </w:rPr>
      </w:pPr>
      <w:r w:rsidRPr="0020471A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t xml:space="preserve">A)      2,4                         1,3   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1,2,3                      4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4                           1,2,3</w:t>
      </w:r>
    </w:p>
    <w:p w:rsidR="00022272" w:rsidRPr="00287ED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22080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Pr="00222080">
        <w:rPr>
          <w:rFonts w:ascii="Verdana" w:hAnsi="Verdana"/>
          <w:noProof/>
          <w:sz w:val="20"/>
          <w:szCs w:val="20"/>
          <w:lang w:eastAsia="tr-TR"/>
        </w:rPr>
        <w:t>1,3                         2,4</w:t>
      </w: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</w:t>
      </w:r>
      <w:r w:rsidRPr="009B6F4E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Metaller ve ametaller arasında iyonik bağ, ametaller arasında ise kovalent bağ oluşur.</w:t>
      </w:r>
    </w:p>
    <w:p w:rsidR="00022272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52" type="#_x0000_t75" style="width:165.75pt;height:82.5pt;visibility:visible">
            <v:imagedata r:id="rId17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Çizelgedeki elementler ile ilgili aşağıdakilerden hangisi doğrudur?</w:t>
      </w:r>
    </w:p>
    <w:p w:rsidR="00022272" w:rsidRPr="00054A8A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  <w:u w:val="single"/>
        </w:rPr>
        <w:t xml:space="preserve">K </w:t>
      </w:r>
      <w:r w:rsidRPr="00054A8A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  <w:u w:val="single"/>
        </w:rPr>
        <w:t xml:space="preserve">L </w:t>
      </w:r>
      <w:r w:rsidRPr="00054A8A">
        <w:rPr>
          <w:rFonts w:ascii="Verdana" w:hAnsi="Verdana"/>
          <w:b/>
          <w:sz w:val="20"/>
          <w:szCs w:val="20"/>
        </w:rPr>
        <w:t xml:space="preserve">   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54A8A">
        <w:rPr>
          <w:rFonts w:ascii="Verdana" w:hAnsi="Verdana"/>
          <w:b/>
          <w:sz w:val="20"/>
          <w:szCs w:val="20"/>
        </w:rPr>
        <w:t xml:space="preserve">  </w:t>
      </w:r>
      <w:r w:rsidRPr="00054A8A">
        <w:rPr>
          <w:rFonts w:ascii="Verdana" w:hAnsi="Verdana"/>
          <w:b/>
          <w:sz w:val="20"/>
          <w:szCs w:val="20"/>
          <w:u w:val="single"/>
        </w:rPr>
        <w:t>M</w:t>
      </w:r>
      <w:r w:rsidRPr="00054A8A">
        <w:rPr>
          <w:rFonts w:ascii="Verdana" w:hAnsi="Verdana"/>
          <w:b/>
          <w:sz w:val="20"/>
          <w:szCs w:val="20"/>
        </w:rPr>
        <w:t xml:space="preserve">            </w:t>
      </w:r>
      <w:r w:rsidRPr="00054A8A">
        <w:rPr>
          <w:rFonts w:ascii="Verdana" w:hAnsi="Verdana"/>
          <w:b/>
          <w:sz w:val="20"/>
          <w:szCs w:val="20"/>
          <w:u w:val="single"/>
        </w:rPr>
        <w:t>N</w:t>
      </w: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  <w:r w:rsidRPr="0020471A">
        <w:rPr>
          <w:rFonts w:ascii="Verdana" w:hAnsi="Verdana"/>
          <w:b/>
          <w:color w:val="FF0000"/>
          <w:sz w:val="20"/>
          <w:szCs w:val="20"/>
        </w:rPr>
        <w:t>A)    Metal     Ametal       Ametal    Ametal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054A8A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054A8A">
        <w:rPr>
          <w:rFonts w:ascii="Verdana" w:hAnsi="Verdana"/>
          <w:sz w:val="20"/>
          <w:szCs w:val="20"/>
        </w:rPr>
        <w:t xml:space="preserve">Ametal  </w:t>
      </w:r>
      <w:r>
        <w:rPr>
          <w:rFonts w:ascii="Verdana" w:hAnsi="Verdana"/>
          <w:sz w:val="20"/>
          <w:szCs w:val="20"/>
        </w:rPr>
        <w:t xml:space="preserve"> </w:t>
      </w:r>
      <w:r w:rsidRPr="00054A8A">
        <w:rPr>
          <w:rFonts w:ascii="Verdana" w:hAnsi="Verdana"/>
          <w:sz w:val="20"/>
          <w:szCs w:val="20"/>
        </w:rPr>
        <w:t xml:space="preserve">Ametal    </w:t>
      </w:r>
      <w:r>
        <w:rPr>
          <w:rFonts w:ascii="Verdana" w:hAnsi="Verdana"/>
          <w:sz w:val="20"/>
          <w:szCs w:val="20"/>
        </w:rPr>
        <w:t xml:space="preserve">    </w:t>
      </w:r>
      <w:r w:rsidRPr="00054A8A">
        <w:rPr>
          <w:rFonts w:ascii="Verdana" w:hAnsi="Verdana"/>
          <w:sz w:val="20"/>
          <w:szCs w:val="20"/>
        </w:rPr>
        <w:t>Metal</w:t>
      </w:r>
      <w:r>
        <w:rPr>
          <w:rFonts w:ascii="Verdana" w:hAnsi="Verdana"/>
          <w:sz w:val="20"/>
          <w:szCs w:val="20"/>
        </w:rPr>
        <w:t xml:space="preserve">      </w:t>
      </w:r>
      <w:r w:rsidRPr="00054A8A">
        <w:rPr>
          <w:rFonts w:ascii="Verdana" w:hAnsi="Verdana"/>
          <w:sz w:val="20"/>
          <w:szCs w:val="20"/>
        </w:rPr>
        <w:t>Metal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C45CBA">
        <w:rPr>
          <w:rFonts w:ascii="Verdana" w:hAnsi="Verdana"/>
          <w:b/>
          <w:sz w:val="20"/>
          <w:szCs w:val="20"/>
        </w:rPr>
        <w:t xml:space="preserve">C) </w:t>
      </w:r>
      <w:r>
        <w:rPr>
          <w:rFonts w:ascii="Verdana" w:hAnsi="Verdana"/>
          <w:b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Metal    </w:t>
      </w:r>
      <w:r w:rsidRPr="00054A8A">
        <w:rPr>
          <w:rFonts w:ascii="Verdana" w:hAnsi="Verdana"/>
          <w:sz w:val="20"/>
          <w:szCs w:val="20"/>
        </w:rPr>
        <w:t xml:space="preserve"> Ametal     </w:t>
      </w:r>
      <w:r>
        <w:rPr>
          <w:rFonts w:ascii="Verdana" w:hAnsi="Verdana"/>
          <w:sz w:val="20"/>
          <w:szCs w:val="20"/>
        </w:rPr>
        <w:t xml:space="preserve">   M</w:t>
      </w:r>
      <w:r w:rsidRPr="00054A8A">
        <w:rPr>
          <w:rFonts w:ascii="Verdana" w:hAnsi="Verdana"/>
          <w:sz w:val="20"/>
          <w:szCs w:val="20"/>
        </w:rPr>
        <w:t xml:space="preserve">etal </w:t>
      </w:r>
      <w:r>
        <w:rPr>
          <w:rFonts w:ascii="Verdana" w:hAnsi="Verdana"/>
          <w:sz w:val="20"/>
          <w:szCs w:val="20"/>
        </w:rPr>
        <w:t xml:space="preserve">    Ametal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C45CBA">
        <w:rPr>
          <w:rFonts w:ascii="Verdana" w:hAnsi="Verdana"/>
          <w:b/>
          <w:sz w:val="20"/>
          <w:szCs w:val="20"/>
        </w:rPr>
        <w:t>D)</w:t>
      </w:r>
      <w:r w:rsidRPr="00C45CB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 Metal    </w:t>
      </w:r>
      <w:r w:rsidRPr="00054A8A">
        <w:rPr>
          <w:rFonts w:ascii="Verdana" w:hAnsi="Verdana"/>
          <w:sz w:val="20"/>
          <w:szCs w:val="20"/>
        </w:rPr>
        <w:t xml:space="preserve"> Ametal     </w:t>
      </w:r>
      <w:r>
        <w:rPr>
          <w:rFonts w:ascii="Verdana" w:hAnsi="Verdana"/>
          <w:sz w:val="20"/>
          <w:szCs w:val="20"/>
        </w:rPr>
        <w:t xml:space="preserve">   M</w:t>
      </w:r>
      <w:r w:rsidRPr="00054A8A">
        <w:rPr>
          <w:rFonts w:ascii="Verdana" w:hAnsi="Verdana"/>
          <w:sz w:val="20"/>
          <w:szCs w:val="20"/>
        </w:rPr>
        <w:t xml:space="preserve">etal </w:t>
      </w:r>
      <w:r>
        <w:rPr>
          <w:rFonts w:ascii="Verdana" w:hAnsi="Verdana"/>
          <w:sz w:val="20"/>
          <w:szCs w:val="20"/>
        </w:rPr>
        <w:t xml:space="preserve">     </w:t>
      </w:r>
      <w:r w:rsidRPr="00054A8A">
        <w:rPr>
          <w:rFonts w:ascii="Verdana" w:hAnsi="Verdana"/>
          <w:sz w:val="20"/>
          <w:szCs w:val="20"/>
        </w:rPr>
        <w:t>Metal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18</w:t>
      </w:r>
      <w:r w:rsidRPr="00D75462">
        <w:rPr>
          <w:rFonts w:ascii="Verdana" w:hAnsi="Verdana"/>
          <w:b/>
          <w:sz w:val="20"/>
          <w:szCs w:val="20"/>
        </w:rPr>
        <w:t>.</w:t>
      </w:r>
      <w:r w:rsidRPr="00D75462">
        <w:rPr>
          <w:rFonts w:ascii="Verdana" w:hAnsi="Verdana" w:cs="ArialMT"/>
          <w:sz w:val="20"/>
          <w:szCs w:val="20"/>
        </w:rPr>
        <w:t xml:space="preserve"> Aşağıda metal, a</w:t>
      </w:r>
      <w:r>
        <w:rPr>
          <w:rFonts w:ascii="Verdana" w:hAnsi="Verdana" w:cs="ArialMT"/>
          <w:sz w:val="20"/>
          <w:szCs w:val="20"/>
        </w:rPr>
        <w:t xml:space="preserve">metal ve yarı metallere ait bazı </w:t>
      </w:r>
      <w:r w:rsidRPr="00D75462">
        <w:rPr>
          <w:rFonts w:ascii="Verdana" w:hAnsi="Verdana" w:cs="ArialMT"/>
          <w:sz w:val="20"/>
          <w:szCs w:val="20"/>
        </w:rPr>
        <w:t>özellikler verilmiştir.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I.</w:t>
      </w:r>
      <w:r w:rsidRPr="00D75462">
        <w:rPr>
          <w:rFonts w:ascii="Verdana" w:hAnsi="Verdana" w:cs="ArialMT"/>
          <w:sz w:val="20"/>
          <w:szCs w:val="20"/>
        </w:rPr>
        <w:t xml:space="preserve"> Parlak veya mat g</w:t>
      </w:r>
      <w:r>
        <w:rPr>
          <w:rFonts w:ascii="Verdana" w:hAnsi="Verdana" w:cs="ArialMT"/>
          <w:sz w:val="20"/>
          <w:szCs w:val="20"/>
        </w:rPr>
        <w:t xml:space="preserve">örünümlü olabilirler, elektriği </w:t>
      </w:r>
      <w:r w:rsidRPr="00D75462">
        <w:rPr>
          <w:rFonts w:ascii="Verdana" w:hAnsi="Verdana" w:cs="ArialMT"/>
          <w:sz w:val="20"/>
          <w:szCs w:val="20"/>
        </w:rPr>
        <w:t>iyi iletmez fakat işlenebilirler.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II.</w:t>
      </w:r>
      <w:r w:rsidRPr="00D75462">
        <w:rPr>
          <w:rFonts w:ascii="Verdana" w:hAnsi="Verdana" w:cs="ArialMT"/>
          <w:sz w:val="20"/>
          <w:szCs w:val="20"/>
        </w:rPr>
        <w:t xml:space="preserve"> Parlak görünümlü olup işlenebilirler.</w:t>
      </w:r>
    </w:p>
    <w:p w:rsidR="00022272" w:rsidRPr="00D7546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9C1251">
        <w:rPr>
          <w:rFonts w:ascii="Verdana" w:hAnsi="Verdana" w:cs="ArialMT"/>
          <w:b/>
          <w:sz w:val="20"/>
          <w:szCs w:val="20"/>
        </w:rPr>
        <w:t>III.</w:t>
      </w:r>
      <w:r w:rsidRPr="00D75462">
        <w:rPr>
          <w:rFonts w:ascii="Verdana" w:hAnsi="Verdana" w:cs="ArialMT"/>
          <w:sz w:val="20"/>
          <w:szCs w:val="20"/>
        </w:rPr>
        <w:t xml:space="preserve"> Mat görünümlü</w:t>
      </w:r>
      <w:r>
        <w:rPr>
          <w:rFonts w:ascii="Verdana" w:hAnsi="Verdana" w:cs="ArialMT"/>
          <w:sz w:val="20"/>
          <w:szCs w:val="20"/>
        </w:rPr>
        <w:t xml:space="preserve"> olup elektriği iyi iletmezler.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75462">
        <w:rPr>
          <w:rFonts w:ascii="Verdana" w:hAnsi="Verdana" w:cs="Arial-BoldMT"/>
          <w:b/>
          <w:bCs/>
          <w:sz w:val="20"/>
          <w:szCs w:val="20"/>
        </w:rPr>
        <w:t>Buna göre, özellik</w:t>
      </w:r>
      <w:r>
        <w:rPr>
          <w:rFonts w:ascii="Verdana" w:hAnsi="Verdana" w:cs="Arial-BoldMT"/>
          <w:b/>
          <w:bCs/>
          <w:sz w:val="20"/>
          <w:szCs w:val="20"/>
        </w:rPr>
        <w:t xml:space="preserve">leri verilen elementlerin doğru </w:t>
      </w:r>
      <w:r w:rsidRPr="00D75462">
        <w:rPr>
          <w:rFonts w:ascii="Verdana" w:hAnsi="Verdana" w:cs="Arial-BoldMT"/>
          <w:b/>
          <w:bCs/>
          <w:sz w:val="20"/>
          <w:szCs w:val="20"/>
        </w:rPr>
        <w:t>eşleştirilmeleri aşağıdakilerden hangisidir?</w:t>
      </w:r>
    </w:p>
    <w:p w:rsidR="00022272" w:rsidRPr="00E26C72" w:rsidRDefault="00022272" w:rsidP="003E3E3D">
      <w:pPr>
        <w:pStyle w:val="NoSpacing"/>
        <w:rPr>
          <w:rFonts w:cs="Arial-BoldMT"/>
        </w:rPr>
      </w:pPr>
      <w:r w:rsidRPr="00995B23">
        <w:rPr>
          <w:rFonts w:cs="Arial-BoldMT"/>
          <w:noProof/>
          <w:lang w:eastAsia="tr-TR"/>
        </w:rPr>
        <w:pict>
          <v:shape id="Resim 9" o:spid="_x0000_i1053" type="#_x0000_t75" style="width:234.75pt;height:101.25pt;visibility:visible">
            <v:imagedata r:id="rId20" o:title=""/>
          </v:shape>
        </w:pict>
      </w:r>
    </w:p>
    <w:p w:rsidR="00022272" w:rsidRPr="00D7546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5D5C8B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19</w:t>
      </w:r>
      <w:r w:rsidRPr="00026863">
        <w:rPr>
          <w:rFonts w:ascii="Verdana" w:hAnsi="Verdana"/>
          <w:b/>
          <w:sz w:val="20"/>
          <w:szCs w:val="20"/>
        </w:rPr>
        <w:t>.</w:t>
      </w:r>
      <w:r w:rsidRPr="00D87BA5">
        <w:rPr>
          <w:rFonts w:ascii="ArialMT" w:hAnsi="ArialMT" w:cs="ArialMT"/>
          <w:sz w:val="19"/>
          <w:szCs w:val="19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995B23">
        <w:rPr>
          <w:rFonts w:ascii="Verdana" w:hAnsi="Verdana"/>
          <w:noProof/>
          <w:sz w:val="20"/>
          <w:szCs w:val="20"/>
          <w:lang w:eastAsia="tr-TR"/>
        </w:rPr>
        <w:pict>
          <v:shape id="_x0000_i1054" type="#_x0000_t75" style="width:3in;height:120.75pt;visibility:visible">
            <v:imagedata r:id="rId19" o:title=""/>
          </v:shape>
        </w:pic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Mg elementinin (Mg) elementinin,3.Periyot 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6A grubunda bulunan element ile yaptığı bileşiğin formülü ve bağ türü aşağıdakilerden hangisidir?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5D5C8B" w:rsidRDefault="00022272" w:rsidP="003E3E3D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5D5C8B">
        <w:rPr>
          <w:rFonts w:ascii="Verdana" w:hAnsi="Verdana"/>
          <w:b/>
          <w:sz w:val="20"/>
          <w:szCs w:val="20"/>
          <w:u w:val="single"/>
        </w:rPr>
        <w:t>Bileşik formülü</w:t>
      </w:r>
      <w:r w:rsidRPr="005D5C8B">
        <w:rPr>
          <w:rFonts w:ascii="Verdana" w:hAnsi="Verdana"/>
          <w:b/>
          <w:sz w:val="20"/>
          <w:szCs w:val="20"/>
        </w:rPr>
        <w:t xml:space="preserve">     </w:t>
      </w:r>
      <w:r w:rsidRPr="005D5C8B">
        <w:rPr>
          <w:rFonts w:ascii="Verdana" w:hAnsi="Verdana"/>
          <w:b/>
          <w:sz w:val="20"/>
          <w:szCs w:val="20"/>
        </w:rPr>
        <w:tab/>
      </w:r>
      <w:r w:rsidRPr="005D5C8B">
        <w:rPr>
          <w:rFonts w:ascii="Verdana" w:hAnsi="Verdana"/>
          <w:b/>
          <w:sz w:val="20"/>
          <w:szCs w:val="20"/>
          <w:u w:val="single"/>
        </w:rPr>
        <w:t>Bağ türü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 xml:space="preserve">MgO                  </w:t>
      </w:r>
      <w:r>
        <w:rPr>
          <w:rFonts w:ascii="Verdana" w:hAnsi="Verdana"/>
          <w:sz w:val="20"/>
          <w:szCs w:val="20"/>
        </w:rPr>
        <w:t xml:space="preserve">   </w:t>
      </w:r>
      <w:r w:rsidRPr="009B6F4E">
        <w:rPr>
          <w:rFonts w:ascii="Verdana" w:hAnsi="Verdana"/>
          <w:sz w:val="20"/>
          <w:szCs w:val="20"/>
        </w:rPr>
        <w:t xml:space="preserve"> İyonik Bağ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>MgS</w:t>
      </w:r>
      <w:r>
        <w:rPr>
          <w:rFonts w:ascii="Verdana" w:hAnsi="Verdana"/>
          <w:sz w:val="20"/>
          <w:szCs w:val="20"/>
        </w:rPr>
        <w:t xml:space="preserve">                     Kovalent Bağ</w:t>
      </w: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/>
          <w:sz w:val="20"/>
          <w:szCs w:val="20"/>
        </w:rPr>
      </w:pPr>
      <w:r w:rsidRPr="009B6F4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9B6F4E">
        <w:rPr>
          <w:rFonts w:ascii="Verdana" w:hAnsi="Verdana"/>
          <w:sz w:val="20"/>
          <w:szCs w:val="20"/>
        </w:rPr>
        <w:t>MgO</w:t>
      </w:r>
      <w:r>
        <w:rPr>
          <w:rFonts w:ascii="Verdana" w:hAnsi="Verdana"/>
          <w:b/>
          <w:sz w:val="20"/>
          <w:szCs w:val="20"/>
        </w:rPr>
        <w:t xml:space="preserve">                     </w:t>
      </w:r>
      <w:r>
        <w:rPr>
          <w:rFonts w:ascii="Verdana" w:hAnsi="Verdana"/>
          <w:sz w:val="20"/>
          <w:szCs w:val="20"/>
        </w:rPr>
        <w:t>Kovalent Bağ</w:t>
      </w:r>
    </w:p>
    <w:p w:rsidR="00022272" w:rsidRPr="00520E6C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20471A" w:rsidRDefault="00022272" w:rsidP="003E3E3D">
      <w:pPr>
        <w:pStyle w:val="NoSpacing"/>
        <w:rPr>
          <w:rFonts w:ascii="Verdana" w:hAnsi="Verdana"/>
          <w:b/>
          <w:color w:val="FF0000"/>
          <w:sz w:val="20"/>
          <w:szCs w:val="20"/>
        </w:rPr>
      </w:pPr>
      <w:r w:rsidRPr="0020471A">
        <w:rPr>
          <w:rFonts w:ascii="Verdana" w:hAnsi="Verdana"/>
          <w:b/>
          <w:color w:val="FF0000"/>
          <w:sz w:val="20"/>
          <w:szCs w:val="20"/>
        </w:rPr>
        <w:t>D)        MgS                       İyonik Bağ</w:t>
      </w:r>
    </w:p>
    <w:p w:rsidR="00022272" w:rsidRPr="00520E6C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2B6B0E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</w:t>
      </w:r>
      <w:r w:rsidRPr="002B6B0E">
        <w:rPr>
          <w:rFonts w:ascii="Verdana" w:hAnsi="Verdana"/>
          <w:sz w:val="20"/>
          <w:szCs w:val="20"/>
        </w:rPr>
        <w:t>.</w:t>
      </w:r>
      <w:r w:rsidRPr="002B6B0E">
        <w:rPr>
          <w:rFonts w:ascii="Arial-BoldMT" w:hAnsi="Arial-BoldMT" w:cs="Arial-BoldMT"/>
          <w:bCs/>
          <w:sz w:val="19"/>
          <w:szCs w:val="19"/>
        </w:rPr>
        <w:t xml:space="preserve"> </w:t>
      </w:r>
      <w:r w:rsidRPr="002B6B0E">
        <w:rPr>
          <w:rFonts w:ascii="Verdana" w:hAnsi="Verdana" w:cs="Arial-BoldMT"/>
          <w:bCs/>
          <w:sz w:val="20"/>
          <w:szCs w:val="20"/>
        </w:rPr>
        <w:t>Miray, Fen Bilimleri dersinde Paskal</w:t>
      </w:r>
    </w:p>
    <w:p w:rsidR="00022272" w:rsidRPr="002B6B0E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2B6B0E">
        <w:rPr>
          <w:rFonts w:ascii="Verdana" w:hAnsi="Verdana" w:cs="Arial-BoldMT"/>
          <w:bCs/>
          <w:sz w:val="20"/>
          <w:szCs w:val="20"/>
        </w:rPr>
        <w:t>Prensibine göre sıvıların basıncı her yöne</w:t>
      </w: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2B6B0E">
        <w:rPr>
          <w:rFonts w:ascii="Verdana" w:hAnsi="Verdana" w:cs="Arial-BoldMT"/>
          <w:bCs/>
          <w:sz w:val="20"/>
          <w:szCs w:val="20"/>
        </w:rPr>
        <w:t>aynı büyüklükte ilettiğini öğrenmiştir. Günlük hayatta karşılaştığı bu duruma aşağıdaki örnekleri vermiştir.</w:t>
      </w:r>
    </w:p>
    <w:p w:rsidR="00022272" w:rsidRPr="002B6B0E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</w:pPr>
      <w:r w:rsidRPr="0020471A">
        <w:rPr>
          <w:rFonts w:ascii="Verdana" w:hAnsi="Verdana" w:cs="ArialMT"/>
          <w:sz w:val="20"/>
          <w:szCs w:val="20"/>
        </w:rPr>
        <w:t xml:space="preserve">I. </w:t>
      </w:r>
      <w:r w:rsidRPr="0020471A">
        <w:t>Otomobil kaldırmada kullanılan krikolar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0471A">
        <w:rPr>
          <w:rFonts w:ascii="Verdana" w:hAnsi="Verdana" w:cs="ArialMT"/>
          <w:sz w:val="20"/>
          <w:szCs w:val="20"/>
        </w:rPr>
        <w:t>II. Damperli kamyonların yüklerini rahatça boşaltması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0471A">
        <w:rPr>
          <w:rFonts w:ascii="Verdana" w:hAnsi="Verdana" w:cs="ArialMT"/>
          <w:sz w:val="20"/>
          <w:szCs w:val="20"/>
        </w:rPr>
        <w:t>III. Araçların hidrolik fren sistemlerinin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20471A">
        <w:rPr>
          <w:rFonts w:ascii="Verdana" w:hAnsi="Verdana" w:cs="ArialMT"/>
          <w:sz w:val="20"/>
          <w:szCs w:val="20"/>
        </w:rPr>
        <w:t>Bulunması</w:t>
      </w:r>
    </w:p>
    <w:p w:rsidR="00022272" w:rsidRPr="0020471A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b/>
          <w:color w:val="FF0000"/>
          <w:sz w:val="20"/>
          <w:szCs w:val="20"/>
        </w:rPr>
      </w:pPr>
      <w:r w:rsidRPr="0020471A">
        <w:rPr>
          <w:rFonts w:ascii="Verdana" w:hAnsi="Verdana" w:cs="ArialMT"/>
          <w:sz w:val="20"/>
          <w:szCs w:val="20"/>
        </w:rPr>
        <w:t>IV.</w:t>
      </w:r>
      <w:r w:rsidRPr="0020471A">
        <w:rPr>
          <w:rFonts w:ascii="ArialMT" w:hAnsi="ArialMT" w:cs="ArialMT"/>
          <w:sz w:val="19"/>
          <w:szCs w:val="19"/>
        </w:rPr>
        <w:t xml:space="preserve"> </w:t>
      </w:r>
      <w:r w:rsidRPr="0020471A">
        <w:rPr>
          <w:rFonts w:ascii="Verdana" w:hAnsi="Verdana" w:cs="ArialMT"/>
          <w:sz w:val="20"/>
          <w:szCs w:val="20"/>
        </w:rPr>
        <w:t>Berber koltuklarında</w:t>
      </w:r>
    </w:p>
    <w:p w:rsidR="00022272" w:rsidRPr="001A5B4F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>Buna göre Miray’ın</w:t>
      </w:r>
      <w:r w:rsidRPr="001A5B4F">
        <w:rPr>
          <w:rFonts w:ascii="Verdana" w:hAnsi="Verdana" w:cs="Arial-BoldMT"/>
          <w:b/>
          <w:bCs/>
          <w:sz w:val="20"/>
          <w:szCs w:val="20"/>
        </w:rPr>
        <w:t xml:space="preserve"> verdiği örneklerden han</w:t>
      </w:r>
      <w:r>
        <w:rPr>
          <w:rFonts w:ascii="Verdana" w:hAnsi="Verdana" w:cs="Arial-BoldMT"/>
          <w:b/>
          <w:bCs/>
          <w:sz w:val="20"/>
          <w:szCs w:val="20"/>
        </w:rPr>
        <w:t>gileri Paskal Prensibi i</w:t>
      </w:r>
      <w:r w:rsidRPr="001A5B4F">
        <w:rPr>
          <w:rFonts w:ascii="Verdana" w:hAnsi="Verdana" w:cs="Arial-BoldMT"/>
          <w:b/>
          <w:bCs/>
          <w:sz w:val="20"/>
          <w:szCs w:val="20"/>
        </w:rPr>
        <w:t>le açıklanır?</w:t>
      </w:r>
    </w:p>
    <w:p w:rsidR="00022272" w:rsidRPr="001A5B4F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022272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  <w:r w:rsidRPr="001A5B4F">
        <w:rPr>
          <w:rFonts w:ascii="Verdana" w:hAnsi="Verdana" w:cs="ArialMT"/>
          <w:b/>
          <w:sz w:val="20"/>
          <w:szCs w:val="20"/>
        </w:rPr>
        <w:t>A)</w:t>
      </w:r>
      <w:r w:rsidRPr="001A5B4F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I ve II                  </w:t>
      </w:r>
      <w:r w:rsidRPr="001A5B4F">
        <w:rPr>
          <w:rFonts w:ascii="Verdana" w:hAnsi="Verdana" w:cs="ArialMT"/>
          <w:b/>
          <w:sz w:val="20"/>
          <w:szCs w:val="20"/>
        </w:rPr>
        <w:t>B)</w:t>
      </w:r>
      <w:r>
        <w:rPr>
          <w:rFonts w:ascii="Verdana" w:hAnsi="Verdana" w:cs="ArialMT"/>
          <w:sz w:val="20"/>
          <w:szCs w:val="20"/>
        </w:rPr>
        <w:t xml:space="preserve"> II ve III</w:t>
      </w:r>
    </w:p>
    <w:p w:rsidR="00022272" w:rsidRPr="001A5B4F" w:rsidRDefault="00022272" w:rsidP="003E3E3D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20"/>
          <w:szCs w:val="20"/>
        </w:rPr>
      </w:pPr>
    </w:p>
    <w:p w:rsidR="00022272" w:rsidRPr="0020471A" w:rsidRDefault="00022272" w:rsidP="003E3E3D">
      <w:pPr>
        <w:pStyle w:val="NoSpacing"/>
        <w:rPr>
          <w:rFonts w:ascii="Verdana" w:hAnsi="Verdana" w:cs="ArialMT"/>
          <w:b/>
          <w:color w:val="FF0000"/>
          <w:sz w:val="20"/>
          <w:szCs w:val="20"/>
        </w:rPr>
      </w:pPr>
      <w:r w:rsidRPr="001A5B4F">
        <w:rPr>
          <w:rFonts w:ascii="Verdana" w:hAnsi="Verdana" w:cs="ArialMT"/>
          <w:b/>
          <w:sz w:val="20"/>
          <w:szCs w:val="20"/>
        </w:rPr>
        <w:t>C)</w:t>
      </w:r>
      <w:r>
        <w:rPr>
          <w:rFonts w:ascii="Verdana" w:hAnsi="Verdana" w:cs="ArialMT"/>
          <w:sz w:val="20"/>
          <w:szCs w:val="20"/>
        </w:rPr>
        <w:t xml:space="preserve"> I,II ve III </w:t>
      </w:r>
      <w:r w:rsidRPr="001A5B4F">
        <w:rPr>
          <w:rFonts w:ascii="Verdana" w:hAnsi="Verdana" w:cs="ArialMT"/>
          <w:sz w:val="20"/>
          <w:szCs w:val="20"/>
        </w:rPr>
        <w:t xml:space="preserve"> </w:t>
      </w:r>
      <w:r>
        <w:rPr>
          <w:rFonts w:ascii="Verdana" w:hAnsi="Verdana" w:cs="ArialMT"/>
          <w:sz w:val="20"/>
          <w:szCs w:val="20"/>
        </w:rPr>
        <w:t xml:space="preserve">            </w:t>
      </w:r>
      <w:r w:rsidRPr="0020471A">
        <w:rPr>
          <w:rFonts w:ascii="Verdana" w:hAnsi="Verdana" w:cs="ArialMT"/>
          <w:b/>
          <w:color w:val="FF0000"/>
          <w:sz w:val="20"/>
          <w:szCs w:val="20"/>
        </w:rPr>
        <w:t>D) I,II,III ve IV</w:t>
      </w:r>
    </w:p>
    <w:p w:rsidR="00022272" w:rsidRDefault="00022272" w:rsidP="003E3E3D">
      <w:pPr>
        <w:pStyle w:val="NoSpacing"/>
        <w:rPr>
          <w:rFonts w:ascii="Verdana" w:hAnsi="Verdana" w:cs="ArialMT"/>
          <w:sz w:val="20"/>
          <w:szCs w:val="20"/>
        </w:rPr>
      </w:pPr>
    </w:p>
    <w:p w:rsidR="00022272" w:rsidRDefault="00022272" w:rsidP="003E3E3D">
      <w:pPr>
        <w:pStyle w:val="NoSpacing"/>
        <w:rPr>
          <w:rFonts w:ascii="Verdana" w:hAnsi="Verdana" w:cs="ArialMT"/>
          <w:sz w:val="20"/>
          <w:szCs w:val="20"/>
        </w:rPr>
      </w:pPr>
    </w:p>
    <w:p w:rsidR="00022272" w:rsidRPr="00054A8A" w:rsidRDefault="00022272" w:rsidP="003E3E3D">
      <w:pPr>
        <w:pStyle w:val="NoSpacing"/>
        <w:rPr>
          <w:rFonts w:ascii="Verdana" w:hAnsi="Verdana"/>
          <w:b/>
          <w:sz w:val="20"/>
          <w:szCs w:val="20"/>
        </w:rPr>
      </w:pPr>
    </w:p>
    <w:p w:rsidR="00022272" w:rsidRPr="0023064F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Not   :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Her soru 5 puan değerindedir.</w:t>
      </w:r>
    </w:p>
    <w:p w:rsidR="00022272" w:rsidRPr="0023064F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 Süre :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40 dakikadır.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2B6B0E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</w:t>
      </w:r>
    </w:p>
    <w:p w:rsidR="00022272" w:rsidRPr="0023064F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</w:t>
      </w:r>
      <w:r w:rsidRPr="0023064F">
        <w:rPr>
          <w:rFonts w:ascii="Verdana" w:hAnsi="Verdana"/>
          <w:noProof/>
          <w:sz w:val="20"/>
          <w:szCs w:val="20"/>
          <w:lang w:eastAsia="tr-TR"/>
        </w:rPr>
        <w:t>BAŞARILAR DİLERİM.</w:t>
      </w:r>
    </w:p>
    <w:p w:rsidR="00022272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2B6B0E" w:rsidRDefault="00022272" w:rsidP="003E3E3D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22272" w:rsidRPr="0023064F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3064F">
        <w:rPr>
          <w:rFonts w:ascii="Verdana" w:hAnsi="Verdana"/>
          <w:noProof/>
          <w:sz w:val="20"/>
          <w:szCs w:val="20"/>
          <w:lang w:eastAsia="tr-TR"/>
        </w:rPr>
        <w:t xml:space="preserve">                   Hasan DÜZGÜNOĞLU</w:t>
      </w:r>
    </w:p>
    <w:p w:rsidR="00022272" w:rsidRPr="0023064F" w:rsidRDefault="00022272" w:rsidP="003E3E3D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23064F">
        <w:rPr>
          <w:rFonts w:ascii="Verdana" w:hAnsi="Verdana"/>
          <w:noProof/>
          <w:sz w:val="20"/>
          <w:szCs w:val="20"/>
          <w:lang w:eastAsia="tr-TR"/>
        </w:rPr>
        <w:t xml:space="preserve">          FEN VE TEKNOLOJİ ÖĞRETMENİ</w:t>
      </w:r>
    </w:p>
    <w:p w:rsidR="00022272" w:rsidRPr="0023064F" w:rsidRDefault="00022272" w:rsidP="003E3E3D">
      <w:pPr>
        <w:pStyle w:val="NoSpacing"/>
        <w:rPr>
          <w:rFonts w:ascii="Verdana" w:hAnsi="Verdana"/>
          <w:sz w:val="20"/>
          <w:szCs w:val="20"/>
        </w:rPr>
      </w:pPr>
    </w:p>
    <w:p w:rsidR="00022272" w:rsidRPr="0023064F" w:rsidRDefault="00022272" w:rsidP="003E3E3D">
      <w:pPr>
        <w:ind w:left="180"/>
        <w:rPr>
          <w:rFonts w:ascii="Verdana" w:hAnsi="Verdana"/>
          <w:noProof/>
          <w:sz w:val="20"/>
          <w:szCs w:val="20"/>
        </w:rPr>
      </w:pPr>
    </w:p>
    <w:p w:rsidR="00022272" w:rsidRPr="0023064F" w:rsidRDefault="00022272" w:rsidP="005770B6">
      <w:pPr>
        <w:ind w:left="180"/>
        <w:rPr>
          <w:rFonts w:ascii="Verdana" w:hAnsi="Verdana"/>
          <w:noProof/>
          <w:sz w:val="20"/>
          <w:szCs w:val="20"/>
        </w:rPr>
      </w:pPr>
    </w:p>
    <w:sectPr w:rsidR="00022272" w:rsidRPr="0023064F" w:rsidSect="005421F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5824"/>
    <w:multiLevelType w:val="hybridMultilevel"/>
    <w:tmpl w:val="AD9CC880"/>
    <w:lvl w:ilvl="0" w:tplc="96D6FAB6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E96046D"/>
    <w:multiLevelType w:val="hybridMultilevel"/>
    <w:tmpl w:val="11BF7A03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20171DC"/>
    <w:multiLevelType w:val="hybridMultilevel"/>
    <w:tmpl w:val="C178AA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D214B"/>
    <w:multiLevelType w:val="hybridMultilevel"/>
    <w:tmpl w:val="D228E8C4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C1E2841"/>
    <w:multiLevelType w:val="hybridMultilevel"/>
    <w:tmpl w:val="8C200D9E"/>
    <w:lvl w:ilvl="0" w:tplc="A5961F06">
      <w:start w:val="6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52445E"/>
    <w:multiLevelType w:val="hybridMultilevel"/>
    <w:tmpl w:val="E5DE26C0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D59"/>
    <w:rsid w:val="00002BDA"/>
    <w:rsid w:val="00022272"/>
    <w:rsid w:val="00026863"/>
    <w:rsid w:val="00042F70"/>
    <w:rsid w:val="00054A8A"/>
    <w:rsid w:val="000770FC"/>
    <w:rsid w:val="00085BB8"/>
    <w:rsid w:val="00091F84"/>
    <w:rsid w:val="000B4861"/>
    <w:rsid w:val="000F2FBD"/>
    <w:rsid w:val="001375DF"/>
    <w:rsid w:val="00156255"/>
    <w:rsid w:val="00161DD8"/>
    <w:rsid w:val="001822CE"/>
    <w:rsid w:val="0018512C"/>
    <w:rsid w:val="001955F4"/>
    <w:rsid w:val="001A5B4F"/>
    <w:rsid w:val="0020434B"/>
    <w:rsid w:val="0020471A"/>
    <w:rsid w:val="002073E4"/>
    <w:rsid w:val="00222080"/>
    <w:rsid w:val="0023064F"/>
    <w:rsid w:val="00287ED2"/>
    <w:rsid w:val="002A10F7"/>
    <w:rsid w:val="002B6B0E"/>
    <w:rsid w:val="002D27FD"/>
    <w:rsid w:val="002E4925"/>
    <w:rsid w:val="002E79CD"/>
    <w:rsid w:val="002F4043"/>
    <w:rsid w:val="0033090C"/>
    <w:rsid w:val="003711CB"/>
    <w:rsid w:val="00383C2C"/>
    <w:rsid w:val="003B7FE0"/>
    <w:rsid w:val="003C7E84"/>
    <w:rsid w:val="003E3E3D"/>
    <w:rsid w:val="00433528"/>
    <w:rsid w:val="004445A7"/>
    <w:rsid w:val="00465F7F"/>
    <w:rsid w:val="0047114B"/>
    <w:rsid w:val="004763E8"/>
    <w:rsid w:val="00484D46"/>
    <w:rsid w:val="004A261E"/>
    <w:rsid w:val="00520E6C"/>
    <w:rsid w:val="005421F4"/>
    <w:rsid w:val="005568BE"/>
    <w:rsid w:val="00564DDA"/>
    <w:rsid w:val="005770B6"/>
    <w:rsid w:val="00593D79"/>
    <w:rsid w:val="005C4ED1"/>
    <w:rsid w:val="005D5C8B"/>
    <w:rsid w:val="005E7E69"/>
    <w:rsid w:val="00604F94"/>
    <w:rsid w:val="006050DE"/>
    <w:rsid w:val="00610C8A"/>
    <w:rsid w:val="00671DA2"/>
    <w:rsid w:val="0067260E"/>
    <w:rsid w:val="0067703A"/>
    <w:rsid w:val="006B3649"/>
    <w:rsid w:val="006B72AE"/>
    <w:rsid w:val="006D01DC"/>
    <w:rsid w:val="006D637A"/>
    <w:rsid w:val="006E1F6F"/>
    <w:rsid w:val="006F51C2"/>
    <w:rsid w:val="00736EE7"/>
    <w:rsid w:val="00797771"/>
    <w:rsid w:val="007A23C3"/>
    <w:rsid w:val="007E65DE"/>
    <w:rsid w:val="007F2B20"/>
    <w:rsid w:val="007F3CF2"/>
    <w:rsid w:val="00811E19"/>
    <w:rsid w:val="00835D56"/>
    <w:rsid w:val="00850D02"/>
    <w:rsid w:val="008676E6"/>
    <w:rsid w:val="00907313"/>
    <w:rsid w:val="00911F44"/>
    <w:rsid w:val="00915D59"/>
    <w:rsid w:val="00917317"/>
    <w:rsid w:val="0096307C"/>
    <w:rsid w:val="009731A7"/>
    <w:rsid w:val="00985741"/>
    <w:rsid w:val="00995B23"/>
    <w:rsid w:val="00997E5B"/>
    <w:rsid w:val="009B6F4E"/>
    <w:rsid w:val="009C1251"/>
    <w:rsid w:val="009D206B"/>
    <w:rsid w:val="009F6929"/>
    <w:rsid w:val="00A1119B"/>
    <w:rsid w:val="00A419EB"/>
    <w:rsid w:val="00A43FB1"/>
    <w:rsid w:val="00A60B48"/>
    <w:rsid w:val="00A9275E"/>
    <w:rsid w:val="00AE04EB"/>
    <w:rsid w:val="00AE228C"/>
    <w:rsid w:val="00B37836"/>
    <w:rsid w:val="00B6631F"/>
    <w:rsid w:val="00BA1636"/>
    <w:rsid w:val="00BB4E66"/>
    <w:rsid w:val="00BB50AE"/>
    <w:rsid w:val="00C110D2"/>
    <w:rsid w:val="00C45CBA"/>
    <w:rsid w:val="00C65676"/>
    <w:rsid w:val="00C6714D"/>
    <w:rsid w:val="00CA24CA"/>
    <w:rsid w:val="00CB6E7D"/>
    <w:rsid w:val="00CD6C76"/>
    <w:rsid w:val="00CE4A45"/>
    <w:rsid w:val="00CE72C6"/>
    <w:rsid w:val="00CF3030"/>
    <w:rsid w:val="00D231C5"/>
    <w:rsid w:val="00D330E1"/>
    <w:rsid w:val="00D3576E"/>
    <w:rsid w:val="00D64879"/>
    <w:rsid w:val="00D75462"/>
    <w:rsid w:val="00D87BA5"/>
    <w:rsid w:val="00D9426E"/>
    <w:rsid w:val="00E25542"/>
    <w:rsid w:val="00E26C72"/>
    <w:rsid w:val="00E73F5D"/>
    <w:rsid w:val="00EC05F0"/>
    <w:rsid w:val="00ED1983"/>
    <w:rsid w:val="00EE1A47"/>
    <w:rsid w:val="00EF0C40"/>
    <w:rsid w:val="00F40EA3"/>
    <w:rsid w:val="00F72774"/>
    <w:rsid w:val="00F75DD5"/>
    <w:rsid w:val="00F94156"/>
    <w:rsid w:val="00FC21C1"/>
    <w:rsid w:val="00FC5D34"/>
    <w:rsid w:val="00FF7C2B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15D5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1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D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357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576E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E65DE"/>
    <w:pPr>
      <w:ind w:left="720"/>
      <w:contextualSpacing/>
    </w:pPr>
  </w:style>
  <w:style w:type="paragraph" w:customStyle="1" w:styleId="Default">
    <w:name w:val="Default"/>
    <w:uiPriority w:val="99"/>
    <w:rsid w:val="00610C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610C8A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1236</TotalTime>
  <Pages>6</Pages>
  <Words>1931</Words>
  <Characters>11011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fatih</cp:lastModifiedBy>
  <cp:revision>40</cp:revision>
  <dcterms:created xsi:type="dcterms:W3CDTF">2015-11-12T20:10:00Z</dcterms:created>
  <dcterms:modified xsi:type="dcterms:W3CDTF">2016-01-03T10:26:00Z</dcterms:modified>
</cp:coreProperties>
</file>