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6"/>
        <w:tblW w:w="1025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252"/>
      </w:tblGrid>
      <w:tr w:rsidR="004D23B4" w:rsidRPr="00BC04B6" w:rsidTr="00031634">
        <w:trPr>
          <w:trHeight w:val="574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</w:tcPr>
          <w:p w:rsidR="004D23B4" w:rsidRPr="008F6D61" w:rsidRDefault="004D23B4" w:rsidP="000316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..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..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 xml:space="preserve"> EĞİTİM-ÖĞRETİM YILI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…………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 xml:space="preserve"> ORTAOKULU 5.SINIF FEN BİLİMLERİ DERSİ</w:t>
            </w:r>
          </w:p>
          <w:p w:rsidR="004D23B4" w:rsidRPr="008F6D61" w:rsidRDefault="004D23B4" w:rsidP="000316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 xml:space="preserve"> 2.DÖNEM 3. YAZILI SORULARI</w:t>
            </w:r>
          </w:p>
          <w:p w:rsidR="004D23B4" w:rsidRPr="00AD6C7A" w:rsidRDefault="004D23B4" w:rsidP="0003163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4D23B4" w:rsidRPr="008F6D61" w:rsidRDefault="004D23B4" w:rsidP="000316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AD SOYAD: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  <w:t xml:space="preserve">            SINIF:                                                       </w:t>
            </w:r>
            <w:r w:rsidRPr="008F6D61">
              <w:rPr>
                <w:rFonts w:ascii="Times New Roman" w:hAnsi="Times New Roman"/>
                <w:b/>
                <w:sz w:val="18"/>
                <w:szCs w:val="18"/>
              </w:rPr>
              <w:t>NO:</w:t>
            </w:r>
          </w:p>
          <w:p w:rsidR="004D23B4" w:rsidRPr="00BC04B6" w:rsidRDefault="004D23B4" w:rsidP="00031634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4D23B4" w:rsidRPr="00345D60" w:rsidRDefault="004D23B4" w:rsidP="008F6D61">
      <w:pPr>
        <w:spacing w:after="0" w:line="240" w:lineRule="auto"/>
        <w:ind w:left="-142"/>
        <w:rPr>
          <w:rFonts w:ascii="Times New Roman" w:hAnsi="Times New Roman"/>
          <w:b/>
          <w:bCs/>
          <w:sz w:val="20"/>
          <w:szCs w:val="20"/>
        </w:rPr>
      </w:pPr>
      <w:r>
        <w:rPr>
          <w:noProof/>
        </w:rPr>
        <w:pict>
          <v:line id="Düz Bağlayıcı 16" o:spid="_x0000_s1026" style="position:absolute;left:0;text-align:left;z-index:251662848;visibility:visible;mso-position-horizontal-relative:text;mso-position-vertical-relative:text" from="259.5pt,51pt" to="264.75pt,7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" strokeweight=".5pt">
            <v:stroke joinstyle="miter"/>
          </v:line>
        </w:pict>
      </w:r>
      <w:r>
        <w:rPr>
          <w:rFonts w:ascii="Times New Roman" w:hAnsi="Times New Roman"/>
          <w:b/>
          <w:sz w:val="20"/>
          <w:szCs w:val="20"/>
        </w:rPr>
        <w:t>1)</w:t>
      </w:r>
      <w:r w:rsidRPr="00345D60">
        <w:rPr>
          <w:rFonts w:ascii="Times New Roman" w:hAnsi="Times New Roman"/>
          <w:b/>
          <w:bCs/>
          <w:sz w:val="20"/>
          <w:szCs w:val="20"/>
        </w:rPr>
        <w:t>Fosiller ile ilgili aşağıda verilen bilgilerden hangisi yanlıştır?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A) Fosillerin bazıları canlıların vücutlarının tümünden oluşabilir.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B) Bazı canlıların sadece izleri fosil olur.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C) Bitkilerin fosilleri oluşmaz.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D) Hayvan dişleri, kabukları ve kemikleri fosil olabilir</w:t>
      </w:r>
    </w:p>
    <w:p w:rsidR="004D23B4" w:rsidRPr="00345D60" w:rsidRDefault="004D23B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D23B4" w:rsidRPr="00345D60" w:rsidRDefault="004D23B4" w:rsidP="008F6D61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Adsız" style="position:absolute;left:0;text-align:left;margin-left:12pt;margin-top:.25pt;width:237.45pt;height:166.9pt;z-index:-251664896;visibility:visible">
            <v:imagedata r:id="rId5" o:title=""/>
          </v:shape>
        </w:pict>
      </w:r>
      <w:r>
        <w:rPr>
          <w:rFonts w:ascii="Times New Roman" w:hAnsi="Times New Roman"/>
          <w:b/>
          <w:sz w:val="20"/>
          <w:szCs w:val="20"/>
        </w:rPr>
        <w:t>2)</w:t>
      </w:r>
    </w:p>
    <w:p w:rsidR="004D23B4" w:rsidRPr="00345D60" w:rsidRDefault="004D23B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D23B4" w:rsidRPr="00345D60" w:rsidRDefault="004D23B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D23B4" w:rsidRPr="00345D60" w:rsidRDefault="004D23B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D23B4" w:rsidRDefault="004D23B4" w:rsidP="008F6D61">
      <w:pPr>
        <w:spacing w:after="0"/>
      </w:pPr>
    </w:p>
    <w:p w:rsidR="004D23B4" w:rsidRDefault="004D23B4" w:rsidP="008F6D61">
      <w:pPr>
        <w:spacing w:after="0"/>
      </w:pPr>
    </w:p>
    <w:p w:rsidR="004D23B4" w:rsidRDefault="004D23B4" w:rsidP="008F6D61">
      <w:pPr>
        <w:spacing w:after="0"/>
      </w:pPr>
    </w:p>
    <w:p w:rsidR="004D23B4" w:rsidRDefault="004D23B4" w:rsidP="008F6D61">
      <w:pPr>
        <w:spacing w:after="0"/>
      </w:pPr>
    </w:p>
    <w:p w:rsidR="004D23B4" w:rsidRDefault="004D23B4" w:rsidP="008F6D61">
      <w:pPr>
        <w:spacing w:after="0"/>
      </w:pPr>
    </w:p>
    <w:p w:rsidR="004D23B4" w:rsidRDefault="004D23B4" w:rsidP="008F6D61">
      <w:pPr>
        <w:spacing w:after="0"/>
      </w:pPr>
    </w:p>
    <w:p w:rsidR="004D23B4" w:rsidRDefault="004D23B4" w:rsidP="008F6D61">
      <w:pPr>
        <w:spacing w:after="0"/>
      </w:pPr>
    </w:p>
    <w:p w:rsidR="004D23B4" w:rsidRDefault="004D23B4" w:rsidP="008F6D61">
      <w:pPr>
        <w:spacing w:after="0"/>
      </w:pP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3)</w:t>
      </w:r>
      <w:r w:rsidRPr="00345D60">
        <w:rPr>
          <w:rFonts w:ascii="Times New Roman" w:hAnsi="Times New Roman"/>
          <w:iCs/>
          <w:sz w:val="20"/>
          <w:szCs w:val="20"/>
        </w:rPr>
        <w:t xml:space="preserve"> Fosilleri inceleyen bilim dalına ......................denir</w:t>
      </w:r>
      <w:r w:rsidRPr="00345D60">
        <w:rPr>
          <w:rFonts w:ascii="Times New Roman" w:hAnsi="Times New Roman"/>
          <w:i/>
          <w:iCs/>
          <w:sz w:val="20"/>
          <w:szCs w:val="20"/>
        </w:rPr>
        <w:t>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345D60">
        <w:rPr>
          <w:rFonts w:ascii="Times New Roman" w:hAnsi="Times New Roman"/>
          <w:b/>
          <w:bCs/>
          <w:sz w:val="20"/>
          <w:szCs w:val="20"/>
        </w:rPr>
        <w:t>Kerem'in yukarıda yaptığı tanımda yer alan boşluğa aşağıdaki kavramlardan hangisi yazılırsa doğru olur?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A) Arkeoloji     B) Paleontoloji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345D60">
        <w:rPr>
          <w:rFonts w:ascii="Times New Roman" w:hAnsi="Times New Roman"/>
          <w:sz w:val="20"/>
          <w:szCs w:val="20"/>
        </w:rPr>
        <w:t xml:space="preserve"> C) Biyoloji      D) Histoloji</w:t>
      </w:r>
    </w:p>
    <w:p w:rsidR="004D23B4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4)</w:t>
      </w:r>
      <w:r w:rsidRPr="00345D60">
        <w:rPr>
          <w:rFonts w:ascii="Times New Roman" w:hAnsi="Times New Roman"/>
          <w:b/>
          <w:bCs/>
          <w:sz w:val="20"/>
          <w:szCs w:val="20"/>
        </w:rPr>
        <w:t xml:space="preserve">Aşağıda doğal anıtlarla ilgili verilen bilgilerden hangisi </w:t>
      </w:r>
      <w:r w:rsidRPr="003313EE">
        <w:rPr>
          <w:rFonts w:ascii="Times New Roman" w:hAnsi="Times New Roman"/>
          <w:b/>
          <w:bCs/>
          <w:sz w:val="20"/>
          <w:szCs w:val="20"/>
          <w:u w:val="single"/>
        </w:rPr>
        <w:t>yanlıştır?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 xml:space="preserve">A) Yer kabuğunun oluşumu sürecinde ortaya çıkan yeryüzü </w:t>
      </w:r>
      <w:r w:rsidRPr="003313EE">
        <w:rPr>
          <w:rFonts w:ascii="Times New Roman" w:hAnsi="Times New Roman"/>
          <w:sz w:val="20"/>
          <w:szCs w:val="20"/>
        </w:rPr>
        <w:t>şekilleridir.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B) Ülkelerin başta gelen zenginlik kaynaklarıdır.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C) Bulundukları yerler halkın ve turistlerin ilgisini çeker.</w:t>
      </w:r>
    </w:p>
    <w:p w:rsidR="004D23B4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D) Kısa sürede oluşur ve insanlar tarafından yapılırlar</w:t>
      </w:r>
    </w:p>
    <w:p w:rsidR="004D23B4" w:rsidRDefault="004D23B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D23B4" w:rsidRPr="00345D60" w:rsidRDefault="004D23B4" w:rsidP="008F6D61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5)</w:t>
      </w:r>
      <w:r>
        <w:rPr>
          <w:rFonts w:ascii="Times New Roman" w:hAnsi="Times New Roman"/>
          <w:b/>
          <w:bCs/>
          <w:sz w:val="20"/>
          <w:szCs w:val="20"/>
        </w:rPr>
        <w:t xml:space="preserve">Aşağıda verilenlerden hangisi </w:t>
      </w:r>
      <w:r w:rsidRPr="00345D60">
        <w:rPr>
          <w:rFonts w:ascii="Times New Roman" w:hAnsi="Times New Roman"/>
          <w:b/>
          <w:bCs/>
          <w:sz w:val="20"/>
          <w:szCs w:val="20"/>
        </w:rPr>
        <w:t xml:space="preserve">hava kirliliğine karşı alınabilecek önlemlerden biri </w:t>
      </w:r>
      <w:r w:rsidRPr="003515CB">
        <w:rPr>
          <w:rFonts w:ascii="Times New Roman" w:hAnsi="Times New Roman"/>
          <w:b/>
          <w:bCs/>
          <w:sz w:val="20"/>
          <w:szCs w:val="20"/>
          <w:u w:val="single"/>
        </w:rPr>
        <w:t>değildir?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A) Sanayi tesisleri kurulurken yeşil alanların artırılması planlanmalıdır.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B) Arabaların egzozlarına filtre takılmalıdır.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C) Orman tahribatı önlenmelidir.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D) Ağaçlandırma çalışmaları azaltılmalıdır.</w:t>
      </w:r>
    </w:p>
    <w:p w:rsidR="004D23B4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345D60">
        <w:rPr>
          <w:rFonts w:ascii="Times New Roman" w:hAnsi="Times New Roman"/>
          <w:b/>
          <w:sz w:val="20"/>
          <w:szCs w:val="20"/>
        </w:rPr>
        <w:t>.</w:t>
      </w:r>
      <w:r w:rsidRPr="00345D60">
        <w:rPr>
          <w:rFonts w:ascii="Times New Roman" w:hAnsi="Times New Roman"/>
          <w:i/>
          <w:iCs/>
          <w:sz w:val="20"/>
          <w:szCs w:val="20"/>
        </w:rPr>
        <w:t xml:space="preserve"> Canlıların milyonlarca  yıl öncesinden günümüze kadar gelen kalıntı ya da izlerine ................... denir.</w:t>
      </w:r>
    </w:p>
    <w:p w:rsidR="004D23B4" w:rsidRPr="00345D60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345D60">
        <w:rPr>
          <w:rFonts w:ascii="Times New Roman" w:hAnsi="Times New Roman"/>
          <w:b/>
          <w:bCs/>
          <w:sz w:val="20"/>
          <w:szCs w:val="20"/>
        </w:rPr>
        <w:t>Yukarıdaki tanımda bulunan boşluğa aşağıdakilerden hangisi gelmelidir?</w:t>
      </w:r>
    </w:p>
    <w:p w:rsidR="004D23B4" w:rsidRDefault="004D23B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 xml:space="preserve">  A) Maden             B) Kayaç</w:t>
      </w:r>
      <w:r>
        <w:rPr>
          <w:rFonts w:ascii="Times New Roman" w:hAnsi="Times New Roman"/>
          <w:sz w:val="20"/>
          <w:szCs w:val="20"/>
        </w:rPr>
        <w:t xml:space="preserve">        C) Fosil        </w:t>
      </w:r>
      <w:r w:rsidRPr="00345D60">
        <w:rPr>
          <w:rFonts w:ascii="Times New Roman" w:hAnsi="Times New Roman"/>
          <w:sz w:val="20"/>
          <w:szCs w:val="20"/>
        </w:rPr>
        <w:t>D) Toprak</w:t>
      </w:r>
    </w:p>
    <w:p w:rsidR="004D23B4" w:rsidRDefault="004D23B4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sz w:val="20"/>
          <w:szCs w:val="20"/>
        </w:rPr>
      </w:pPr>
    </w:p>
    <w:p w:rsidR="004D23B4" w:rsidRDefault="004D23B4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8F6D61">
        <w:rPr>
          <w:rFonts w:ascii="Times New Roman" w:hAnsi="Times New Roman"/>
          <w:b/>
          <w:sz w:val="20"/>
          <w:szCs w:val="20"/>
        </w:rPr>
        <w:t>7</w:t>
      </w:r>
      <w:r w:rsidRPr="00345D60">
        <w:rPr>
          <w:rFonts w:ascii="Times New Roman" w:hAnsi="Times New Roman"/>
          <w:b/>
          <w:bCs/>
          <w:color w:val="000000"/>
          <w:sz w:val="20"/>
          <w:szCs w:val="20"/>
        </w:rPr>
        <w:t>.Berkan, bir elektrik devres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ine yeni bir ampul ekleyip pil </w:t>
      </w:r>
    </w:p>
    <w:p w:rsidR="004D23B4" w:rsidRDefault="004D23B4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/>
          <w:bCs/>
          <w:color w:val="000000"/>
          <w:sz w:val="20"/>
          <w:szCs w:val="20"/>
        </w:rPr>
        <w:t xml:space="preserve">sayısını sabit tutuyor. Berkan’ın yaptığı deneyde aşağıdaki </w:t>
      </w:r>
    </w:p>
    <w:p w:rsidR="004D23B4" w:rsidRPr="00345D60" w:rsidRDefault="004D23B4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/>
          <w:bCs/>
          <w:color w:val="000000"/>
          <w:sz w:val="20"/>
          <w:szCs w:val="20"/>
        </w:rPr>
        <w:t>olaylardan hangisi gerçekleşir?</w:t>
      </w:r>
    </w:p>
    <w:p w:rsidR="004D23B4" w:rsidRPr="00345D60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Cs/>
          <w:color w:val="000000"/>
          <w:sz w:val="20"/>
          <w:szCs w:val="20"/>
        </w:rPr>
        <w:t xml:space="preserve"> A) Ampul patlar.                     B) Pil bozulur.  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345D60">
        <w:rPr>
          <w:rFonts w:ascii="Times New Roman" w:hAnsi="Times New Roman"/>
          <w:bCs/>
          <w:color w:val="000000"/>
          <w:sz w:val="20"/>
          <w:szCs w:val="20"/>
        </w:rPr>
        <w:t>C) Bir değiş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iklik olmaz.         </w:t>
      </w:r>
      <w:r w:rsidRPr="00345D60">
        <w:rPr>
          <w:rFonts w:ascii="Times New Roman" w:hAnsi="Times New Roman"/>
          <w:bCs/>
          <w:color w:val="000000"/>
          <w:sz w:val="20"/>
          <w:szCs w:val="20"/>
        </w:rPr>
        <w:t xml:space="preserve">  D) Ampulün parlaklığı azalır</w:t>
      </w:r>
    </w:p>
    <w:p w:rsidR="004D23B4" w:rsidRDefault="004D23B4" w:rsidP="008F6D61">
      <w:pPr>
        <w:pStyle w:val="Style6"/>
        <w:tabs>
          <w:tab w:val="left" w:pos="555"/>
        </w:tabs>
        <w:rPr>
          <w:rFonts w:ascii="Times New Roman" w:hAnsi="Times New Roman"/>
        </w:rPr>
      </w:pPr>
    </w:p>
    <w:p w:rsidR="004D23B4" w:rsidRPr="008F6D61" w:rsidRDefault="004D23B4" w:rsidP="008F6D61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8F6D61">
        <w:rPr>
          <w:rFonts w:ascii="Times New Roman" w:hAnsi="Times New Roman"/>
          <w:b/>
        </w:rPr>
        <w:t>8</w:t>
      </w:r>
      <w:r w:rsidRPr="008F6D61">
        <w:rPr>
          <w:rStyle w:val="CharStyle0"/>
          <w:rFonts w:ascii="Times New Roman" w:eastAsia="Calibri" w:hAnsi="Times New Roman" w:cs="Times New Roman"/>
          <w:bCs/>
          <w:sz w:val="20"/>
        </w:rPr>
        <w:t>Aşağıdakilerden hangisi kültürel miraslarımızı koruyan uluslararası kuruluşun kısa adıdır?</w:t>
      </w:r>
    </w:p>
    <w:p w:rsidR="004D23B4" w:rsidRPr="008F6D61" w:rsidRDefault="004D23B4" w:rsidP="008F6D61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  <w:r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 xml:space="preserve">    </w:t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A) NATO</w:t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</w:r>
      <w:r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 xml:space="preserve">    </w:t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B) UNESCO</w:t>
      </w:r>
    </w:p>
    <w:p w:rsidR="004D23B4" w:rsidRPr="008F6D61" w:rsidRDefault="004D23B4" w:rsidP="008F6D61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  <w:r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 xml:space="preserve">    </w:t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C) TEMA</w:t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</w:r>
      <w:r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 xml:space="preserve">    </w:t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D) WHO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D23B4" w:rsidRPr="003515CB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>
        <w:rPr>
          <w:rFonts w:ascii="Times New Roman" w:hAnsi="Times New Roman" w:cs="Times New Roman"/>
          <w:b/>
        </w:rPr>
        <w:t>9)</w:t>
      </w:r>
      <w:r w:rsidRPr="003515CB">
        <w:rPr>
          <w:rStyle w:val="CharStyle0"/>
          <w:rFonts w:ascii="Times New Roman" w:eastAsia="Calibri" w:hAnsi="Times New Roman" w:cs="Times New Roman"/>
          <w:bCs/>
          <w:sz w:val="20"/>
        </w:rPr>
        <w:t xml:space="preserve">Aşağıdakilerden hangisi doğal anıtlardan biri </w:t>
      </w:r>
      <w:r w:rsidRPr="003515CB">
        <w:rPr>
          <w:rStyle w:val="CharStyle0"/>
          <w:rFonts w:ascii="Times New Roman" w:eastAsia="Calibri" w:hAnsi="Times New Roman" w:cs="Times New Roman"/>
          <w:bCs/>
          <w:sz w:val="20"/>
          <w:u w:val="single"/>
        </w:rPr>
        <w:t>değildir</w:t>
      </w:r>
      <w:r w:rsidRPr="003515CB">
        <w:rPr>
          <w:rStyle w:val="CharStyle0"/>
          <w:rFonts w:ascii="Times New Roman" w:eastAsia="Calibri" w:hAnsi="Times New Roman" w:cs="Times New Roman"/>
          <w:bCs/>
          <w:sz w:val="20"/>
        </w:rPr>
        <w:t>?</w:t>
      </w:r>
    </w:p>
    <w:p w:rsidR="004D23B4" w:rsidRPr="003515CB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</w:p>
    <w:p w:rsidR="004D23B4" w:rsidRPr="003515CB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3515CB">
        <w:rPr>
          <w:rFonts w:ascii="Times New Roman" w:hAnsi="Times New Roman" w:cs="Times New Roman"/>
        </w:rPr>
        <w:tab/>
      </w:r>
      <w:r w:rsidRPr="006E2925">
        <w:rPr>
          <w:rFonts w:ascii="Times New Roman" w:hAnsi="Times New Roman" w:cs="Times New Roman"/>
        </w:rPr>
        <w:pict>
          <v:shape id="_x0000_i1025" type="#_x0000_t75" style="width:67.5pt;height:40.5pt">
            <v:imagedata r:id="rId6" r:href="rId7"/>
          </v:shape>
        </w:pict>
      </w:r>
      <w:r w:rsidRPr="003515CB">
        <w:rPr>
          <w:rFonts w:ascii="Times New Roman" w:hAnsi="Times New Roman" w:cs="Times New Roman"/>
        </w:rPr>
        <w:tab/>
        <w:t xml:space="preserve">          </w:t>
      </w:r>
      <w:r w:rsidRPr="006E2925">
        <w:rPr>
          <w:rFonts w:ascii="Times New Roman" w:hAnsi="Times New Roman" w:cs="Times New Roman"/>
        </w:rPr>
        <w:pict>
          <v:shape id="_x0000_i1026" type="#_x0000_t75" style="width:71.25pt;height:42.75pt">
            <v:imagedata r:id="rId8" r:href="rId9"/>
          </v:shape>
        </w:pict>
      </w:r>
      <w:r w:rsidRPr="003515CB">
        <w:rPr>
          <w:rFonts w:ascii="Times New Roman" w:hAnsi="Times New Roman" w:cs="Times New Roman"/>
        </w:rPr>
        <w:t xml:space="preserve">  </w:t>
      </w:r>
    </w:p>
    <w:p w:rsidR="004D23B4" w:rsidRPr="003515CB" w:rsidRDefault="004D23B4" w:rsidP="003515CB">
      <w:pPr>
        <w:pStyle w:val="Style6"/>
        <w:numPr>
          <w:ilvl w:val="0"/>
          <w:numId w:val="1"/>
        </w:numPr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Peribacaları</w:t>
      </w: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  <w:t xml:space="preserve">    </w:t>
      </w:r>
      <w:r w:rsidRPr="003515CB">
        <w:rPr>
          <w:rStyle w:val="CharStyle0"/>
          <w:rFonts w:ascii="Times New Roman" w:eastAsia="Calibri" w:hAnsi="Times New Roman" w:cs="Times New Roman"/>
          <w:bCs/>
          <w:sz w:val="20"/>
        </w:rPr>
        <w:t>B)</w:t>
      </w: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 xml:space="preserve"> Pamukkale travertenleri</w:t>
      </w:r>
    </w:p>
    <w:p w:rsidR="004D23B4" w:rsidRPr="003515CB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</w:p>
    <w:p w:rsidR="004D23B4" w:rsidRPr="003515CB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3515CB">
        <w:rPr>
          <w:rFonts w:ascii="Times New Roman" w:hAnsi="Times New Roman" w:cs="Times New Roman"/>
        </w:rPr>
        <w:tab/>
      </w:r>
      <w:r w:rsidRPr="006E2925">
        <w:rPr>
          <w:rFonts w:ascii="Times New Roman" w:hAnsi="Times New Roman" w:cs="Times New Roman"/>
        </w:rPr>
        <w:pict>
          <v:shape id="_x0000_i1027" type="#_x0000_t75" style="width:63.75pt;height:48pt">
            <v:imagedata r:id="rId10" r:href="rId11"/>
          </v:shape>
        </w:pict>
      </w:r>
      <w:r w:rsidRPr="003515CB">
        <w:rPr>
          <w:rFonts w:ascii="Times New Roman" w:hAnsi="Times New Roman" w:cs="Times New Roman"/>
        </w:rPr>
        <w:t xml:space="preserve">               </w:t>
      </w:r>
      <w:r w:rsidRPr="006E2925">
        <w:rPr>
          <w:rFonts w:ascii="Times New Roman" w:hAnsi="Times New Roman" w:cs="Times New Roman"/>
        </w:rPr>
        <w:pict>
          <v:shape id="_x0000_i1028" type="#_x0000_t75" style="width:64.5pt;height:46.5pt">
            <v:imagedata r:id="rId12" r:href="rId13"/>
          </v:shape>
        </w:pict>
      </w:r>
    </w:p>
    <w:p w:rsidR="004D23B4" w:rsidRPr="003515CB" w:rsidRDefault="004D23B4" w:rsidP="003515CB">
      <w:pPr>
        <w:pStyle w:val="Style6"/>
        <w:numPr>
          <w:ilvl w:val="0"/>
          <w:numId w:val="2"/>
        </w:numPr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 xml:space="preserve">Manavgat  şelalesi            </w:t>
      </w:r>
      <w:r w:rsidRPr="003515CB">
        <w:rPr>
          <w:rStyle w:val="CharStyle0"/>
          <w:rFonts w:ascii="Times New Roman" w:eastAsia="Calibri" w:hAnsi="Times New Roman" w:cs="Times New Roman"/>
          <w:bCs/>
          <w:sz w:val="20"/>
        </w:rPr>
        <w:t xml:space="preserve">D) </w:t>
      </w: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Truva atı</w:t>
      </w: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Pr="003515CB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>
        <w:rPr>
          <w:noProof/>
        </w:rPr>
        <w:pict>
          <v:shape id="Resim 4" o:spid="_x0000_s1028" type="#_x0000_t75" style="position:absolute;margin-left:175.45pt;margin-top:6.5pt;width:215.45pt;height:146.25pt;z-index:-251663872;visibility:visible;mso-position-horizontal:right;mso-position-horizontal-relative:margin">
            <v:imagedata r:id="rId14" o:title=""/>
            <w10:wrap anchorx="margin"/>
          </v:shape>
        </w:pict>
      </w:r>
      <w:r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 xml:space="preserve">   </w:t>
      </w:r>
      <w:r>
        <w:rPr>
          <w:rStyle w:val="CharStyle0"/>
          <w:rFonts w:ascii="Times New Roman" w:eastAsia="Calibri" w:hAnsi="Times New Roman" w:cs="Times New Roman"/>
          <w:bCs/>
          <w:sz w:val="20"/>
        </w:rPr>
        <w:t>10)</w:t>
      </w: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Default="004D23B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4D23B4" w:rsidRPr="003515CB" w:rsidRDefault="004D23B4" w:rsidP="003515CB">
      <w:pPr>
        <w:spacing w:after="0"/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 11) </w:t>
      </w:r>
      <w:r w:rsidRPr="003515CB">
        <w:rPr>
          <w:rFonts w:ascii="Times New Roman" w:hAnsi="Times New Roman"/>
          <w:b/>
          <w:bCs/>
          <w:color w:val="000000"/>
          <w:sz w:val="20"/>
          <w:szCs w:val="20"/>
        </w:rPr>
        <w:t xml:space="preserve">Mantarlar için aşağıda verilenlerden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 </w:t>
      </w:r>
      <w:r w:rsidRPr="003515CB">
        <w:rPr>
          <w:rFonts w:ascii="Times New Roman" w:hAnsi="Times New Roman"/>
          <w:b/>
          <w:bCs/>
          <w:color w:val="000000"/>
          <w:sz w:val="20"/>
          <w:szCs w:val="20"/>
        </w:rPr>
        <w:t>hangisi </w:t>
      </w:r>
      <w:r w:rsidRPr="003515CB">
        <w:rPr>
          <w:rFonts w:ascii="Times New Roman" w:hAnsi="Times New Roman"/>
          <w:b/>
          <w:bCs/>
          <w:color w:val="000000"/>
          <w:sz w:val="20"/>
          <w:szCs w:val="20"/>
          <w:u w:val="single"/>
        </w:rPr>
        <w:t>yanlıştır</w:t>
      </w:r>
      <w:r w:rsidRPr="003515CB">
        <w:rPr>
          <w:rFonts w:ascii="Times New Roman" w:hAnsi="Times New Roman"/>
          <w:b/>
          <w:bCs/>
          <w:color w:val="000000"/>
          <w:sz w:val="20"/>
          <w:szCs w:val="20"/>
        </w:rPr>
        <w:t>?</w:t>
      </w:r>
    </w:p>
    <w:p w:rsidR="004D23B4" w:rsidRPr="003515CB" w:rsidRDefault="004D23B4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 w:rsidRPr="003515CB">
        <w:rPr>
          <w:rFonts w:ascii="Times New Roman" w:hAnsi="Times New Roman"/>
          <w:color w:val="000000"/>
          <w:sz w:val="20"/>
          <w:szCs w:val="20"/>
        </w:rPr>
        <w:t xml:space="preserve">    A) Yaprak ve çiçekleri yoktur.</w:t>
      </w:r>
    </w:p>
    <w:p w:rsidR="004D23B4" w:rsidRPr="003515CB" w:rsidRDefault="004D23B4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 w:rsidRPr="003515CB">
        <w:rPr>
          <w:rFonts w:ascii="Times New Roman" w:hAnsi="Times New Roman"/>
          <w:color w:val="000000"/>
          <w:sz w:val="20"/>
          <w:szCs w:val="20"/>
        </w:rPr>
        <w:t xml:space="preserve">    B) Bitki olarak kabul edilmezler.</w:t>
      </w:r>
    </w:p>
    <w:p w:rsidR="004D23B4" w:rsidRPr="003515CB" w:rsidRDefault="004D23B4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 w:rsidRPr="003515CB">
        <w:rPr>
          <w:rFonts w:ascii="Times New Roman" w:hAnsi="Times New Roman"/>
          <w:color w:val="000000"/>
          <w:sz w:val="20"/>
          <w:szCs w:val="20"/>
        </w:rPr>
        <w:t xml:space="preserve">    C) Çeşitli hastalıklara neden olan çeşitleri de vardır.</w:t>
      </w:r>
    </w:p>
    <w:p w:rsidR="004D23B4" w:rsidRDefault="004D23B4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 w:rsidRPr="003515CB">
        <w:rPr>
          <w:rFonts w:ascii="Times New Roman" w:hAnsi="Times New Roman"/>
          <w:color w:val="000000"/>
          <w:sz w:val="20"/>
          <w:szCs w:val="20"/>
        </w:rPr>
        <w:t>    D) Kendi besinlerini kendileri üretirler.</w:t>
      </w:r>
    </w:p>
    <w:p w:rsidR="004D23B4" w:rsidRDefault="004D23B4" w:rsidP="003515CB">
      <w:pPr>
        <w:spacing w:after="0"/>
        <w:rPr>
          <w:rFonts w:ascii="Times New Roman" w:hAnsi="Times New Roman"/>
          <w:b/>
          <w:color w:val="000000"/>
          <w:sz w:val="20"/>
          <w:szCs w:val="20"/>
        </w:rPr>
      </w:pPr>
    </w:p>
    <w:p w:rsidR="004D23B4" w:rsidRPr="003515CB" w:rsidRDefault="004D23B4" w:rsidP="003515CB">
      <w:pPr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 w:rsidRPr="003515CB">
        <w:rPr>
          <w:rFonts w:ascii="Times New Roman" w:hAnsi="Times New Roman"/>
          <w:b/>
          <w:color w:val="000000"/>
          <w:sz w:val="20"/>
          <w:szCs w:val="20"/>
        </w:rPr>
        <w:t>12)</w:t>
      </w:r>
      <w:r w:rsidRPr="003515CB">
        <w:rPr>
          <w:b/>
          <w:noProof/>
        </w:rPr>
        <w:t xml:space="preserve"> </w:t>
      </w:r>
    </w:p>
    <w:p w:rsidR="004D23B4" w:rsidRPr="003515CB" w:rsidRDefault="004D23B4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</w:t>
      </w:r>
      <w:r w:rsidRPr="00960C8A">
        <w:rPr>
          <w:b/>
          <w:noProof/>
        </w:rPr>
        <w:pict>
          <v:shape id="Resim 1" o:spid="_x0000_i1029" type="#_x0000_t75" style="width:107.25pt;height:65.25pt;visibility:visible">
            <v:imagedata r:id="rId15" o:title=""/>
          </v:shape>
        </w:pict>
      </w:r>
    </w:p>
    <w:p w:rsidR="004D23B4" w:rsidRPr="00CA7AD1" w:rsidRDefault="004D23B4" w:rsidP="00CA7AD1">
      <w:pPr>
        <w:spacing w:after="0"/>
        <w:rPr>
          <w:rFonts w:ascii="Times New Roman" w:hAnsi="Times New Roman"/>
          <w:b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 xml:space="preserve">Üsteki devredeki ampullerin parlaklığını </w:t>
      </w:r>
      <w:r w:rsidRPr="00CA7AD1">
        <w:rPr>
          <w:rFonts w:ascii="Times New Roman" w:hAnsi="Times New Roman"/>
          <w:b/>
          <w:sz w:val="20"/>
          <w:szCs w:val="20"/>
          <w:u w:val="single"/>
        </w:rPr>
        <w:t>azaltmak</w:t>
      </w:r>
      <w:r w:rsidRPr="00CA7AD1">
        <w:rPr>
          <w:rFonts w:ascii="Times New Roman" w:hAnsi="Times New Roman"/>
          <w:b/>
          <w:sz w:val="20"/>
          <w:szCs w:val="20"/>
        </w:rPr>
        <w:t xml:space="preserve">                           </w:t>
      </w:r>
      <w:r w:rsidRPr="00CA7AD1">
        <w:rPr>
          <w:rFonts w:ascii="Times New Roman" w:hAnsi="Times New Roman"/>
          <w:sz w:val="20"/>
          <w:szCs w:val="20"/>
        </w:rPr>
        <w:t xml:space="preserve">    </w:t>
      </w:r>
      <w:r w:rsidRPr="00CA7AD1">
        <w:rPr>
          <w:rFonts w:ascii="Times New Roman" w:hAnsi="Times New Roman"/>
          <w:b/>
          <w:sz w:val="20"/>
          <w:szCs w:val="20"/>
        </w:rPr>
        <w:t>için aşağıdakilerden hangileri yapılmalıdır?</w:t>
      </w:r>
    </w:p>
    <w:p w:rsidR="004D23B4" w:rsidRDefault="004D23B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 xml:space="preserve">     I.</w:t>
      </w:r>
      <w:r w:rsidRPr="00CA7AD1">
        <w:rPr>
          <w:rFonts w:ascii="Times New Roman" w:hAnsi="Times New Roman"/>
          <w:sz w:val="20"/>
          <w:szCs w:val="20"/>
        </w:rPr>
        <w:t xml:space="preserve"> Devreye pil eklenmelidir.      </w:t>
      </w:r>
      <w:r w:rsidRPr="00CA7AD1">
        <w:rPr>
          <w:rFonts w:ascii="Times New Roman" w:hAnsi="Times New Roman"/>
          <w:sz w:val="20"/>
          <w:szCs w:val="20"/>
        </w:rPr>
        <w:br/>
      </w:r>
      <w:r w:rsidRPr="00CA7AD1">
        <w:rPr>
          <w:rFonts w:ascii="Times New Roman" w:hAnsi="Times New Roman"/>
          <w:b/>
          <w:sz w:val="20"/>
          <w:szCs w:val="20"/>
        </w:rPr>
        <w:t xml:space="preserve">    II.</w:t>
      </w:r>
      <w:r w:rsidRPr="00CA7AD1">
        <w:rPr>
          <w:rFonts w:ascii="Times New Roman" w:hAnsi="Times New Roman"/>
          <w:sz w:val="20"/>
          <w:szCs w:val="20"/>
        </w:rPr>
        <w:t xml:space="preserve"> Devreye ampul eklenmelidir.</w:t>
      </w:r>
      <w:r w:rsidRPr="00CA7AD1">
        <w:rPr>
          <w:rFonts w:ascii="Times New Roman" w:hAnsi="Times New Roman"/>
          <w:sz w:val="20"/>
          <w:szCs w:val="20"/>
        </w:rPr>
        <w:br/>
      </w:r>
      <w:r w:rsidRPr="00CA7AD1">
        <w:rPr>
          <w:rFonts w:ascii="Times New Roman" w:hAnsi="Times New Roman"/>
          <w:b/>
          <w:sz w:val="20"/>
          <w:szCs w:val="20"/>
        </w:rPr>
        <w:t xml:space="preserve">   III.</w:t>
      </w:r>
      <w:r w:rsidRPr="00CA7AD1">
        <w:rPr>
          <w:rFonts w:ascii="Times New Roman" w:hAnsi="Times New Roman"/>
          <w:sz w:val="20"/>
          <w:szCs w:val="20"/>
        </w:rPr>
        <w:t xml:space="preserve">Devreden bir pil çıkarılmalıdır.  </w:t>
      </w:r>
    </w:p>
    <w:p w:rsidR="004D23B4" w:rsidRDefault="004D23B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4D23B4" w:rsidRDefault="004D23B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A7AD1">
        <w:rPr>
          <w:rFonts w:ascii="Times New Roman" w:hAnsi="Times New Roman"/>
          <w:sz w:val="20"/>
          <w:szCs w:val="20"/>
        </w:rPr>
        <w:t>A</w:t>
      </w:r>
      <w:r w:rsidRPr="00CA7AD1">
        <w:rPr>
          <w:rFonts w:ascii="Times New Roman" w:hAnsi="Times New Roman"/>
          <w:b/>
          <w:color w:val="000000"/>
          <w:sz w:val="20"/>
          <w:szCs w:val="20"/>
        </w:rPr>
        <w:t>)</w:t>
      </w:r>
      <w:r w:rsidRPr="00CA7AD1">
        <w:rPr>
          <w:rFonts w:ascii="Times New Roman" w:hAnsi="Times New Roman"/>
          <w:color w:val="000000"/>
          <w:sz w:val="20"/>
          <w:szCs w:val="20"/>
        </w:rPr>
        <w:t xml:space="preserve"> Yalnız III</w:t>
      </w:r>
      <w:r w:rsidRPr="00CA7AD1">
        <w:rPr>
          <w:rFonts w:ascii="Times New Roman" w:hAnsi="Times New Roman"/>
          <w:color w:val="FF0000"/>
          <w:sz w:val="20"/>
          <w:szCs w:val="20"/>
        </w:rPr>
        <w:t xml:space="preserve">  </w:t>
      </w:r>
      <w:r w:rsidRPr="00CA7AD1">
        <w:rPr>
          <w:rFonts w:ascii="Times New Roman" w:hAnsi="Times New Roman"/>
          <w:sz w:val="20"/>
          <w:szCs w:val="20"/>
        </w:rPr>
        <w:t xml:space="preserve">                     B</w:t>
      </w:r>
      <w:r w:rsidRPr="00CA7AD1">
        <w:rPr>
          <w:rFonts w:ascii="Times New Roman" w:hAnsi="Times New Roman"/>
          <w:b/>
          <w:sz w:val="20"/>
          <w:szCs w:val="20"/>
        </w:rPr>
        <w:t>)</w:t>
      </w:r>
      <w:r w:rsidRPr="00CA7AD1">
        <w:rPr>
          <w:rFonts w:ascii="Times New Roman" w:hAnsi="Times New Roman"/>
          <w:sz w:val="20"/>
          <w:szCs w:val="20"/>
        </w:rPr>
        <w:t xml:space="preserve"> II ve III</w:t>
      </w:r>
      <w:r w:rsidRPr="00CA7AD1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CA7AD1">
        <w:rPr>
          <w:rFonts w:ascii="Times New Roman" w:hAnsi="Times New Roman"/>
          <w:sz w:val="20"/>
          <w:szCs w:val="20"/>
        </w:rPr>
        <w:t xml:space="preserve">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Pr="00CA7AD1">
        <w:rPr>
          <w:rFonts w:ascii="Times New Roman" w:hAnsi="Times New Roman"/>
          <w:sz w:val="20"/>
          <w:szCs w:val="20"/>
        </w:rPr>
        <w:t>C</w:t>
      </w:r>
      <w:r w:rsidRPr="00CA7AD1">
        <w:rPr>
          <w:rFonts w:ascii="Times New Roman" w:hAnsi="Times New Roman"/>
          <w:b/>
          <w:sz w:val="20"/>
          <w:szCs w:val="20"/>
        </w:rPr>
        <w:t xml:space="preserve">) </w:t>
      </w:r>
      <w:r w:rsidRPr="00CA7AD1">
        <w:rPr>
          <w:rFonts w:ascii="Times New Roman" w:hAnsi="Times New Roman"/>
          <w:sz w:val="20"/>
          <w:szCs w:val="20"/>
        </w:rPr>
        <w:t xml:space="preserve">I ve III                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CA7AD1">
        <w:rPr>
          <w:rFonts w:ascii="Times New Roman" w:hAnsi="Times New Roman"/>
          <w:sz w:val="20"/>
          <w:szCs w:val="20"/>
        </w:rPr>
        <w:t xml:space="preserve">  </w:t>
      </w:r>
      <w:r w:rsidRPr="00CA7AD1">
        <w:rPr>
          <w:rFonts w:ascii="Times New Roman" w:hAnsi="Times New Roman"/>
          <w:b/>
          <w:sz w:val="20"/>
          <w:szCs w:val="20"/>
        </w:rPr>
        <w:t>D)</w:t>
      </w:r>
      <w:r w:rsidRPr="00CA7AD1">
        <w:rPr>
          <w:rFonts w:ascii="Times New Roman" w:hAnsi="Times New Roman"/>
          <w:sz w:val="20"/>
          <w:szCs w:val="20"/>
        </w:rPr>
        <w:t xml:space="preserve">  I ve II   </w:t>
      </w:r>
    </w:p>
    <w:p w:rsidR="004D23B4" w:rsidRPr="00CA7AD1" w:rsidRDefault="004D23B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4D23B4" w:rsidRPr="00CA7AD1" w:rsidRDefault="004D23B4" w:rsidP="00CA7AD1">
      <w:pPr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13) </w:t>
      </w:r>
      <w:r w:rsidRPr="00CA7AD1">
        <w:rPr>
          <w:rFonts w:ascii="Times New Roman" w:hAnsi="Times New Roman"/>
          <w:b/>
          <w:sz w:val="20"/>
          <w:szCs w:val="20"/>
        </w:rPr>
        <w:t xml:space="preserve">Aşağıdakilerden hangisi </w:t>
      </w:r>
      <w:r w:rsidRPr="00CA7AD1">
        <w:rPr>
          <w:rFonts w:ascii="Times New Roman" w:hAnsi="Times New Roman"/>
          <w:b/>
          <w:sz w:val="20"/>
          <w:szCs w:val="20"/>
          <w:u w:val="single"/>
        </w:rPr>
        <w:t>omurgasız</w:t>
      </w:r>
      <w:r w:rsidRPr="00CA7AD1">
        <w:rPr>
          <w:rFonts w:ascii="Times New Roman" w:hAnsi="Times New Roman"/>
          <w:b/>
          <w:sz w:val="20"/>
          <w:szCs w:val="20"/>
        </w:rPr>
        <w:t xml:space="preserve"> bir canlıdır ?</w:t>
      </w:r>
    </w:p>
    <w:p w:rsidR="004D23B4" w:rsidRDefault="004D23B4" w:rsidP="00CA7AD1">
      <w:pPr>
        <w:ind w:left="-142"/>
        <w:rPr>
          <w:rFonts w:ascii="Times New Roman" w:hAnsi="Times New Roman"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 xml:space="preserve">   </w:t>
      </w:r>
      <w:r w:rsidRPr="00CA7AD1">
        <w:rPr>
          <w:rFonts w:ascii="Times New Roman" w:hAnsi="Times New Roman"/>
          <w:sz w:val="20"/>
          <w:szCs w:val="20"/>
        </w:rPr>
        <w:t>A)Yılan      B)Kurbağa</w:t>
      </w:r>
      <w:r w:rsidRPr="00CA7AD1">
        <w:rPr>
          <w:rFonts w:ascii="Times New Roman" w:hAnsi="Times New Roman"/>
          <w:sz w:val="20"/>
          <w:szCs w:val="20"/>
        </w:rPr>
        <w:tab/>
        <w:t xml:space="preserve">     C) Örümcek</w:t>
      </w:r>
      <w:r w:rsidRPr="00CA7AD1">
        <w:rPr>
          <w:rFonts w:ascii="Times New Roman" w:hAnsi="Times New Roman"/>
          <w:sz w:val="20"/>
          <w:szCs w:val="20"/>
        </w:rPr>
        <w:tab/>
        <w:t xml:space="preserve">     D)Güvercin</w:t>
      </w:r>
    </w:p>
    <w:p w:rsidR="004D23B4" w:rsidRDefault="004D23B4" w:rsidP="00CA7AD1">
      <w:pPr>
        <w:ind w:left="-142"/>
        <w:rPr>
          <w:rFonts w:ascii="Times New Roman" w:hAnsi="Times New Roman"/>
          <w:sz w:val="20"/>
          <w:szCs w:val="20"/>
        </w:rPr>
      </w:pPr>
    </w:p>
    <w:p w:rsidR="004D23B4" w:rsidRDefault="004D23B4" w:rsidP="00CA7AD1">
      <w:pPr>
        <w:ind w:left="-142"/>
        <w:rPr>
          <w:rFonts w:ascii="Times New Roman" w:hAnsi="Times New Roman"/>
          <w:sz w:val="20"/>
          <w:szCs w:val="20"/>
        </w:rPr>
      </w:pPr>
    </w:p>
    <w:p w:rsidR="004D23B4" w:rsidRDefault="004D23B4" w:rsidP="00CA7AD1">
      <w:pPr>
        <w:ind w:left="-142"/>
        <w:rPr>
          <w:rFonts w:ascii="Times New Roman" w:hAnsi="Times New Roman"/>
          <w:sz w:val="20"/>
          <w:szCs w:val="20"/>
        </w:rPr>
      </w:pPr>
    </w:p>
    <w:p w:rsidR="004D23B4" w:rsidRPr="00CA7AD1" w:rsidRDefault="004D23B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  <w:r w:rsidRPr="00CA7AD1">
        <w:rPr>
          <w:rFonts w:ascii="Times New Roman" w:hAnsi="Times New Roman"/>
          <w:b/>
          <w:iCs/>
          <w:sz w:val="20"/>
          <w:szCs w:val="20"/>
        </w:rPr>
        <w:t>14)</w:t>
      </w:r>
      <w:r w:rsidRPr="00CA7AD1">
        <w:rPr>
          <w:rFonts w:ascii="Times New Roman" w:hAnsi="Times New Roman"/>
          <w:b/>
          <w:sz w:val="20"/>
          <w:szCs w:val="20"/>
        </w:rPr>
        <w:t xml:space="preserve">Evlerimizdeki elektrik düğmelerinin, bir devrede karşılık geldiği elemanın sembolik gösterimi </w:t>
      </w:r>
    </w:p>
    <w:p w:rsidR="004D23B4" w:rsidRPr="00CA7AD1" w:rsidRDefault="004D23B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>hangisidir?</w:t>
      </w:r>
    </w:p>
    <w:p w:rsidR="004D23B4" w:rsidRDefault="004D23B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oval id="Oval 10" o:spid="_x0000_s1029" style="position:absolute;margin-left:192.85pt;margin-top:6.3pt;width:7.5pt;height:5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" fillcolor="black"/>
        </w:pict>
      </w:r>
      <w:r>
        <w:rPr>
          <w:noProof/>
        </w:rPr>
        <w:pict>
          <v:oval id="Oval 9" o:spid="_x0000_s1030" style="position:absolute;margin-left:173.35pt;margin-top:6.3pt;width:7.5pt;height:5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" fillcolor="black"/>
        </w:pict>
      </w:r>
      <w:r w:rsidRPr="00CA7AD1">
        <w:rPr>
          <w:rFonts w:ascii="Times New Roman" w:hAnsi="Times New Roman"/>
          <w:sz w:val="20"/>
          <w:szCs w:val="20"/>
        </w:rPr>
        <w:t xml:space="preserve">     A) </w:t>
      </w:r>
      <w:r w:rsidRPr="00960C8A">
        <w:rPr>
          <w:rFonts w:ascii="Times New Roman" w:hAnsi="Times New Roman"/>
          <w:noProof/>
          <w:sz w:val="20"/>
          <w:szCs w:val="20"/>
        </w:rPr>
        <w:pict>
          <v:shape id="Resim 4" o:spid="_x0000_i1030" type="#_x0000_t75" style="width:55.5pt;height:14.25pt;visibility:visible">
            <v:imagedata r:id="rId16" o:title=""/>
          </v:shape>
        </w:pict>
      </w:r>
      <w:r w:rsidRPr="00CA7AD1">
        <w:rPr>
          <w:rFonts w:ascii="Times New Roman" w:hAnsi="Times New Roman"/>
          <w:sz w:val="20"/>
          <w:szCs w:val="20"/>
        </w:rPr>
        <w:tab/>
      </w:r>
      <w:r w:rsidRPr="00CA7AD1">
        <w:rPr>
          <w:rFonts w:ascii="Times New Roman" w:hAnsi="Times New Roman"/>
          <w:sz w:val="20"/>
          <w:szCs w:val="20"/>
        </w:rPr>
        <w:tab/>
        <w:t xml:space="preserve">B) </w:t>
      </w:r>
      <w:r w:rsidRPr="00960C8A">
        <w:rPr>
          <w:rFonts w:ascii="Times New Roman" w:hAnsi="Times New Roman"/>
          <w:noProof/>
          <w:sz w:val="20"/>
          <w:szCs w:val="20"/>
        </w:rPr>
        <w:pict>
          <v:shape id="Resim 5" o:spid="_x0000_i1031" type="#_x0000_t75" style="width:60pt;height:18pt;visibility:visible">
            <v:imagedata r:id="rId17" o:title=""/>
          </v:shape>
        </w:pict>
      </w:r>
      <w:r w:rsidRPr="00CA7AD1">
        <w:rPr>
          <w:rFonts w:ascii="Times New Roman" w:hAnsi="Times New Roman"/>
          <w:sz w:val="20"/>
          <w:szCs w:val="20"/>
        </w:rPr>
        <w:tab/>
      </w:r>
      <w:r w:rsidRPr="00CA7AD1">
        <w:rPr>
          <w:rFonts w:ascii="Times New Roman" w:hAnsi="Times New Roman"/>
          <w:sz w:val="20"/>
          <w:szCs w:val="20"/>
        </w:rPr>
        <w:tab/>
      </w:r>
    </w:p>
    <w:p w:rsidR="004D23B4" w:rsidRPr="00CA7AD1" w:rsidRDefault="004D23B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31" type="#_x0000_t62" style="position:absolute;margin-left:47.9pt;margin-top:6.85pt;width:73.3pt;height:2in;rotation:9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" adj="2561,-2400">
            <v:textbox>
              <w:txbxContent>
                <w:p w:rsidR="004D23B4" w:rsidRPr="00CA7AD1" w:rsidRDefault="004D23B4" w:rsidP="00CA7AD1">
                  <w:pPr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CA7AD1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Bir devrede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ampul sayısı sabit tutulup</w:t>
                  </w:r>
                  <w:r w:rsidRPr="00CA7AD1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sadece  pil sayısı artırılırsa hangisi </w:t>
                  </w:r>
                  <w:r w:rsidRPr="00CA7AD1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0"/>
                      <w:szCs w:val="20"/>
                      <w:u w:val="single"/>
                      <w:shd w:val="clear" w:color="auto" w:fill="FFFFFF"/>
                    </w:rPr>
                    <w:t>bağımsız değişken</w:t>
                  </w:r>
                  <w:r w:rsidRPr="00CA7AD1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</w:t>
                  </w:r>
                  <w:r w:rsidRPr="00CA7AD1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olur?</w:t>
                  </w:r>
                </w:p>
                <w:p w:rsidR="004D23B4" w:rsidRDefault="004D23B4" w:rsidP="00CA7AD1">
                  <w:pPr>
                    <w:rPr>
                      <w:bCs/>
                      <w:color w:val="000000"/>
                      <w:szCs w:val="18"/>
                      <w:shd w:val="clear" w:color="auto" w:fill="FFFFFF"/>
                    </w:rPr>
                  </w:pPr>
                </w:p>
                <w:p w:rsidR="004D23B4" w:rsidRPr="000B6398" w:rsidRDefault="004D23B4" w:rsidP="00CA7AD1">
                  <w:pPr>
                    <w:rPr>
                      <w:b/>
                      <w:bCs/>
                      <w:color w:val="000000"/>
                      <w:szCs w:val="18"/>
                      <w:shd w:val="clear" w:color="auto" w:fill="FFFFFF"/>
                    </w:rPr>
                  </w:pPr>
                </w:p>
                <w:p w:rsidR="004D23B4" w:rsidRDefault="004D23B4" w:rsidP="00CA7AD1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Resim 16" o:spid="_x0000_s1032" type="#_x0000_t75" alt="https://encrypted-tbn0.gstatic.com/images?q=tbn:ANd9GcReFgfi9F6VzVD29y-F1Erxr84drKcO718kbG59CQa9A5eHJyZf" style="position:absolute;margin-left:175.5pt;margin-top:31.5pt;width:62.25pt;height:65.25pt;z-index:251654656;visibility:visible">
            <v:imagedata r:id="rId18" o:title=""/>
          </v:shape>
        </w:pict>
      </w:r>
      <w:r>
        <w:rPr>
          <w:rFonts w:ascii="Times New Roman" w:hAnsi="Times New Roman"/>
          <w:sz w:val="20"/>
          <w:szCs w:val="20"/>
        </w:rPr>
        <w:t xml:space="preserve"> </w:t>
      </w:r>
      <w:r w:rsidRPr="00CA7AD1">
        <w:rPr>
          <w:rFonts w:ascii="Times New Roman" w:hAnsi="Times New Roman"/>
          <w:sz w:val="20"/>
          <w:szCs w:val="20"/>
        </w:rPr>
        <w:t xml:space="preserve"> C) </w:t>
      </w:r>
      <w:r w:rsidRPr="00960C8A">
        <w:rPr>
          <w:rFonts w:ascii="Times New Roman" w:hAnsi="Times New Roman"/>
          <w:noProof/>
          <w:sz w:val="20"/>
          <w:szCs w:val="20"/>
        </w:rPr>
        <w:pict>
          <v:shape id="Resim 6" o:spid="_x0000_i1032" type="#_x0000_t75" style="width:53.25pt;height:27.75pt;visibility:visible">
            <v:imagedata r:id="rId19" o:title=""/>
          </v:shape>
        </w:pict>
      </w:r>
      <w:r w:rsidRPr="00CA7AD1">
        <w:rPr>
          <w:rFonts w:ascii="Times New Roman" w:hAnsi="Times New Roman"/>
          <w:sz w:val="20"/>
          <w:szCs w:val="20"/>
        </w:rPr>
        <w:tab/>
      </w:r>
      <w:r w:rsidRPr="00CA7AD1">
        <w:rPr>
          <w:rFonts w:ascii="Times New Roman" w:hAnsi="Times New Roman"/>
          <w:sz w:val="20"/>
          <w:szCs w:val="20"/>
        </w:rPr>
        <w:tab/>
        <w:t>D)</w:t>
      </w:r>
      <w:r w:rsidRPr="00CA7AD1">
        <w:rPr>
          <w:rFonts w:ascii="Times New Roman" w:hAnsi="Times New Roman"/>
          <w:noProof/>
          <w:sz w:val="20"/>
          <w:szCs w:val="20"/>
        </w:rPr>
        <w:t xml:space="preserve"> </w:t>
      </w:r>
      <w:r w:rsidRPr="00960C8A">
        <w:rPr>
          <w:rFonts w:ascii="Times New Roman" w:hAnsi="Times New Roman"/>
          <w:noProof/>
          <w:sz w:val="20"/>
          <w:szCs w:val="20"/>
        </w:rPr>
        <w:pict>
          <v:shape id="Resim 7" o:spid="_x0000_i1033" type="#_x0000_t75" style="width:65.25pt;height:30.75pt;visibility:visible">
            <v:imagedata r:id="rId20" o:title=""/>
          </v:shape>
        </w:pict>
      </w:r>
      <w:r w:rsidRPr="00CA7AD1">
        <w:rPr>
          <w:rFonts w:ascii="Times New Roman" w:hAnsi="Times New Roman"/>
          <w:sz w:val="20"/>
          <w:szCs w:val="20"/>
        </w:rPr>
        <w:t xml:space="preserve">        </w:t>
      </w:r>
    </w:p>
    <w:p w:rsidR="004D23B4" w:rsidRDefault="004D23B4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4D23B4" w:rsidRPr="00C3525B" w:rsidRDefault="004D23B4" w:rsidP="00CA7AD1">
      <w:pPr>
        <w:spacing w:after="0"/>
        <w:rPr>
          <w:rFonts w:ascii="Times New Roman" w:hAnsi="Times New Roman"/>
          <w:b/>
          <w:iCs/>
          <w:sz w:val="20"/>
          <w:szCs w:val="20"/>
        </w:rPr>
      </w:pPr>
      <w:r w:rsidRPr="00C3525B">
        <w:rPr>
          <w:rFonts w:ascii="Times New Roman" w:hAnsi="Times New Roman"/>
          <w:b/>
          <w:iCs/>
          <w:sz w:val="20"/>
          <w:szCs w:val="20"/>
        </w:rPr>
        <w:t>15)</w:t>
      </w:r>
    </w:p>
    <w:p w:rsidR="004D23B4" w:rsidRPr="00CA7AD1" w:rsidRDefault="004D23B4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4D23B4" w:rsidRPr="00CA7AD1" w:rsidRDefault="004D23B4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4D23B4" w:rsidRPr="00CA7AD1" w:rsidRDefault="004D23B4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4D23B4" w:rsidRDefault="004D23B4" w:rsidP="00CA7AD1">
      <w:pPr>
        <w:spacing w:after="0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  </w:t>
      </w:r>
    </w:p>
    <w:p w:rsidR="004D23B4" w:rsidRDefault="004D23B4" w:rsidP="00CA7AD1">
      <w:pPr>
        <w:spacing w:after="0"/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A</w:t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 xml:space="preserve"> 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)Pil sayısı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ab/>
        <w:t xml:space="preserve">                       B) Ampul parlaklığı </w:t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br/>
        <w:t xml:space="preserve">   C)Ampul sayısı </w:t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ab/>
        <w:t xml:space="preserve">         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D) Kablo uzunluğu</w:t>
      </w:r>
    </w:p>
    <w:p w:rsidR="004D23B4" w:rsidRPr="00C3525B" w:rsidRDefault="004D23B4" w:rsidP="00CA7AD1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C3525B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16)</w:t>
      </w:r>
    </w:p>
    <w:p w:rsidR="004D23B4" w:rsidRDefault="004D23B4" w:rsidP="00CA7AD1">
      <w:pPr>
        <w:spacing w:after="0"/>
        <w:rPr>
          <w:rFonts w:ascii="Times New Roman" w:hAnsi="Times New Roman"/>
          <w:sz w:val="20"/>
          <w:szCs w:val="20"/>
        </w:rPr>
      </w:pPr>
      <w:r w:rsidRPr="00136268">
        <w:rPr>
          <w:noProof/>
        </w:rPr>
        <w:pict>
          <v:shape id="Resim 76" o:spid="_x0000_i1034" type="#_x0000_t75" style="width:219.75pt;height:74.25pt;visibility:visible">
            <v:imagedata r:id="rId21" o:title=""/>
          </v:shape>
        </w:pict>
      </w:r>
    </w:p>
    <w:p w:rsidR="004D23B4" w:rsidRPr="00C3525B" w:rsidRDefault="004D23B4" w:rsidP="00C3525B">
      <w:pPr>
        <w:rPr>
          <w:rFonts w:ascii="Times New Roman" w:hAnsi="Times New Roman"/>
          <w:b/>
          <w:color w:val="000000"/>
          <w:sz w:val="20"/>
          <w:szCs w:val="20"/>
        </w:rPr>
      </w:pPr>
      <w:r w:rsidRPr="00C3525B">
        <w:rPr>
          <w:rFonts w:ascii="Times New Roman" w:hAnsi="Times New Roman"/>
          <w:color w:val="000000"/>
          <w:sz w:val="20"/>
          <w:szCs w:val="20"/>
        </w:rPr>
        <w:t>Yukarıdaki kavram haritasında</w:t>
      </w:r>
      <w:r w:rsidRPr="00C3525B">
        <w:rPr>
          <w:rFonts w:ascii="Times New Roman" w:hAnsi="Times New Roman"/>
          <w:b/>
          <w:color w:val="000000"/>
          <w:sz w:val="20"/>
          <w:szCs w:val="20"/>
        </w:rPr>
        <w:t xml:space="preserve"> A,B,C,D,E ile belirtilen yerlere </w:t>
      </w:r>
      <w:r w:rsidRPr="00C3525B">
        <w:rPr>
          <w:rFonts w:ascii="Times New Roman" w:hAnsi="Times New Roman"/>
          <w:color w:val="000000"/>
          <w:sz w:val="20"/>
          <w:szCs w:val="20"/>
        </w:rPr>
        <w:t>aşağıdakilerden hangisi</w:t>
      </w:r>
      <w:r w:rsidRPr="00C3525B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C3525B">
        <w:rPr>
          <w:rFonts w:ascii="Times New Roman" w:hAnsi="Times New Roman"/>
          <w:b/>
          <w:color w:val="000000"/>
          <w:sz w:val="20"/>
          <w:szCs w:val="20"/>
          <w:u w:val="single"/>
        </w:rPr>
        <w:t>yazılamaz</w:t>
      </w:r>
      <w:r w:rsidRPr="00C3525B">
        <w:rPr>
          <w:rFonts w:ascii="Times New Roman" w:hAnsi="Times New Roman"/>
          <w:b/>
          <w:color w:val="000000"/>
          <w:sz w:val="20"/>
          <w:szCs w:val="20"/>
        </w:rPr>
        <w:t>?</w:t>
      </w:r>
    </w:p>
    <w:p w:rsidR="004D23B4" w:rsidRDefault="004D23B4" w:rsidP="00C3525B">
      <w:pPr>
        <w:rPr>
          <w:rFonts w:ascii="Times New Roman" w:hAnsi="Times New Roman"/>
          <w:color w:val="000000"/>
          <w:sz w:val="20"/>
          <w:szCs w:val="20"/>
        </w:rPr>
      </w:pPr>
      <w:r w:rsidRPr="00C3525B">
        <w:rPr>
          <w:rFonts w:ascii="Times New Roman" w:hAnsi="Times New Roman"/>
          <w:color w:val="000000"/>
          <w:sz w:val="20"/>
          <w:szCs w:val="20"/>
        </w:rPr>
        <w:t>A) kuşlar      B) kurbağalar     C) böcekler      D) balıklar</w:t>
      </w:r>
    </w:p>
    <w:p w:rsidR="004D23B4" w:rsidRDefault="004D23B4" w:rsidP="00C3525B">
      <w:pPr>
        <w:rPr>
          <w:rFonts w:ascii="Times New Roman" w:hAnsi="Times New Roman"/>
          <w:b/>
          <w:color w:val="000000"/>
          <w:sz w:val="20"/>
          <w:szCs w:val="20"/>
        </w:rPr>
      </w:pPr>
      <w:r w:rsidRPr="00DC35AD">
        <w:rPr>
          <w:rFonts w:ascii="Times New Roman" w:hAnsi="Times New Roman"/>
          <w:b/>
          <w:color w:val="000000"/>
          <w:sz w:val="20"/>
          <w:szCs w:val="20"/>
        </w:rPr>
        <w:t>17)</w:t>
      </w:r>
    </w:p>
    <w:p w:rsidR="004D23B4" w:rsidRDefault="004D23B4" w:rsidP="00DC35AD">
      <w:pPr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 w:rsidRPr="00136268">
        <w:rPr>
          <w:noProof/>
        </w:rPr>
        <w:pict>
          <v:shape id="Resim 33" o:spid="_x0000_i1035" type="#_x0000_t75" style="width:117.75pt;height:173.25pt;visibility:visible">
            <v:imagedata r:id="rId22" o:title=""/>
          </v:shape>
        </w:pict>
      </w:r>
      <w:r w:rsidRPr="00136268">
        <w:rPr>
          <w:noProof/>
        </w:rPr>
        <w:pict>
          <v:shape id="Resim 34" o:spid="_x0000_i1036" type="#_x0000_t75" style="width:110.25pt;height:174pt;visibility:visible">
            <v:imagedata r:id="rId23" o:title=""/>
          </v:shape>
        </w:pict>
      </w:r>
      <w:r w:rsidRPr="00C3525B">
        <w:rPr>
          <w:rFonts w:ascii="Times New Roman" w:hAnsi="Times New Roman"/>
          <w:sz w:val="20"/>
          <w:szCs w:val="20"/>
        </w:rPr>
        <w:t xml:space="preserve">Yukarıda verilen örnekler </w:t>
      </w:r>
      <w:r w:rsidRPr="00C3525B">
        <w:rPr>
          <w:rFonts w:ascii="Times New Roman" w:hAnsi="Times New Roman"/>
          <w:sz w:val="20"/>
          <w:szCs w:val="20"/>
          <w:u w:val="single"/>
        </w:rPr>
        <w:t>sırasıyla</w:t>
      </w:r>
      <w:r w:rsidRPr="00C3525B">
        <w:rPr>
          <w:rFonts w:ascii="Times New Roman" w:hAnsi="Times New Roman"/>
          <w:sz w:val="20"/>
          <w:szCs w:val="20"/>
        </w:rPr>
        <w:t xml:space="preserve"> hangi fosil çeşitlerine ait örneklerdir?</w:t>
      </w:r>
      <w:r w:rsidRPr="00C3525B">
        <w:rPr>
          <w:rFonts w:ascii="Times New Roman" w:hAnsi="Times New Roman"/>
          <w:sz w:val="20"/>
          <w:szCs w:val="20"/>
          <w:u w:val="single"/>
        </w:rPr>
        <w:t xml:space="preserve">  </w:t>
      </w:r>
      <w:r w:rsidRPr="00C3525B">
        <w:rPr>
          <w:rFonts w:ascii="Times New Roman" w:hAnsi="Times New Roman"/>
          <w:sz w:val="20"/>
          <w:szCs w:val="20"/>
        </w:rPr>
        <w:t xml:space="preserve">                                   </w:t>
      </w:r>
      <w:r>
        <w:rPr>
          <w:rFonts w:ascii="Times New Roman" w:hAnsi="Times New Roman"/>
          <w:sz w:val="20"/>
          <w:szCs w:val="20"/>
          <w:u w:val="single"/>
        </w:rPr>
        <w:t xml:space="preserve">  </w:t>
      </w:r>
      <w:r w:rsidRPr="00C3525B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C3525B">
        <w:t xml:space="preserve"> </w:t>
      </w:r>
    </w:p>
    <w:p w:rsidR="004D23B4" w:rsidRPr="00DC35AD" w:rsidRDefault="004D23B4" w:rsidP="00DC35AD">
      <w:pPr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 w:rsidRPr="00DC35AD">
        <w:rPr>
          <w:rFonts w:ascii="Times New Roman" w:hAnsi="Times New Roman"/>
          <w:b/>
          <w:color w:val="000000"/>
          <w:sz w:val="20"/>
          <w:szCs w:val="20"/>
        </w:rPr>
        <w:t xml:space="preserve">         </w:t>
      </w:r>
      <w:r w:rsidRPr="00DC35AD">
        <w:rPr>
          <w:rFonts w:ascii="Times New Roman" w:hAnsi="Times New Roman"/>
          <w:b/>
          <w:color w:val="000000"/>
          <w:sz w:val="20"/>
          <w:szCs w:val="20"/>
          <w:u w:val="single"/>
        </w:rPr>
        <w:t xml:space="preserve">   1  </w:t>
      </w:r>
      <w:r w:rsidRPr="00DC35AD">
        <w:rPr>
          <w:rFonts w:ascii="Times New Roman" w:hAnsi="Times New Roman"/>
          <w:b/>
          <w:color w:val="000000"/>
          <w:sz w:val="20"/>
          <w:szCs w:val="20"/>
        </w:rPr>
        <w:t xml:space="preserve">                                           </w:t>
      </w:r>
      <w:r w:rsidRPr="00DC35AD"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  <w:u w:val="single"/>
        </w:rPr>
        <w:t xml:space="preserve"> 2 </w:t>
      </w:r>
      <w:r w:rsidRPr="00DC35AD">
        <w:rPr>
          <w:u w:val="single"/>
        </w:rPr>
        <w:t xml:space="preserve">   </w:t>
      </w:r>
      <w:r w:rsidRPr="00DC35AD">
        <w:t xml:space="preserve">                                                                     </w:t>
      </w:r>
    </w:p>
    <w:p w:rsidR="004D23B4" w:rsidRDefault="004D23B4" w:rsidP="00DC35AD">
      <w:pPr>
        <w:spacing w:after="0"/>
      </w:pPr>
      <w:r w:rsidRPr="00C3525B">
        <w:rPr>
          <w:rFonts w:ascii="Times New Roman" w:hAnsi="Times New Roman"/>
          <w:sz w:val="20"/>
          <w:szCs w:val="20"/>
        </w:rPr>
        <w:t>A)</w:t>
      </w:r>
      <w:r>
        <w:rPr>
          <w:rFonts w:ascii="Times New Roman" w:hAnsi="Times New Roman"/>
          <w:sz w:val="20"/>
          <w:szCs w:val="20"/>
        </w:rPr>
        <w:t xml:space="preserve"> Tüm v</w:t>
      </w:r>
      <w:r w:rsidRPr="00C3525B">
        <w:rPr>
          <w:rFonts w:ascii="Times New Roman" w:hAnsi="Times New Roman"/>
          <w:sz w:val="20"/>
          <w:szCs w:val="20"/>
        </w:rPr>
        <w:t xml:space="preserve">ücut </w:t>
      </w:r>
      <w:r>
        <w:rPr>
          <w:rFonts w:ascii="Times New Roman" w:hAnsi="Times New Roman"/>
          <w:sz w:val="20"/>
          <w:szCs w:val="20"/>
        </w:rPr>
        <w:t xml:space="preserve">fosili                     </w:t>
      </w:r>
      <w:r w:rsidRPr="00C3525B">
        <w:rPr>
          <w:rFonts w:ascii="Times New Roman" w:hAnsi="Times New Roman"/>
          <w:sz w:val="20"/>
          <w:szCs w:val="20"/>
        </w:rPr>
        <w:t xml:space="preserve">    İz fosili</w:t>
      </w:r>
    </w:p>
    <w:p w:rsidR="004D23B4" w:rsidRPr="00C3525B" w:rsidRDefault="004D23B4" w:rsidP="00DC35AD">
      <w:pPr>
        <w:spacing w:after="0"/>
      </w:pPr>
      <w:r w:rsidRPr="00C3525B">
        <w:rPr>
          <w:rFonts w:ascii="Times New Roman" w:hAnsi="Times New Roman"/>
          <w:sz w:val="20"/>
          <w:szCs w:val="20"/>
        </w:rPr>
        <w:t xml:space="preserve">B) İz fosili      </w:t>
      </w:r>
      <w:r>
        <w:rPr>
          <w:rFonts w:ascii="Times New Roman" w:hAnsi="Times New Roman"/>
          <w:sz w:val="20"/>
          <w:szCs w:val="20"/>
        </w:rPr>
        <w:t xml:space="preserve">                               Tüm v</w:t>
      </w:r>
      <w:r w:rsidRPr="00C3525B">
        <w:rPr>
          <w:rFonts w:ascii="Times New Roman" w:hAnsi="Times New Roman"/>
          <w:sz w:val="20"/>
          <w:szCs w:val="20"/>
        </w:rPr>
        <w:t>ücut fosili</w:t>
      </w:r>
    </w:p>
    <w:p w:rsidR="004D23B4" w:rsidRPr="00C3525B" w:rsidRDefault="004D23B4" w:rsidP="00DC35AD">
      <w:pPr>
        <w:spacing w:after="0"/>
        <w:rPr>
          <w:rFonts w:ascii="Times New Roman" w:hAnsi="Times New Roman"/>
          <w:sz w:val="20"/>
          <w:szCs w:val="20"/>
        </w:rPr>
      </w:pPr>
      <w:r w:rsidRPr="00C3525B">
        <w:rPr>
          <w:rFonts w:ascii="Times New Roman" w:hAnsi="Times New Roman"/>
          <w:sz w:val="20"/>
          <w:szCs w:val="20"/>
        </w:rPr>
        <w:t>C) İz fosili                                      İz fosili</w:t>
      </w:r>
    </w:p>
    <w:p w:rsidR="004D23B4" w:rsidRDefault="004D23B4" w:rsidP="00DC35AD">
      <w:pPr>
        <w:spacing w:after="0"/>
        <w:rPr>
          <w:rFonts w:ascii="Times New Roman" w:hAnsi="Times New Roman"/>
          <w:sz w:val="20"/>
          <w:szCs w:val="20"/>
        </w:rPr>
      </w:pPr>
      <w:r w:rsidRPr="00DC35AD">
        <w:rPr>
          <w:rFonts w:ascii="Times New Roman" w:hAnsi="Times New Roman"/>
          <w:sz w:val="20"/>
          <w:szCs w:val="20"/>
        </w:rPr>
        <w:t>D) Tüm vücut fosili                      Tüm vücut fosili</w:t>
      </w:r>
    </w:p>
    <w:p w:rsidR="004D23B4" w:rsidRPr="00DC35AD" w:rsidRDefault="004D23B4" w:rsidP="00DC35AD">
      <w:pPr>
        <w:spacing w:after="0"/>
        <w:rPr>
          <w:rFonts w:ascii="Times New Roman" w:hAnsi="Times New Roman"/>
          <w:sz w:val="20"/>
          <w:szCs w:val="20"/>
        </w:rPr>
      </w:pPr>
    </w:p>
    <w:p w:rsidR="004D23B4" w:rsidRPr="00DC35AD" w:rsidRDefault="004D23B4" w:rsidP="00DC35AD">
      <w:pPr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18) </w:t>
      </w:r>
      <w:r w:rsidRPr="00DC35AD">
        <w:rPr>
          <w:rFonts w:ascii="Times New Roman" w:hAnsi="Times New Roman"/>
          <w:b/>
          <w:sz w:val="20"/>
          <w:szCs w:val="20"/>
        </w:rPr>
        <w:t>Sütten yoğurt elde edilmesini sağlayan canlı aşağıdakilerden hangisidir?</w:t>
      </w:r>
    </w:p>
    <w:p w:rsidR="004D23B4" w:rsidRPr="00DC35AD" w:rsidRDefault="004D23B4" w:rsidP="00DC35AD">
      <w:pPr>
        <w:ind w:left="-142"/>
        <w:rPr>
          <w:rFonts w:ascii="Times New Roman" w:hAnsi="Times New Roman"/>
          <w:sz w:val="20"/>
          <w:szCs w:val="20"/>
        </w:rPr>
      </w:pPr>
      <w:r w:rsidRPr="00DC35AD">
        <w:rPr>
          <w:rFonts w:ascii="Times New Roman" w:hAnsi="Times New Roman"/>
          <w:sz w:val="20"/>
          <w:szCs w:val="20"/>
        </w:rPr>
        <w:t>A) Parazit mantar                             B) Zararlı bakteri</w:t>
      </w:r>
    </w:p>
    <w:p w:rsidR="004D23B4" w:rsidRDefault="004D23B4" w:rsidP="00DC35AD">
      <w:pPr>
        <w:ind w:left="-142"/>
        <w:rPr>
          <w:rFonts w:ascii="Times New Roman" w:hAnsi="Times New Roman"/>
          <w:sz w:val="20"/>
          <w:szCs w:val="20"/>
        </w:rPr>
      </w:pPr>
      <w:r w:rsidRPr="00DC35AD">
        <w:rPr>
          <w:rFonts w:ascii="Times New Roman" w:hAnsi="Times New Roman"/>
          <w:sz w:val="20"/>
          <w:szCs w:val="20"/>
        </w:rPr>
        <w:t>C) Küf mantarı                                  D) Faydalı bakteri</w:t>
      </w:r>
    </w:p>
    <w:p w:rsidR="004D23B4" w:rsidRDefault="004D23B4" w:rsidP="000C5A09">
      <w:pPr>
        <w:spacing w:after="0"/>
        <w:rPr>
          <w:rFonts w:ascii="Times New Roman" w:hAnsi="Times New Roman"/>
          <w:sz w:val="20"/>
          <w:szCs w:val="20"/>
        </w:rPr>
      </w:pPr>
    </w:p>
    <w:p w:rsidR="004D23B4" w:rsidRDefault="004D23B4" w:rsidP="000C5A09">
      <w:pPr>
        <w:spacing w:after="0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line id="Düz Bağlayıcı 17" o:spid="_x0000_s1033" style="position:absolute;z-index:251663872;visibility:visible" from="-11.6pt,-13.5pt" to="-9.35pt,7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" strokeweight=".5pt">
            <v:stroke joinstyle="miter"/>
          </v:line>
        </w:pict>
      </w:r>
    </w:p>
    <w:p w:rsidR="004D23B4" w:rsidRPr="000C5A09" w:rsidRDefault="004D23B4" w:rsidP="000C5A09">
      <w:pPr>
        <w:spacing w:after="0"/>
        <w:rPr>
          <w:rFonts w:ascii="Times New Roman" w:hAnsi="Times New Roman"/>
          <w:b/>
        </w:rPr>
      </w:pPr>
      <w:r>
        <w:rPr>
          <w:noProof/>
        </w:rPr>
        <w:pict>
          <v:roundrect id="Yuvarlatılmış Dikdörtgen 15" o:spid="_x0000_s1034" style="position:absolute;margin-left:330.55pt;margin-top:-.25pt;width:252.2pt;height:23.15pt;z-index:251657728;visibility:visible;mso-position-horizontal-relative:page" arcsize="17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" strokecolor="red">
            <v:textbox>
              <w:txbxContent>
                <w:p w:rsidR="004D23B4" w:rsidRPr="00D27D6F" w:rsidRDefault="004D23B4" w:rsidP="000C5A0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ab/>
                  </w:r>
                  <w:r w:rsidRPr="00D27D6F">
                    <w:rPr>
                      <w:b/>
                      <w:bCs/>
                    </w:rPr>
                    <w:t>İnsanların Çevreye Etkileri</w:t>
                  </w:r>
                </w:p>
                <w:p w:rsidR="004D23B4" w:rsidRDefault="004D23B4" w:rsidP="000C5A09"/>
              </w:txbxContent>
            </v:textbox>
            <w10:wrap anchorx="page"/>
          </v:roundrect>
        </w:pict>
      </w:r>
      <w:r w:rsidRPr="000C5A09">
        <w:rPr>
          <w:rFonts w:ascii="Times New Roman" w:hAnsi="Times New Roman"/>
          <w:b/>
          <w:sz w:val="20"/>
          <w:szCs w:val="20"/>
        </w:rPr>
        <w:t xml:space="preserve">19) </w:t>
      </w:r>
    </w:p>
    <w:p w:rsidR="004D23B4" w:rsidRPr="000C5A09" w:rsidRDefault="004D23B4" w:rsidP="000C5A09">
      <w:pPr>
        <w:spacing w:after="0"/>
        <w:rPr>
          <w:rFonts w:ascii="Times New Roman" w:hAnsi="Times New Roman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14" o:spid="_x0000_s1035" type="#_x0000_t116" style="position:absolute;margin-left:165.4pt;margin-top:11.55pt;width:99pt;height:29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" strokecolor="green">
            <v:textbox>
              <w:txbxContent>
                <w:p w:rsidR="004D23B4" w:rsidRPr="008A7F68" w:rsidRDefault="004D23B4" w:rsidP="000C5A0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</w:pPr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Olumsuz etkiler</w:t>
                  </w:r>
                </w:p>
                <w:p w:rsidR="004D23B4" w:rsidRDefault="004D23B4" w:rsidP="000C5A09"/>
              </w:txbxContent>
            </v:textbox>
          </v:shape>
        </w:pict>
      </w:r>
      <w:r>
        <w:rPr>
          <w:noProof/>
        </w:rPr>
        <w:pict>
          <v:shape id="Akış Çizelgesi: Sonlandırıcı 13" o:spid="_x0000_s1036" type="#_x0000_t116" style="position:absolute;margin-left:7.15pt;margin-top:11.55pt;width:90pt;height:29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" strokecolor="green">
            <v:textbox>
              <w:txbxContent>
                <w:p w:rsidR="004D23B4" w:rsidRDefault="004D23B4" w:rsidP="000C5A09"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Olumlu etkiler</w:t>
                  </w:r>
                </w:p>
              </w:txbxContent>
            </v:textbox>
          </v:shape>
        </w:pict>
      </w:r>
    </w:p>
    <w:p w:rsidR="004D23B4" w:rsidRPr="000C5A09" w:rsidRDefault="004D23B4" w:rsidP="000C5A09">
      <w:pPr>
        <w:spacing w:after="0"/>
        <w:rPr>
          <w:rFonts w:ascii="Times New Roman" w:hAnsi="Times New Roman"/>
        </w:rPr>
      </w:pPr>
    </w:p>
    <w:p w:rsidR="004D23B4" w:rsidRPr="000C5A09" w:rsidRDefault="004D23B4" w:rsidP="000C5A09">
      <w:pPr>
        <w:spacing w:after="0"/>
        <w:rPr>
          <w:rFonts w:ascii="Times New Roman" w:hAnsi="Times New Roman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2" o:spid="_x0000_s1037" type="#_x0000_t67" style="position:absolute;margin-left:208.5pt;margin-top:8.4pt;width:18pt;height:18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" adj="13500,10800" strokecolor="red"/>
        </w:pict>
      </w:r>
      <w:r>
        <w:rPr>
          <w:noProof/>
        </w:rPr>
        <w:pict>
          <v:shape id="Aşağı Ok 11" o:spid="_x0000_s1038" type="#_x0000_t67" style="position:absolute;margin-left:36.75pt;margin-top:12.15pt;width:18pt;height:1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" adj="13500,10800" strokecolor="red"/>
        </w:pict>
      </w:r>
    </w:p>
    <w:p w:rsidR="004D23B4" w:rsidRPr="000C5A09" w:rsidRDefault="004D23B4" w:rsidP="000C5A09">
      <w:pPr>
        <w:spacing w:after="0"/>
        <w:rPr>
          <w:rFonts w:ascii="Times New Roman" w:hAnsi="Times New Roman"/>
        </w:rPr>
      </w:pPr>
    </w:p>
    <w:p w:rsidR="004D23B4" w:rsidRPr="000C5A09" w:rsidRDefault="004D23B4" w:rsidP="000C5A09">
      <w:pPr>
        <w:spacing w:after="0"/>
        <w:rPr>
          <w:rFonts w:ascii="Times New Roman" w:hAnsi="Times New Roman"/>
        </w:rPr>
      </w:pPr>
    </w:p>
    <w:p w:rsidR="004D23B4" w:rsidRPr="000C5A09" w:rsidRDefault="004D23B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 xml:space="preserve"> 1.Ağaç kesimi                           3.Orman yangınları</w:t>
      </w:r>
    </w:p>
    <w:p w:rsidR="004D23B4" w:rsidRPr="000C5A09" w:rsidRDefault="004D23B4" w:rsidP="000C5A09">
      <w:pPr>
        <w:spacing w:after="0"/>
        <w:rPr>
          <w:rFonts w:ascii="Times New Roman" w:hAnsi="Times New Roman"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 xml:space="preserve"> 2.Çevreyi temiz tutma          4.Ağaçlandırma çalışması</w:t>
      </w:r>
    </w:p>
    <w:p w:rsidR="004D23B4" w:rsidRPr="000C5A09" w:rsidRDefault="004D23B4" w:rsidP="000C5A09">
      <w:pPr>
        <w:spacing w:after="0"/>
        <w:rPr>
          <w:rFonts w:ascii="Times New Roman" w:hAnsi="Times New Roman"/>
          <w:sz w:val="20"/>
          <w:szCs w:val="20"/>
        </w:rPr>
      </w:pPr>
    </w:p>
    <w:p w:rsidR="004D23B4" w:rsidRPr="000C5A09" w:rsidRDefault="004D23B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>Yukarıda verilen şemada</w:t>
      </w:r>
      <w:r w:rsidRPr="000C5A09">
        <w:rPr>
          <w:rFonts w:ascii="Times New Roman" w:hAnsi="Times New Roman"/>
          <w:b/>
          <w:bCs/>
          <w:sz w:val="20"/>
          <w:szCs w:val="20"/>
        </w:rPr>
        <w:t xml:space="preserve"> insanların çevreye etkileri </w:t>
      </w:r>
      <w:r w:rsidRPr="000C5A09">
        <w:rPr>
          <w:rFonts w:ascii="Times New Roman" w:hAnsi="Times New Roman"/>
          <w:b/>
          <w:bCs/>
          <w:sz w:val="20"/>
          <w:szCs w:val="20"/>
          <w:u w:val="single"/>
        </w:rPr>
        <w:t>yanlış gruplandırılmıştır.</w:t>
      </w:r>
      <w:r w:rsidRPr="000C5A09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4D23B4" w:rsidRPr="000C5A09" w:rsidRDefault="004D23B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>Kaç numaralı olaylar yer değiştirirse</w:t>
      </w:r>
      <w:r w:rsidRPr="000C5A09">
        <w:rPr>
          <w:rFonts w:ascii="Times New Roman" w:hAnsi="Times New Roman"/>
          <w:b/>
          <w:bCs/>
          <w:sz w:val="20"/>
          <w:szCs w:val="20"/>
        </w:rPr>
        <w:t xml:space="preserve"> olumlu ve olumsuz etkiler doğru </w:t>
      </w:r>
      <w:r w:rsidRPr="000C5A09">
        <w:rPr>
          <w:rFonts w:ascii="Times New Roman" w:hAnsi="Times New Roman"/>
          <w:bCs/>
          <w:sz w:val="20"/>
          <w:szCs w:val="20"/>
        </w:rPr>
        <w:t>gruplandırılmış olur?</w:t>
      </w:r>
    </w:p>
    <w:p w:rsidR="004D23B4" w:rsidRPr="000C5A09" w:rsidRDefault="004D23B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</w:p>
    <w:p w:rsidR="004D23B4" w:rsidRDefault="004D23B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 xml:space="preserve">  A) 1 – 4       </w:t>
      </w:r>
      <w:r w:rsidRPr="000C5A09">
        <w:rPr>
          <w:rFonts w:ascii="Times New Roman" w:hAnsi="Times New Roman"/>
          <w:bCs/>
          <w:sz w:val="20"/>
          <w:szCs w:val="20"/>
        </w:rPr>
        <w:tab/>
        <w:t xml:space="preserve">  B) 1 – 3         C) 2 – 3       D) 2 – 4</w:t>
      </w:r>
    </w:p>
    <w:p w:rsidR="004D23B4" w:rsidRPr="000C5A09" w:rsidRDefault="004D23B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  <w:r w:rsidRPr="000C5A09">
        <w:rPr>
          <w:rFonts w:ascii="Times New Roman" w:hAnsi="Times New Roman"/>
          <w:b/>
          <w:bCs/>
          <w:sz w:val="20"/>
          <w:szCs w:val="20"/>
        </w:rPr>
        <w:t>20)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6"/>
        <w:gridCol w:w="1452"/>
        <w:gridCol w:w="2613"/>
      </w:tblGrid>
      <w:tr w:rsidR="004D23B4" w:rsidRPr="000C5A09" w:rsidTr="000C5A09">
        <w:trPr>
          <w:trHeight w:val="561"/>
        </w:trPr>
        <w:tc>
          <w:tcPr>
            <w:tcW w:w="786" w:type="dxa"/>
          </w:tcPr>
          <w:p w:rsidR="004D23B4" w:rsidRPr="000C5A09" w:rsidRDefault="004D23B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4D23B4" w:rsidRPr="000C5A09" w:rsidRDefault="004D23B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Devre Elemanı</w:t>
            </w:r>
          </w:p>
        </w:tc>
        <w:tc>
          <w:tcPr>
            <w:tcW w:w="2613" w:type="dxa"/>
          </w:tcPr>
          <w:p w:rsidR="004D23B4" w:rsidRPr="000C5A09" w:rsidRDefault="004D23B4" w:rsidP="000316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Görevi</w:t>
            </w:r>
          </w:p>
        </w:tc>
      </w:tr>
      <w:tr w:rsidR="004D23B4" w:rsidRPr="000C5A09" w:rsidTr="000C5A09">
        <w:trPr>
          <w:trHeight w:val="572"/>
        </w:trPr>
        <w:tc>
          <w:tcPr>
            <w:tcW w:w="786" w:type="dxa"/>
          </w:tcPr>
          <w:p w:rsidR="004D23B4" w:rsidRPr="000C5A09" w:rsidRDefault="004D23B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2" w:type="dxa"/>
          </w:tcPr>
          <w:p w:rsidR="004D23B4" w:rsidRPr="000C5A09" w:rsidRDefault="004D23B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Ampul</w:t>
            </w:r>
          </w:p>
        </w:tc>
        <w:tc>
          <w:tcPr>
            <w:tcW w:w="2613" w:type="dxa"/>
          </w:tcPr>
          <w:p w:rsidR="004D23B4" w:rsidRPr="000C5A09" w:rsidRDefault="004D23B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Devrede elektrik enerjisini ışık enerjisine çevirir.</w:t>
            </w:r>
          </w:p>
        </w:tc>
      </w:tr>
      <w:tr w:rsidR="004D23B4" w:rsidRPr="000C5A09" w:rsidTr="000C5A09">
        <w:trPr>
          <w:trHeight w:val="561"/>
        </w:trPr>
        <w:tc>
          <w:tcPr>
            <w:tcW w:w="786" w:type="dxa"/>
          </w:tcPr>
          <w:p w:rsidR="004D23B4" w:rsidRPr="000C5A09" w:rsidRDefault="004D23B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452" w:type="dxa"/>
          </w:tcPr>
          <w:p w:rsidR="004D23B4" w:rsidRPr="000C5A09" w:rsidRDefault="004D23B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Pil</w:t>
            </w:r>
          </w:p>
        </w:tc>
        <w:tc>
          <w:tcPr>
            <w:tcW w:w="2613" w:type="dxa"/>
          </w:tcPr>
          <w:p w:rsidR="004D23B4" w:rsidRPr="000C5A09" w:rsidRDefault="004D23B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Devrenin açılıp kapanmasını sağlar.</w:t>
            </w:r>
          </w:p>
        </w:tc>
      </w:tr>
      <w:tr w:rsidR="004D23B4" w:rsidRPr="000C5A09" w:rsidTr="000C5A09">
        <w:trPr>
          <w:trHeight w:val="93"/>
        </w:trPr>
        <w:tc>
          <w:tcPr>
            <w:tcW w:w="786" w:type="dxa"/>
          </w:tcPr>
          <w:p w:rsidR="004D23B4" w:rsidRPr="000C5A09" w:rsidRDefault="004D23B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1452" w:type="dxa"/>
          </w:tcPr>
          <w:p w:rsidR="004D23B4" w:rsidRPr="000C5A09" w:rsidRDefault="004D23B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Bağlantı Kablosu</w:t>
            </w:r>
          </w:p>
        </w:tc>
        <w:tc>
          <w:tcPr>
            <w:tcW w:w="2613" w:type="dxa"/>
          </w:tcPr>
          <w:p w:rsidR="004D23B4" w:rsidRPr="000C5A09" w:rsidRDefault="004D23B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 elemanlarını birbirine bağlar.</w:t>
            </w:r>
          </w:p>
        </w:tc>
      </w:tr>
      <w:tr w:rsidR="004D23B4" w:rsidRPr="000C5A09" w:rsidTr="000C5A09">
        <w:trPr>
          <w:trHeight w:val="93"/>
        </w:trPr>
        <w:tc>
          <w:tcPr>
            <w:tcW w:w="786" w:type="dxa"/>
          </w:tcPr>
          <w:p w:rsidR="004D23B4" w:rsidRPr="000C5A09" w:rsidRDefault="004D23B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452" w:type="dxa"/>
          </w:tcPr>
          <w:p w:rsidR="004D23B4" w:rsidRPr="000C5A09" w:rsidRDefault="004D23B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Anahtar</w:t>
            </w:r>
          </w:p>
        </w:tc>
        <w:tc>
          <w:tcPr>
            <w:tcW w:w="2613" w:type="dxa"/>
          </w:tcPr>
          <w:p w:rsidR="004D23B4" w:rsidRPr="000C5A09" w:rsidRDefault="004D23B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Devrenin enerji kaynağıdır</w:t>
            </w:r>
          </w:p>
        </w:tc>
      </w:tr>
    </w:tbl>
    <w:p w:rsidR="004D23B4" w:rsidRPr="003313EE" w:rsidRDefault="004D23B4" w:rsidP="000C5A09">
      <w:pPr>
        <w:spacing w:after="0"/>
        <w:rPr>
          <w:rFonts w:ascii="Times New Roman" w:hAnsi="Times New Roman"/>
          <w:b/>
          <w:iCs/>
          <w:sz w:val="20"/>
          <w:szCs w:val="20"/>
        </w:rPr>
      </w:pPr>
      <w:r w:rsidRPr="000C5A09">
        <w:rPr>
          <w:rFonts w:ascii="Times New Roman" w:hAnsi="Times New Roman"/>
          <w:iCs/>
          <w:sz w:val="20"/>
          <w:szCs w:val="20"/>
        </w:rPr>
        <w:t xml:space="preserve">Yukarıdaki tabloda devre elemanları ve görevleri listelenmiştir. </w:t>
      </w:r>
      <w:r w:rsidRPr="003313EE">
        <w:rPr>
          <w:rFonts w:ascii="Times New Roman" w:hAnsi="Times New Roman"/>
          <w:b/>
          <w:iCs/>
          <w:sz w:val="20"/>
          <w:szCs w:val="20"/>
        </w:rPr>
        <w:t xml:space="preserve">Buna göre numaralı satırlardan hangi ikisinin yeri değişirse tablodaki  </w:t>
      </w:r>
      <w:r w:rsidRPr="003313EE">
        <w:rPr>
          <w:rFonts w:ascii="Times New Roman" w:hAnsi="Times New Roman"/>
          <w:b/>
          <w:iCs/>
          <w:sz w:val="20"/>
          <w:szCs w:val="20"/>
          <w:u w:val="single"/>
        </w:rPr>
        <w:t>hata</w:t>
      </w:r>
      <w:r w:rsidRPr="003313EE">
        <w:rPr>
          <w:rFonts w:ascii="Times New Roman" w:hAnsi="Times New Roman"/>
          <w:b/>
          <w:iCs/>
          <w:sz w:val="20"/>
          <w:szCs w:val="20"/>
        </w:rPr>
        <w:t xml:space="preserve"> düzeltilmiş olur?</w:t>
      </w:r>
    </w:p>
    <w:p w:rsidR="004D23B4" w:rsidRPr="000C5A09" w:rsidRDefault="004D23B4" w:rsidP="000C5A09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4D23B4" w:rsidRPr="000C5A09" w:rsidRDefault="004D23B4" w:rsidP="000C5A09">
      <w:pPr>
        <w:spacing w:after="0"/>
        <w:rPr>
          <w:rFonts w:ascii="Times New Roman" w:hAnsi="Times New Roman"/>
          <w:iCs/>
          <w:sz w:val="20"/>
          <w:szCs w:val="20"/>
        </w:rPr>
      </w:pPr>
      <w:r w:rsidRPr="000C5A09">
        <w:rPr>
          <w:rFonts w:ascii="Times New Roman" w:hAnsi="Times New Roman"/>
          <w:iCs/>
          <w:sz w:val="20"/>
          <w:szCs w:val="20"/>
        </w:rPr>
        <w:t xml:space="preserve">A)1-3        </w:t>
      </w:r>
      <w:r>
        <w:rPr>
          <w:rFonts w:ascii="Times New Roman" w:hAnsi="Times New Roman"/>
          <w:iCs/>
          <w:sz w:val="20"/>
          <w:szCs w:val="20"/>
        </w:rPr>
        <w:t xml:space="preserve">     </w:t>
      </w:r>
      <w:r w:rsidRPr="000C5A09">
        <w:rPr>
          <w:rFonts w:ascii="Times New Roman" w:hAnsi="Times New Roman"/>
          <w:iCs/>
          <w:sz w:val="20"/>
          <w:szCs w:val="20"/>
        </w:rPr>
        <w:t xml:space="preserve"> B) 2-4        </w:t>
      </w:r>
      <w:r>
        <w:rPr>
          <w:rFonts w:ascii="Times New Roman" w:hAnsi="Times New Roman"/>
          <w:iCs/>
          <w:sz w:val="20"/>
          <w:szCs w:val="20"/>
        </w:rPr>
        <w:t xml:space="preserve">  </w:t>
      </w:r>
      <w:r w:rsidRPr="000C5A09">
        <w:rPr>
          <w:rFonts w:ascii="Times New Roman" w:hAnsi="Times New Roman"/>
          <w:iCs/>
          <w:sz w:val="20"/>
          <w:szCs w:val="20"/>
        </w:rPr>
        <w:t xml:space="preserve">  C) 1-4      </w:t>
      </w:r>
      <w:r>
        <w:rPr>
          <w:rFonts w:ascii="Times New Roman" w:hAnsi="Times New Roman"/>
          <w:iCs/>
          <w:sz w:val="20"/>
          <w:szCs w:val="20"/>
        </w:rPr>
        <w:t xml:space="preserve">      </w:t>
      </w:r>
      <w:r w:rsidRPr="000C5A09">
        <w:rPr>
          <w:rFonts w:ascii="Times New Roman" w:hAnsi="Times New Roman"/>
          <w:iCs/>
          <w:sz w:val="20"/>
          <w:szCs w:val="20"/>
        </w:rPr>
        <w:t xml:space="preserve"> D)2-3</w:t>
      </w:r>
    </w:p>
    <w:p w:rsidR="004D23B4" w:rsidRPr="000C5A09" w:rsidRDefault="004D23B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                     </w:t>
      </w:r>
      <w:r w:rsidRPr="0033454C">
        <w:rPr>
          <w:rFonts w:ascii="Times New Roman" w:hAnsi="Times New Roman"/>
          <w:b/>
          <w:u w:val="single"/>
        </w:rPr>
        <w:t>CEVAP ANAHTARI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1)                                            11)              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2)                                            12)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3)                                            13)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4)                                            14)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5)                                            15)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6)                                            16)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7)                                            17)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8)                                            18)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9)                                            19)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10)                                           20)</w:t>
      </w:r>
    </w:p>
    <w:p w:rsidR="004D23B4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4D23B4" w:rsidRPr="003313EE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  <w:i/>
        </w:rPr>
      </w:pPr>
      <w:r w:rsidRPr="003313EE">
        <w:rPr>
          <w:rFonts w:ascii="Times New Roman" w:hAnsi="Times New Roman"/>
          <w:b/>
          <w:sz w:val="36"/>
          <w:szCs w:val="36"/>
        </w:rPr>
        <w:t>!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3313EE">
        <w:rPr>
          <w:rFonts w:ascii="Times New Roman" w:hAnsi="Times New Roman"/>
          <w:b/>
          <w:sz w:val="36"/>
          <w:szCs w:val="36"/>
        </w:rPr>
        <w:t>!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3313EE">
        <w:rPr>
          <w:rFonts w:ascii="Times New Roman" w:hAnsi="Times New Roman"/>
          <w:b/>
          <w:sz w:val="36"/>
          <w:szCs w:val="36"/>
        </w:rPr>
        <w:t>!</w:t>
      </w:r>
      <w:r>
        <w:rPr>
          <w:rFonts w:ascii="Times New Roman" w:hAnsi="Times New Roman"/>
        </w:rPr>
        <w:t xml:space="preserve">  </w:t>
      </w:r>
      <w:r w:rsidRPr="003313EE">
        <w:rPr>
          <w:rFonts w:ascii="Times New Roman" w:hAnsi="Times New Roman"/>
          <w:b/>
          <w:i/>
        </w:rPr>
        <w:t>İşaretlediğiniz şıkları cevap anahtarı bölümüne yazınız.</w:t>
      </w:r>
    </w:p>
    <w:p w:rsidR="004D23B4" w:rsidRPr="003313EE" w:rsidRDefault="004D23B4" w:rsidP="008F6D61">
      <w:pPr>
        <w:shd w:val="clear" w:color="auto" w:fill="FFFFFF"/>
        <w:spacing w:after="0" w:line="240" w:lineRule="auto"/>
        <w:rPr>
          <w:rFonts w:ascii="Times New Roman" w:hAnsi="Times New Roman"/>
          <w:b/>
          <w:i/>
        </w:rPr>
      </w:pPr>
    </w:p>
    <w:p w:rsidR="004D23B4" w:rsidRPr="00D85C76" w:rsidRDefault="004D23B4" w:rsidP="00D85C76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</w:t>
      </w:r>
      <w:bookmarkStart w:id="0" w:name="_GoBack"/>
      <w:bookmarkEnd w:id="0"/>
    </w:p>
    <w:p w:rsidR="004D23B4" w:rsidRPr="00D85C76" w:rsidRDefault="004D23B4" w:rsidP="00D85C76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sectPr w:rsidR="004D23B4" w:rsidRPr="00D85C76" w:rsidSect="008F6D6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C6128"/>
    <w:multiLevelType w:val="hybridMultilevel"/>
    <w:tmpl w:val="5F00FC5C"/>
    <w:lvl w:ilvl="0" w:tplc="085E3AD4">
      <w:start w:val="3"/>
      <w:numFmt w:val="upp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53510C5A"/>
    <w:multiLevelType w:val="hybridMultilevel"/>
    <w:tmpl w:val="CA327AA2"/>
    <w:lvl w:ilvl="0" w:tplc="6A12B5D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D61"/>
    <w:rsid w:val="00031634"/>
    <w:rsid w:val="000B6398"/>
    <w:rsid w:val="000C5A09"/>
    <w:rsid w:val="00136268"/>
    <w:rsid w:val="002D0EA7"/>
    <w:rsid w:val="003313EE"/>
    <w:rsid w:val="0033454C"/>
    <w:rsid w:val="00345D60"/>
    <w:rsid w:val="003515CB"/>
    <w:rsid w:val="004D23B4"/>
    <w:rsid w:val="006E2925"/>
    <w:rsid w:val="00736356"/>
    <w:rsid w:val="008A7F68"/>
    <w:rsid w:val="008F6D61"/>
    <w:rsid w:val="00960C8A"/>
    <w:rsid w:val="00AD6C7A"/>
    <w:rsid w:val="00BC04B6"/>
    <w:rsid w:val="00C3525B"/>
    <w:rsid w:val="00CA7AD1"/>
    <w:rsid w:val="00D27D6F"/>
    <w:rsid w:val="00D85C76"/>
    <w:rsid w:val="00DC35AD"/>
    <w:rsid w:val="00E05F7E"/>
    <w:rsid w:val="00F15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D61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Style0">
    <w:name w:val="CharStyle0"/>
    <w:uiPriority w:val="99"/>
    <w:rsid w:val="008F6D61"/>
    <w:rPr>
      <w:rFonts w:ascii="Franklin Gothic Medium" w:eastAsia="Times New Roman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8F6D61"/>
    <w:pPr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E05F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www.resimle.net/data/media/112/truva_ati.jpg" TargetMode="External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http://gezirehberi.gen.tr/wp-content/uploads/2012/04/peri-bacalari1.jpg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www.motosiklethaberleri.net/wp-content/uploads/2012/02/manavgat-5.jpg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4.jpeg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image" Target="http://www.gezilecekyer.org/wp-content/uploads/2014/04/pamukkale-traverten-resimleri.jpg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1110</Words>
  <Characters>6329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</dc:creator>
  <cp:keywords/>
  <dc:description/>
  <cp:lastModifiedBy>fatih</cp:lastModifiedBy>
  <cp:revision>7</cp:revision>
  <dcterms:created xsi:type="dcterms:W3CDTF">2015-05-17T09:34:00Z</dcterms:created>
  <dcterms:modified xsi:type="dcterms:W3CDTF">2015-05-18T15:51:00Z</dcterms:modified>
</cp:coreProperties>
</file>