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392" w:tblpY="361"/>
        <w:tblW w:w="10314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0314"/>
      </w:tblGrid>
      <w:tr w:rsidR="00454560" w:rsidRPr="0075010C" w:rsidTr="002D0A27">
        <w:trPr>
          <w:trHeight w:val="1220"/>
        </w:trPr>
        <w:tc>
          <w:tcPr>
            <w:tcW w:w="10314" w:type="dxa"/>
            <w:tcBorders>
              <w:top w:val="dashDotStroked" w:sz="24" w:space="0" w:color="auto"/>
              <w:bottom w:val="dashDotStroked" w:sz="24" w:space="0" w:color="auto"/>
            </w:tcBorders>
          </w:tcPr>
          <w:p w:rsidR="00454560" w:rsidRPr="0075010C" w:rsidRDefault="00454560" w:rsidP="002D0A2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  <w:sz w:val="20"/>
                <w:szCs w:val="20"/>
              </w:rPr>
            </w:pPr>
            <w:r w:rsidRPr="0075010C">
              <w:rPr>
                <w:b/>
                <w:sz w:val="20"/>
                <w:szCs w:val="20"/>
              </w:rPr>
              <w:t>Adı Soyadı:</w:t>
            </w:r>
            <w:r w:rsidRPr="0075010C">
              <w:rPr>
                <w:b/>
                <w:sz w:val="20"/>
                <w:szCs w:val="20"/>
              </w:rPr>
              <w:tab/>
            </w:r>
            <w:r w:rsidRPr="0075010C">
              <w:rPr>
                <w:b/>
                <w:sz w:val="20"/>
                <w:szCs w:val="20"/>
              </w:rPr>
              <w:tab/>
              <w:t xml:space="preserve">                                                </w:t>
            </w:r>
          </w:p>
          <w:p w:rsidR="00454560" w:rsidRDefault="00454560" w:rsidP="002D0A27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Sınıfı: 5/…..</w:t>
            </w:r>
            <w:r w:rsidRPr="0075010C">
              <w:rPr>
                <w:b/>
                <w:sz w:val="20"/>
                <w:szCs w:val="20"/>
              </w:rPr>
              <w:t xml:space="preserve">                                                               </w:t>
            </w:r>
          </w:p>
          <w:p w:rsidR="00454560" w:rsidRPr="002D0A27" w:rsidRDefault="00454560" w:rsidP="002D0A27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  <w:r w:rsidRPr="0075010C">
              <w:rPr>
                <w:b/>
                <w:sz w:val="20"/>
                <w:szCs w:val="20"/>
              </w:rPr>
              <w:t xml:space="preserve">No:           </w:t>
            </w:r>
            <w:r>
              <w:rPr>
                <w:b/>
                <w:sz w:val="20"/>
                <w:szCs w:val="20"/>
              </w:rPr>
              <w:t xml:space="preserve">                  </w:t>
            </w:r>
            <w:r w:rsidRPr="0075010C">
              <w:rPr>
                <w:rFonts w:ascii="Comic Sans MS" w:hAnsi="Comic Sans MS"/>
                <w:b/>
                <w:sz w:val="22"/>
                <w:szCs w:val="22"/>
              </w:rPr>
              <w:t>201</w:t>
            </w:r>
            <w:r>
              <w:rPr>
                <w:rFonts w:ascii="Comic Sans MS" w:hAnsi="Comic Sans MS"/>
                <w:b/>
                <w:sz w:val="22"/>
                <w:szCs w:val="22"/>
              </w:rPr>
              <w:t>.. –201..</w:t>
            </w:r>
            <w:r w:rsidRPr="0075010C">
              <w:rPr>
                <w:rFonts w:ascii="Comic Sans MS" w:hAnsi="Comic Sans MS"/>
                <w:b/>
                <w:sz w:val="22"/>
                <w:szCs w:val="22"/>
              </w:rPr>
              <w:t xml:space="preserve"> EĞİTİM-ÖĞRETİM YILI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………. ORTA</w:t>
            </w:r>
            <w:r w:rsidRPr="0075010C">
              <w:rPr>
                <w:rFonts w:ascii="Comic Sans MS" w:hAnsi="Comic Sans MS"/>
                <w:b/>
                <w:sz w:val="22"/>
                <w:szCs w:val="22"/>
              </w:rPr>
              <w:t xml:space="preserve">OKULU </w:t>
            </w:r>
          </w:p>
          <w:p w:rsidR="00454560" w:rsidRPr="0075010C" w:rsidRDefault="00454560" w:rsidP="002D0A27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     5. </w:t>
            </w:r>
            <w:r w:rsidRPr="0075010C">
              <w:rPr>
                <w:rFonts w:ascii="Comic Sans MS" w:hAnsi="Comic Sans MS"/>
                <w:b/>
                <w:sz w:val="22"/>
                <w:szCs w:val="22"/>
              </w:rPr>
              <w:t>SINIF</w:t>
            </w:r>
            <w:r>
              <w:rPr>
                <w:rFonts w:ascii="Comic Sans MS" w:hAnsi="Comic Sans MS"/>
                <w:b/>
                <w:sz w:val="22"/>
                <w:szCs w:val="22"/>
              </w:rPr>
              <w:t>LAR</w:t>
            </w:r>
            <w:r w:rsidRPr="0075010C">
              <w:rPr>
                <w:rFonts w:ascii="Comic Sans MS" w:hAnsi="Comic Sans MS"/>
                <w:b/>
                <w:sz w:val="22"/>
                <w:szCs w:val="22"/>
              </w:rPr>
              <w:t xml:space="preserve"> FEN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BİLİMLERİ DERSİ 2</w:t>
            </w:r>
            <w:r w:rsidRPr="0075010C">
              <w:rPr>
                <w:rFonts w:ascii="Comic Sans MS" w:hAnsi="Comic Sans MS"/>
                <w:b/>
                <w:sz w:val="22"/>
                <w:szCs w:val="22"/>
              </w:rPr>
              <w:t xml:space="preserve">.DÖNEM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Pr="0075010C">
              <w:rPr>
                <w:rFonts w:ascii="Comic Sans MS" w:hAnsi="Comic Sans MS"/>
                <w:b/>
                <w:sz w:val="22"/>
                <w:szCs w:val="22"/>
              </w:rPr>
              <w:t>.YAZILI SORULARI</w:t>
            </w:r>
            <w:r w:rsidRPr="0075010C">
              <w:rPr>
                <w:b/>
                <w:sz w:val="20"/>
                <w:szCs w:val="20"/>
              </w:rPr>
              <w:t xml:space="preserve">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</w:t>
            </w:r>
            <w:r w:rsidRPr="0075010C">
              <w:rPr>
                <w:b/>
                <w:sz w:val="20"/>
                <w:szCs w:val="20"/>
              </w:rPr>
              <w:t xml:space="preserve">                                                  </w:t>
            </w:r>
          </w:p>
        </w:tc>
      </w:tr>
    </w:tbl>
    <w:p w:rsidR="00454560" w:rsidRDefault="00454560" w:rsidP="007C373F">
      <w:pPr>
        <w:pStyle w:val="ListParagraph"/>
        <w:ind w:left="0"/>
        <w:rPr>
          <w:sz w:val="22"/>
          <w:szCs w:val="22"/>
        </w:rPr>
      </w:pPr>
    </w:p>
    <w:p w:rsidR="00454560" w:rsidRPr="00F8658B" w:rsidRDefault="00454560" w:rsidP="00F8658B">
      <w:pPr>
        <w:pStyle w:val="ListParagraph"/>
        <w:ind w:left="0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b/>
          <w:sz w:val="18"/>
          <w:szCs w:val="18"/>
        </w:rPr>
        <w:t>A)</w:t>
      </w:r>
      <w:r w:rsidRPr="00F8658B">
        <w:rPr>
          <w:rFonts w:ascii="Comic Sans MS" w:hAnsi="Comic Sans MS"/>
          <w:sz w:val="18"/>
          <w:szCs w:val="18"/>
        </w:rPr>
        <w:t>1- Ahmet ışık ve sesin özellikleri için aşağıdaki tabloyu hazırlıyor.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41"/>
        <w:gridCol w:w="2741"/>
      </w:tblGrid>
      <w:tr w:rsidR="00454560" w:rsidRPr="00FA09CB" w:rsidTr="00FA09CB">
        <w:tc>
          <w:tcPr>
            <w:tcW w:w="2741" w:type="dxa"/>
          </w:tcPr>
          <w:p w:rsidR="00454560" w:rsidRPr="00FA09CB" w:rsidRDefault="00454560" w:rsidP="00FA09CB">
            <w:pPr>
              <w:pStyle w:val="ListParagraph"/>
              <w:ind w:left="0"/>
              <w:jc w:val="center"/>
              <w:rPr>
                <w:b/>
                <w:sz w:val="22"/>
                <w:szCs w:val="22"/>
              </w:rPr>
            </w:pPr>
            <w:r w:rsidRPr="00FA09CB">
              <w:rPr>
                <w:b/>
                <w:sz w:val="22"/>
                <w:szCs w:val="22"/>
              </w:rPr>
              <w:t>Işık</w:t>
            </w:r>
          </w:p>
        </w:tc>
        <w:tc>
          <w:tcPr>
            <w:tcW w:w="2741" w:type="dxa"/>
          </w:tcPr>
          <w:p w:rsidR="00454560" w:rsidRPr="00FA09CB" w:rsidRDefault="00454560" w:rsidP="00FA09CB">
            <w:pPr>
              <w:pStyle w:val="ListParagraph"/>
              <w:ind w:left="0"/>
              <w:jc w:val="center"/>
              <w:rPr>
                <w:b/>
                <w:sz w:val="22"/>
                <w:szCs w:val="22"/>
              </w:rPr>
            </w:pPr>
            <w:r w:rsidRPr="00FA09CB">
              <w:rPr>
                <w:b/>
                <w:sz w:val="22"/>
                <w:szCs w:val="22"/>
              </w:rPr>
              <w:t>Ses</w:t>
            </w:r>
          </w:p>
        </w:tc>
      </w:tr>
      <w:tr w:rsidR="00454560" w:rsidRPr="00FA09CB" w:rsidTr="00FA09CB">
        <w:tc>
          <w:tcPr>
            <w:tcW w:w="2741" w:type="dxa"/>
          </w:tcPr>
          <w:p w:rsidR="00454560" w:rsidRPr="00FA09CB" w:rsidRDefault="00454560" w:rsidP="00FA09CB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A09CB">
              <w:rPr>
                <w:sz w:val="22"/>
                <w:szCs w:val="22"/>
              </w:rPr>
              <w:t>Bir enerjidir.</w:t>
            </w:r>
          </w:p>
          <w:p w:rsidR="00454560" w:rsidRPr="00FA09CB" w:rsidRDefault="00454560" w:rsidP="00FA09CB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A09CB">
              <w:rPr>
                <w:sz w:val="22"/>
                <w:szCs w:val="22"/>
              </w:rPr>
              <w:t>Her yönde doğrular halinde yayılır.</w:t>
            </w:r>
          </w:p>
          <w:p w:rsidR="00454560" w:rsidRPr="00FA09CB" w:rsidRDefault="00454560" w:rsidP="00FA09CB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A09CB">
              <w:rPr>
                <w:sz w:val="22"/>
                <w:szCs w:val="22"/>
              </w:rPr>
              <w:t>Yayılması için maddesel bir ortama ihtiyaç vardır.</w:t>
            </w:r>
          </w:p>
        </w:tc>
        <w:tc>
          <w:tcPr>
            <w:tcW w:w="2741" w:type="dxa"/>
          </w:tcPr>
          <w:p w:rsidR="00454560" w:rsidRPr="00FA09CB" w:rsidRDefault="00454560" w:rsidP="00FA09C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FA09CB">
              <w:rPr>
                <w:sz w:val="22"/>
                <w:szCs w:val="22"/>
              </w:rPr>
              <w:t>Bir enerjidir</w:t>
            </w:r>
          </w:p>
          <w:p w:rsidR="00454560" w:rsidRPr="00FA09CB" w:rsidRDefault="00454560" w:rsidP="00FA09C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FA09CB">
              <w:rPr>
                <w:sz w:val="22"/>
                <w:szCs w:val="22"/>
              </w:rPr>
              <w:t>Her yönde dalgalar halinde yayılır.</w:t>
            </w:r>
          </w:p>
          <w:p w:rsidR="00454560" w:rsidRPr="00FA09CB" w:rsidRDefault="00454560" w:rsidP="00FA09C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FA09CB">
              <w:rPr>
                <w:sz w:val="22"/>
                <w:szCs w:val="22"/>
              </w:rPr>
              <w:t>Yayılması için maddesel ortama ihtiyaç yoktur.</w:t>
            </w:r>
          </w:p>
        </w:tc>
      </w:tr>
    </w:tbl>
    <w:p w:rsidR="00454560" w:rsidRPr="009C079B" w:rsidRDefault="00454560" w:rsidP="007C373F">
      <w:pPr>
        <w:pStyle w:val="ListParagraph"/>
        <w:ind w:left="0"/>
        <w:rPr>
          <w:sz w:val="22"/>
          <w:szCs w:val="22"/>
        </w:rPr>
      </w:pPr>
    </w:p>
    <w:p w:rsidR="00454560" w:rsidRPr="00F8658B" w:rsidRDefault="00454560" w:rsidP="00616C34">
      <w:p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Yukarıdaki tabloyu hazırlayan Ahmet hangi ikisinin yerini değiştirirse tablo doğru olur?</w:t>
      </w:r>
      <w:r w:rsidRPr="00756187">
        <w:rPr>
          <w:rFonts w:ascii="Comic Sans MS" w:hAnsi="Comic Sans MS"/>
          <w:b/>
          <w:bCs/>
          <w:sz w:val="16"/>
          <w:szCs w:val="16"/>
        </w:rPr>
        <w:t xml:space="preserve"> </w:t>
      </w:r>
      <w:r>
        <w:rPr>
          <w:rFonts w:ascii="Comic Sans MS" w:hAnsi="Comic Sans MS"/>
          <w:b/>
          <w:bCs/>
          <w:sz w:val="16"/>
          <w:szCs w:val="16"/>
        </w:rPr>
        <w:t>(</w:t>
      </w:r>
      <w:r w:rsidRPr="00756187">
        <w:rPr>
          <w:rFonts w:ascii="Comic Sans MS" w:hAnsi="Comic Sans MS"/>
          <w:b/>
          <w:bCs/>
          <w:sz w:val="16"/>
          <w:szCs w:val="16"/>
        </w:rPr>
        <w:t>5 puan)</w:t>
      </w:r>
    </w:p>
    <w:p w:rsidR="00454560" w:rsidRPr="00F8658B" w:rsidRDefault="00454560" w:rsidP="00884055">
      <w:pPr>
        <w:numPr>
          <w:ilvl w:val="0"/>
          <w:numId w:val="5"/>
        </w:numPr>
        <w:spacing w:line="360" w:lineRule="auto"/>
        <w:ind w:left="284" w:hanging="284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1 ile b</w:t>
      </w:r>
      <w:r w:rsidRPr="00F8658B">
        <w:rPr>
          <w:rFonts w:ascii="Comic Sans MS" w:hAnsi="Comic Sans MS"/>
          <w:sz w:val="18"/>
          <w:szCs w:val="18"/>
        </w:rPr>
        <w:tab/>
        <w:t xml:space="preserve">  B) 2 ile b</w:t>
      </w:r>
      <w:r w:rsidRPr="00F8658B">
        <w:rPr>
          <w:rFonts w:ascii="Comic Sans MS" w:hAnsi="Comic Sans MS"/>
          <w:sz w:val="18"/>
          <w:szCs w:val="18"/>
        </w:rPr>
        <w:tab/>
        <w:t xml:space="preserve"> C) 3 ile c</w:t>
      </w:r>
      <w:r w:rsidRPr="00F8658B">
        <w:rPr>
          <w:rFonts w:ascii="Comic Sans MS" w:hAnsi="Comic Sans MS"/>
          <w:sz w:val="18"/>
          <w:szCs w:val="18"/>
        </w:rPr>
        <w:tab/>
        <w:t xml:space="preserve"> D) 2 ile c</w: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18"/>
          <w:szCs w:val="18"/>
        </w:rPr>
      </w:pP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032" o:spid="_x0000_s1026" type="#_x0000_t75" style="position:absolute;margin-left:103.2pt;margin-top:6.65pt;width:152.4pt;height:98.4pt;z-index:251656192;visibility:visible">
            <v:imagedata r:id="rId7" o:title=""/>
            <w10:wrap type="square"/>
          </v:shape>
        </w:pic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 xml:space="preserve">2-Yandaki şekilde Dünya’nın etrafında dönen Ay’ın 1, 2, 3 ve 4 ile gösterilen farklı konumları verilmiştir.  Güneş tutulmasının oluşması için Ay’ın hangi konumda bulunması gerekir? </w:t>
      </w:r>
      <w:r>
        <w:rPr>
          <w:rFonts w:ascii="Comic Sans MS" w:hAnsi="Comic Sans MS"/>
          <w:b/>
          <w:bCs/>
          <w:sz w:val="16"/>
          <w:szCs w:val="16"/>
        </w:rPr>
        <w:t>(</w:t>
      </w:r>
      <w:r w:rsidRPr="00756187">
        <w:rPr>
          <w:rFonts w:ascii="Comic Sans MS" w:hAnsi="Comic Sans MS"/>
          <w:b/>
          <w:bCs/>
          <w:sz w:val="16"/>
          <w:szCs w:val="16"/>
        </w:rPr>
        <w:t>5 puan)</w: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 xml:space="preserve">A)  1       </w:t>
      </w:r>
      <w:r w:rsidRPr="00F8658B">
        <w:rPr>
          <w:rFonts w:ascii="Comic Sans MS" w:hAnsi="Comic Sans MS"/>
          <w:sz w:val="18"/>
          <w:szCs w:val="18"/>
        </w:rPr>
        <w:tab/>
        <w:t xml:space="preserve">B) 2       </w:t>
      </w:r>
      <w:r w:rsidRPr="00F8658B">
        <w:rPr>
          <w:rFonts w:ascii="Comic Sans MS" w:hAnsi="Comic Sans MS"/>
          <w:sz w:val="18"/>
          <w:szCs w:val="18"/>
        </w:rPr>
        <w:tab/>
        <w:t xml:space="preserve"> C) 3    </w:t>
      </w:r>
      <w:r w:rsidRPr="00F8658B">
        <w:rPr>
          <w:rFonts w:ascii="Comic Sans MS" w:hAnsi="Comic Sans MS"/>
          <w:sz w:val="18"/>
          <w:szCs w:val="18"/>
        </w:rPr>
        <w:tab/>
      </w:r>
      <w:r w:rsidRPr="00F8658B">
        <w:rPr>
          <w:rFonts w:ascii="Comic Sans MS" w:hAnsi="Comic Sans MS"/>
          <w:sz w:val="18"/>
          <w:szCs w:val="18"/>
        </w:rPr>
        <w:tab/>
        <w:t>D) 4</w: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22"/>
          <w:szCs w:val="22"/>
        </w:rPr>
      </w:pPr>
      <w:r w:rsidRPr="00F8658B">
        <w:rPr>
          <w:rFonts w:ascii="Comic Sans MS" w:hAnsi="Comic Sans MS"/>
          <w:sz w:val="22"/>
          <w:szCs w:val="22"/>
        </w:rPr>
        <w:t xml:space="preserve"> </w:t>
      </w:r>
      <w:r w:rsidRPr="00EB6D47">
        <w:rPr>
          <w:rFonts w:ascii="Comic Sans MS" w:hAnsi="Comic Sans MS"/>
          <w:noProof/>
          <w:sz w:val="22"/>
          <w:szCs w:val="22"/>
        </w:rPr>
        <w:pict>
          <v:shape id="Resim 1" o:spid="_x0000_i1025" type="#_x0000_t75" style="width:242.25pt;height:97.5pt;visibility:visible">
            <v:imagedata r:id="rId8" o:title=""/>
          </v:shape>
        </w:pic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b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 xml:space="preserve">3- Meryem odasında bulunan çalar saatin sesini duyuyor. Ancak Ekrem odasında cam fanus içine yerleştirdiği çalar saatin sesini duymuyor. </w:t>
      </w:r>
      <w:r w:rsidRPr="00F8658B">
        <w:rPr>
          <w:rFonts w:ascii="Comic Sans MS" w:hAnsi="Comic Sans MS"/>
          <w:b/>
          <w:sz w:val="18"/>
          <w:szCs w:val="18"/>
        </w:rPr>
        <w:t xml:space="preserve">Bu durumun sebebi aşağıdakilerden hangisi olabilir? </w:t>
      </w:r>
      <w:r>
        <w:rPr>
          <w:rFonts w:ascii="Comic Sans MS" w:hAnsi="Comic Sans MS"/>
          <w:b/>
          <w:bCs/>
          <w:sz w:val="16"/>
          <w:szCs w:val="16"/>
        </w:rPr>
        <w:t>(</w:t>
      </w:r>
      <w:r w:rsidRPr="00756187">
        <w:rPr>
          <w:rFonts w:ascii="Comic Sans MS" w:hAnsi="Comic Sans MS"/>
          <w:b/>
          <w:bCs/>
          <w:sz w:val="16"/>
          <w:szCs w:val="16"/>
        </w:rPr>
        <w:t>5 puan)</w:t>
      </w:r>
      <w:r w:rsidRPr="00F8658B">
        <w:rPr>
          <w:rFonts w:ascii="Comic Sans MS" w:hAnsi="Comic Sans MS"/>
          <w:b/>
          <w:sz w:val="18"/>
          <w:szCs w:val="18"/>
        </w:rPr>
        <w:t xml:space="preserve"> </w: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A) Cam fanusun içindeki hava alınmıştır.</w: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 xml:space="preserve"> B) Cam fanusun üstü kapatılmıştır. </w: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 xml:space="preserve">C) Ses her yöne dağılmıştır.  </w: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D) Sesi hava iletmemiştir.</w:t>
      </w:r>
    </w:p>
    <w:p w:rsidR="00454560" w:rsidRPr="00F8658B" w:rsidRDefault="00454560" w:rsidP="00F8658B">
      <w:pPr>
        <w:pStyle w:val="NormalWeb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</w:t>
      </w:r>
      <w:r w:rsidRPr="00F8658B">
        <w:rPr>
          <w:rFonts w:ascii="Comic Sans MS" w:hAnsi="Comic Sans MS"/>
          <w:sz w:val="18"/>
          <w:szCs w:val="18"/>
        </w:rPr>
        <w:t>-</w:t>
      </w:r>
      <w:r w:rsidRPr="00F8658B">
        <w:rPr>
          <w:rFonts w:ascii="Comic Sans MS" w:hAnsi="Comic Sans MS"/>
          <w:b/>
          <w:sz w:val="18"/>
          <w:szCs w:val="18"/>
        </w:rPr>
        <w:t>. Aşağıdaki olayların hangisi için dışarıdan ısı alması gerekir?</w:t>
      </w:r>
      <w:r w:rsidRPr="00756187">
        <w:rPr>
          <w:rFonts w:ascii="Comic Sans MS" w:hAnsi="Comic Sans MS"/>
          <w:b/>
          <w:bCs/>
          <w:sz w:val="16"/>
          <w:szCs w:val="16"/>
        </w:rPr>
        <w:t xml:space="preserve"> </w:t>
      </w:r>
      <w:r>
        <w:rPr>
          <w:rFonts w:ascii="Comic Sans MS" w:hAnsi="Comic Sans MS"/>
          <w:b/>
          <w:bCs/>
          <w:sz w:val="16"/>
          <w:szCs w:val="16"/>
        </w:rPr>
        <w:t>(</w:t>
      </w:r>
      <w:r w:rsidRPr="00756187">
        <w:rPr>
          <w:rFonts w:ascii="Comic Sans MS" w:hAnsi="Comic Sans MS"/>
          <w:b/>
          <w:bCs/>
          <w:sz w:val="16"/>
          <w:szCs w:val="16"/>
        </w:rPr>
        <w:t>5 puan)</w:t>
      </w:r>
    </w:p>
    <w:p w:rsidR="00454560" w:rsidRPr="00F8658B" w:rsidRDefault="00454560" w:rsidP="00F8658B">
      <w:pPr>
        <w:pStyle w:val="NormalWeb"/>
        <w:rPr>
          <w:rFonts w:ascii="Comic Sans MS" w:hAnsi="Comic Sans MS"/>
          <w:b/>
          <w:sz w:val="18"/>
          <w:szCs w:val="18"/>
        </w:rPr>
      </w:pPr>
    </w:p>
    <w:p w:rsidR="00454560" w:rsidRPr="00F8658B" w:rsidRDefault="00454560" w:rsidP="00F8658B">
      <w:pPr>
        <w:tabs>
          <w:tab w:val="num" w:pos="1080"/>
        </w:tabs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 xml:space="preserve"> A) Yapraklar üzerinde çiğ oluşması</w:t>
      </w:r>
    </w:p>
    <w:p w:rsidR="00454560" w:rsidRPr="00F8658B" w:rsidRDefault="00454560" w:rsidP="00F8658B">
      <w:pPr>
        <w:tabs>
          <w:tab w:val="num" w:pos="1080"/>
        </w:tabs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B) Suyun donması</w:t>
      </w:r>
    </w:p>
    <w:p w:rsidR="00454560" w:rsidRPr="00F8658B" w:rsidRDefault="00454560" w:rsidP="00F8658B">
      <w:pPr>
        <w:tabs>
          <w:tab w:val="num" w:pos="1080"/>
        </w:tabs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C) Göllerden suyun buharlaşması</w:t>
      </w:r>
    </w:p>
    <w:p w:rsidR="00454560" w:rsidRPr="00F8658B" w:rsidRDefault="00454560" w:rsidP="00F8658B">
      <w:p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D) Kar oluşması</w: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22"/>
          <w:szCs w:val="22"/>
        </w:rPr>
      </w:pPr>
      <w:r w:rsidRPr="00EB6D47">
        <w:rPr>
          <w:rFonts w:ascii="Comic Sans MS" w:hAnsi="Comic Sans MS"/>
          <w:noProof/>
          <w:sz w:val="18"/>
          <w:szCs w:val="18"/>
        </w:rPr>
        <w:pict>
          <v:shape id="Resim 19" o:spid="_x0000_i1026" type="#_x0000_t75" style="width:246.75pt;height:90pt;visibility:visible">
            <v:imagedata r:id="rId9" o:title=""/>
          </v:shape>
        </w:pic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Default="00454560" w:rsidP="00884055">
      <w:pPr>
        <w:spacing w:line="360" w:lineRule="auto"/>
        <w:rPr>
          <w:rFonts w:ascii="Comic Sans MS" w:hAnsi="Comic Sans MS"/>
          <w:sz w:val="18"/>
          <w:szCs w:val="18"/>
        </w:rPr>
      </w:pPr>
      <w:r w:rsidRPr="00EB6D47">
        <w:rPr>
          <w:rFonts w:ascii="Comic Sans MS" w:hAnsi="Comic Sans MS"/>
          <w:noProof/>
          <w:sz w:val="22"/>
          <w:szCs w:val="22"/>
        </w:rPr>
        <w:pict>
          <v:shape id="Resim 21" o:spid="_x0000_i1027" type="#_x0000_t75" style="width:242.25pt;height:87pt;visibility:visible">
            <v:imagedata r:id="rId10" o:title=""/>
          </v:shape>
        </w:pic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</w:t>
      </w:r>
      <w:r w:rsidRPr="00F8658B">
        <w:rPr>
          <w:rFonts w:ascii="Comic Sans MS" w:hAnsi="Comic Sans MS"/>
          <w:sz w:val="18"/>
          <w:szCs w:val="18"/>
        </w:rPr>
        <w:t>-Nurhay</w:t>
      </w:r>
      <w:r>
        <w:rPr>
          <w:rFonts w:ascii="Comic Sans MS" w:hAnsi="Comic Sans MS"/>
          <w:sz w:val="18"/>
          <w:szCs w:val="18"/>
        </w:rPr>
        <w:t>at ışıkla ilgili olarak yukarıdak</w:t>
      </w:r>
      <w:r w:rsidRPr="00F8658B">
        <w:rPr>
          <w:rFonts w:ascii="Comic Sans MS" w:hAnsi="Comic Sans MS"/>
          <w:sz w:val="18"/>
          <w:szCs w:val="18"/>
        </w:rPr>
        <w:t>i deneyleri yapmaktadır.</w: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b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 xml:space="preserve">şekilde mumdan çıkan ışığı görmektedir. 2. Şekilde ise mumdan çıkan ışığı görememektedir. </w:t>
      </w:r>
      <w:r w:rsidRPr="00F8658B">
        <w:rPr>
          <w:rFonts w:ascii="Comic Sans MS" w:hAnsi="Comic Sans MS"/>
          <w:b/>
          <w:sz w:val="18"/>
          <w:szCs w:val="18"/>
        </w:rPr>
        <w:t>Bu deneyle ilgili olarak aşağıdakilerden hangisi söylenemez?</w:t>
      </w:r>
      <w:r w:rsidRPr="00756187">
        <w:rPr>
          <w:rFonts w:ascii="Comic Sans MS" w:hAnsi="Comic Sans MS"/>
          <w:b/>
          <w:bCs/>
          <w:sz w:val="16"/>
          <w:szCs w:val="16"/>
        </w:rPr>
        <w:t xml:space="preserve"> </w:t>
      </w:r>
      <w:r>
        <w:rPr>
          <w:rFonts w:ascii="Comic Sans MS" w:hAnsi="Comic Sans MS"/>
          <w:b/>
          <w:bCs/>
          <w:sz w:val="16"/>
          <w:szCs w:val="16"/>
        </w:rPr>
        <w:t>(</w:t>
      </w:r>
      <w:r w:rsidRPr="00756187">
        <w:rPr>
          <w:rFonts w:ascii="Comic Sans MS" w:hAnsi="Comic Sans MS"/>
          <w:b/>
          <w:bCs/>
          <w:sz w:val="16"/>
          <w:szCs w:val="16"/>
        </w:rPr>
        <w:t>5 puan)</w:t>
      </w:r>
    </w:p>
    <w:p w:rsidR="00454560" w:rsidRPr="00F8658B" w:rsidRDefault="00454560" w:rsidP="001238F7">
      <w:pPr>
        <w:numPr>
          <w:ilvl w:val="0"/>
          <w:numId w:val="6"/>
        </w:num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Işık ışınları doğrusal olarak yayılır.</w:t>
      </w:r>
    </w:p>
    <w:p w:rsidR="00454560" w:rsidRPr="00F8658B" w:rsidRDefault="00454560" w:rsidP="001238F7">
      <w:pPr>
        <w:numPr>
          <w:ilvl w:val="0"/>
          <w:numId w:val="6"/>
        </w:num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Işık opak olan cisimlerden geçemez.</w:t>
      </w:r>
    </w:p>
    <w:p w:rsidR="00454560" w:rsidRPr="00F8658B" w:rsidRDefault="00454560" w:rsidP="001238F7">
      <w:pPr>
        <w:numPr>
          <w:ilvl w:val="0"/>
          <w:numId w:val="6"/>
        </w:num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Işık her yönde dalgalar halinde yayılır.</w:t>
      </w:r>
    </w:p>
    <w:p w:rsidR="00454560" w:rsidRDefault="00454560" w:rsidP="00694B06">
      <w:pPr>
        <w:numPr>
          <w:ilvl w:val="0"/>
          <w:numId w:val="6"/>
        </w:num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Işığı bazı cisimler emer.</w:t>
      </w:r>
    </w:p>
    <w:p w:rsidR="00454560" w:rsidRPr="00694B06" w:rsidRDefault="00454560" w:rsidP="00756187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6.</w:t>
      </w:r>
      <w:r w:rsidRPr="00756187">
        <w:rPr>
          <w:rFonts w:ascii="Comic Sans MS" w:hAnsi="Comic Sans MS"/>
          <w:b/>
          <w:bCs/>
          <w:sz w:val="16"/>
          <w:szCs w:val="16"/>
        </w:rPr>
        <w:t xml:space="preserve"> </w:t>
      </w:r>
      <w:r>
        <w:rPr>
          <w:rFonts w:ascii="Comic Sans MS" w:hAnsi="Comic Sans MS"/>
          <w:b/>
          <w:bCs/>
          <w:sz w:val="16"/>
          <w:szCs w:val="16"/>
        </w:rPr>
        <w:t>(</w:t>
      </w:r>
      <w:r w:rsidRPr="00756187">
        <w:rPr>
          <w:rFonts w:ascii="Comic Sans MS" w:hAnsi="Comic Sans MS"/>
          <w:b/>
          <w:bCs/>
          <w:sz w:val="16"/>
          <w:szCs w:val="16"/>
        </w:rPr>
        <w:t>5 puan)</w:t>
      </w:r>
    </w:p>
    <w:p w:rsidR="00454560" w:rsidRPr="00F8658B" w:rsidRDefault="00454560" w:rsidP="00694B06">
      <w:pPr>
        <w:spacing w:line="360" w:lineRule="auto"/>
        <w:rPr>
          <w:rFonts w:ascii="Comic Sans MS" w:hAnsi="Comic Sans MS"/>
          <w:sz w:val="22"/>
          <w:szCs w:val="22"/>
        </w:rPr>
      </w:pPr>
      <w:r w:rsidRPr="00EB6D47">
        <w:rPr>
          <w:rFonts w:ascii="Comic Sans MS" w:hAnsi="Comic Sans MS"/>
          <w:noProof/>
        </w:rPr>
        <w:pict>
          <v:shape id="Resim 124" o:spid="_x0000_i1028" type="#_x0000_t75" style="width:199.5pt;height:106.5pt;visibility:visible">
            <v:imagedata r:id="rId11" o:title=""/>
          </v:shape>
        </w:pict>
      </w:r>
    </w:p>
    <w:p w:rsidR="00454560" w:rsidRPr="00694B06" w:rsidRDefault="00454560" w:rsidP="001238F7">
      <w:pPr>
        <w:spacing w:line="360" w:lineRule="auto"/>
        <w:rPr>
          <w:rFonts w:ascii="Comic Sans MS" w:hAnsi="Comic Sans MS"/>
          <w:sz w:val="16"/>
          <w:szCs w:val="16"/>
        </w:rPr>
      </w:pPr>
      <w:r w:rsidRPr="00F8658B">
        <w:rPr>
          <w:rFonts w:ascii="Comic Sans MS" w:hAnsi="Comic Sans MS"/>
          <w:sz w:val="18"/>
          <w:szCs w:val="18"/>
        </w:rPr>
        <w:t>7</w:t>
      </w:r>
      <w:r w:rsidRPr="00694B06">
        <w:rPr>
          <w:rFonts w:ascii="Comic Sans MS" w:hAnsi="Comic Sans MS"/>
          <w:sz w:val="16"/>
          <w:szCs w:val="16"/>
        </w:rPr>
        <w:t>-Aşağıdaki şekilde bir cismin gölgesi perde üzerinde oluşturulmuştur.</w:t>
      </w:r>
    </w:p>
    <w:p w:rsidR="00454560" w:rsidRPr="00694B06" w:rsidRDefault="00454560" w:rsidP="001238F7">
      <w:pPr>
        <w:spacing w:line="360" w:lineRule="auto"/>
        <w:rPr>
          <w:rFonts w:ascii="Comic Sans MS" w:hAnsi="Comic Sans MS"/>
          <w:sz w:val="16"/>
          <w:szCs w:val="16"/>
        </w:rPr>
      </w:pPr>
      <w:r w:rsidRPr="00EB6D47">
        <w:rPr>
          <w:rFonts w:ascii="Comic Sans MS" w:hAnsi="Comic Sans MS"/>
          <w:noProof/>
          <w:sz w:val="16"/>
          <w:szCs w:val="16"/>
        </w:rPr>
        <w:pict>
          <v:shape id="Resim 6" o:spid="_x0000_i1029" type="#_x0000_t75" style="width:192pt;height:51.75pt;visibility:visible">
            <v:imagedata r:id="rId12" o:title=""/>
          </v:shape>
        </w:pict>
      </w:r>
    </w:p>
    <w:p w:rsidR="00454560" w:rsidRPr="00694B06" w:rsidRDefault="00454560" w:rsidP="001238F7">
      <w:pPr>
        <w:spacing w:line="360" w:lineRule="auto"/>
        <w:rPr>
          <w:rFonts w:ascii="Comic Sans MS" w:hAnsi="Comic Sans MS"/>
          <w:sz w:val="16"/>
          <w:szCs w:val="16"/>
        </w:rPr>
      </w:pPr>
      <w:r w:rsidRPr="00694B06">
        <w:rPr>
          <w:rFonts w:ascii="Comic Sans MS" w:hAnsi="Comic Sans MS"/>
          <w:sz w:val="16"/>
          <w:szCs w:val="16"/>
        </w:rPr>
        <w:t>Bu şekle göre</w:t>
      </w:r>
    </w:p>
    <w:p w:rsidR="00454560" w:rsidRPr="00694B06" w:rsidRDefault="00454560" w:rsidP="00D219BB">
      <w:pPr>
        <w:numPr>
          <w:ilvl w:val="0"/>
          <w:numId w:val="8"/>
        </w:numPr>
        <w:spacing w:line="360" w:lineRule="auto"/>
        <w:rPr>
          <w:rFonts w:ascii="Comic Sans MS" w:hAnsi="Comic Sans MS"/>
          <w:sz w:val="16"/>
          <w:szCs w:val="16"/>
        </w:rPr>
      </w:pPr>
      <w:r w:rsidRPr="00694B06">
        <w:rPr>
          <w:rFonts w:ascii="Comic Sans MS" w:hAnsi="Comic Sans MS"/>
          <w:sz w:val="16"/>
          <w:szCs w:val="16"/>
        </w:rPr>
        <w:t>Cisim ışık kaynağına yaklaştırılmalı</w:t>
      </w:r>
    </w:p>
    <w:p w:rsidR="00454560" w:rsidRPr="00694B06" w:rsidRDefault="00454560" w:rsidP="00D219BB">
      <w:pPr>
        <w:numPr>
          <w:ilvl w:val="0"/>
          <w:numId w:val="8"/>
        </w:numPr>
        <w:spacing w:line="360" w:lineRule="auto"/>
        <w:rPr>
          <w:rFonts w:ascii="Comic Sans MS" w:hAnsi="Comic Sans MS"/>
          <w:sz w:val="16"/>
          <w:szCs w:val="16"/>
        </w:rPr>
      </w:pPr>
      <w:r w:rsidRPr="00694B06">
        <w:rPr>
          <w:rFonts w:ascii="Comic Sans MS" w:hAnsi="Comic Sans MS"/>
          <w:sz w:val="16"/>
          <w:szCs w:val="16"/>
        </w:rPr>
        <w:t>Cisim perdeye yaklaştırılmalı</w:t>
      </w:r>
    </w:p>
    <w:p w:rsidR="00454560" w:rsidRPr="00694B06" w:rsidRDefault="00454560" w:rsidP="00D219BB">
      <w:pPr>
        <w:numPr>
          <w:ilvl w:val="0"/>
          <w:numId w:val="8"/>
        </w:numPr>
        <w:spacing w:line="360" w:lineRule="auto"/>
        <w:rPr>
          <w:rFonts w:ascii="Comic Sans MS" w:hAnsi="Comic Sans MS"/>
          <w:sz w:val="16"/>
          <w:szCs w:val="16"/>
        </w:rPr>
      </w:pPr>
      <w:r w:rsidRPr="00694B06">
        <w:rPr>
          <w:rFonts w:ascii="Comic Sans MS" w:hAnsi="Comic Sans MS"/>
          <w:sz w:val="16"/>
          <w:szCs w:val="16"/>
        </w:rPr>
        <w:t>Perde cisimden uzaklaştırılmalı</w:t>
      </w:r>
    </w:p>
    <w:p w:rsidR="00454560" w:rsidRPr="00694B06" w:rsidRDefault="00454560" w:rsidP="00D219BB">
      <w:pPr>
        <w:spacing w:line="360" w:lineRule="auto"/>
        <w:rPr>
          <w:rFonts w:ascii="Comic Sans MS" w:hAnsi="Comic Sans MS"/>
          <w:b/>
          <w:sz w:val="16"/>
          <w:szCs w:val="16"/>
        </w:rPr>
      </w:pPr>
      <w:r w:rsidRPr="00694B06">
        <w:rPr>
          <w:rFonts w:ascii="Comic Sans MS" w:hAnsi="Comic Sans MS"/>
          <w:b/>
          <w:sz w:val="16"/>
          <w:szCs w:val="16"/>
        </w:rPr>
        <w:t>Yukarı işlemlerden hangisi ya da hangileri yapılırsa perde üzerinde daha büyük bir gölge elde edilir?</w:t>
      </w:r>
      <w:r w:rsidRPr="00756187">
        <w:rPr>
          <w:rFonts w:ascii="Comic Sans MS" w:hAnsi="Comic Sans MS"/>
          <w:b/>
          <w:bCs/>
          <w:sz w:val="16"/>
          <w:szCs w:val="16"/>
        </w:rPr>
        <w:t xml:space="preserve"> </w:t>
      </w:r>
      <w:r>
        <w:rPr>
          <w:rFonts w:ascii="Comic Sans MS" w:hAnsi="Comic Sans MS"/>
          <w:b/>
          <w:bCs/>
          <w:sz w:val="16"/>
          <w:szCs w:val="16"/>
        </w:rPr>
        <w:t>(</w:t>
      </w:r>
      <w:r w:rsidRPr="00756187">
        <w:rPr>
          <w:rFonts w:ascii="Comic Sans MS" w:hAnsi="Comic Sans MS"/>
          <w:b/>
          <w:bCs/>
          <w:sz w:val="16"/>
          <w:szCs w:val="16"/>
        </w:rPr>
        <w:t>5 puan)</w:t>
      </w:r>
    </w:p>
    <w:p w:rsidR="00454560" w:rsidRPr="00694B06" w:rsidRDefault="00454560" w:rsidP="00D219BB">
      <w:pPr>
        <w:spacing w:line="360" w:lineRule="auto"/>
        <w:rPr>
          <w:rFonts w:ascii="Comic Sans MS" w:hAnsi="Comic Sans MS"/>
          <w:sz w:val="16"/>
          <w:szCs w:val="16"/>
        </w:rPr>
      </w:pPr>
      <w:r w:rsidRPr="00694B06">
        <w:rPr>
          <w:rFonts w:ascii="Comic Sans MS" w:hAnsi="Comic Sans MS"/>
          <w:sz w:val="16"/>
          <w:szCs w:val="16"/>
        </w:rPr>
        <w:t>A)Yalnız I     B) I ve II</w:t>
      </w:r>
      <w:r w:rsidRPr="00694B06">
        <w:rPr>
          <w:rFonts w:ascii="Comic Sans MS" w:hAnsi="Comic Sans MS"/>
          <w:sz w:val="16"/>
          <w:szCs w:val="16"/>
        </w:rPr>
        <w:tab/>
        <w:t xml:space="preserve">     C) I ve III</w:t>
      </w:r>
      <w:r w:rsidRPr="00694B06">
        <w:rPr>
          <w:rFonts w:ascii="Comic Sans MS" w:hAnsi="Comic Sans MS"/>
          <w:sz w:val="16"/>
          <w:szCs w:val="16"/>
        </w:rPr>
        <w:tab/>
        <w:t>D) I,II ve III</w:t>
      </w:r>
    </w:p>
    <w:p w:rsidR="00454560" w:rsidRPr="00F8658B" w:rsidRDefault="00454560" w:rsidP="001238F7">
      <w:pPr>
        <w:spacing w:line="360" w:lineRule="auto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margin" w:tblpX="324" w:tblpY="-102"/>
        <w:tblW w:w="4293" w:type="dxa"/>
        <w:tblCellMar>
          <w:left w:w="40" w:type="dxa"/>
          <w:right w:w="40" w:type="dxa"/>
        </w:tblCellMar>
        <w:tblLook w:val="0000"/>
      </w:tblPr>
      <w:tblGrid>
        <w:gridCol w:w="1252"/>
        <w:gridCol w:w="3041"/>
      </w:tblGrid>
      <w:tr w:rsidR="00454560" w:rsidRPr="00F8658B" w:rsidTr="00AD3CD2">
        <w:trPr>
          <w:trHeight w:val="269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>Madde Adı</w:t>
            </w: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>Erime ve donma sıcaklığı (°C)</w:t>
            </w:r>
          </w:p>
        </w:tc>
      </w:tr>
      <w:tr w:rsidR="00454560" w:rsidRPr="00F8658B" w:rsidTr="00AD3CD2">
        <w:trPr>
          <w:trHeight w:val="271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 xml:space="preserve"> Su</w:t>
            </w: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  0</w:t>
            </w:r>
          </w:p>
        </w:tc>
      </w:tr>
      <w:tr w:rsidR="00454560" w:rsidRPr="00F8658B" w:rsidTr="00AD3CD2">
        <w:trPr>
          <w:trHeight w:val="261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 xml:space="preserve"> Aseton</w:t>
            </w: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-95</w:t>
            </w:r>
          </w:p>
        </w:tc>
      </w:tr>
      <w:tr w:rsidR="00454560" w:rsidRPr="00F8658B" w:rsidTr="00AD3CD2">
        <w:trPr>
          <w:trHeight w:val="265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 xml:space="preserve"> Etil alkol</w:t>
            </w: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-115</w:t>
            </w:r>
          </w:p>
        </w:tc>
      </w:tr>
      <w:tr w:rsidR="00454560" w:rsidRPr="00F8658B" w:rsidTr="00AD3CD2">
        <w:trPr>
          <w:trHeight w:val="282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 xml:space="preserve"> Demir</w:t>
            </w: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 1535</w:t>
            </w:r>
          </w:p>
        </w:tc>
      </w:tr>
    </w:tbl>
    <w:p w:rsidR="00454560" w:rsidRPr="00F8658B" w:rsidRDefault="00454560" w:rsidP="001238F7">
      <w:pPr>
        <w:spacing w:line="360" w:lineRule="auto"/>
        <w:rPr>
          <w:rFonts w:ascii="Comic Sans MS" w:hAnsi="Comic Sans MS"/>
          <w:sz w:val="18"/>
          <w:szCs w:val="18"/>
        </w:rPr>
      </w:pPr>
    </w:p>
    <w:p w:rsidR="00454560" w:rsidRPr="00F8658B" w:rsidRDefault="00454560" w:rsidP="001238F7">
      <w:pPr>
        <w:spacing w:line="360" w:lineRule="auto"/>
        <w:rPr>
          <w:rFonts w:ascii="Comic Sans MS" w:hAnsi="Comic Sans MS"/>
          <w:sz w:val="18"/>
          <w:szCs w:val="18"/>
        </w:rPr>
      </w:pPr>
    </w:p>
    <w:p w:rsidR="00454560" w:rsidRPr="00F8658B" w:rsidRDefault="00454560" w:rsidP="001238F7">
      <w:pPr>
        <w:spacing w:line="360" w:lineRule="auto"/>
        <w:rPr>
          <w:rFonts w:ascii="Comic Sans MS" w:hAnsi="Comic Sans MS"/>
          <w:sz w:val="18"/>
          <w:szCs w:val="18"/>
        </w:rPr>
      </w:pPr>
    </w:p>
    <w:p w:rsidR="00454560" w:rsidRPr="00F8658B" w:rsidRDefault="00454560" w:rsidP="001238F7">
      <w:pPr>
        <w:spacing w:line="360" w:lineRule="auto"/>
        <w:rPr>
          <w:rFonts w:ascii="Comic Sans MS" w:hAnsi="Comic Sans MS"/>
          <w:sz w:val="18"/>
          <w:szCs w:val="18"/>
        </w:rPr>
      </w:pPr>
    </w:p>
    <w:p w:rsidR="00454560" w:rsidRPr="00F8658B" w:rsidRDefault="00454560" w:rsidP="000F35C3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18"/>
          <w:szCs w:val="18"/>
        </w:rPr>
      </w:pPr>
      <w:r w:rsidRPr="00F8658B">
        <w:rPr>
          <w:rFonts w:ascii="Comic Sans MS" w:hAnsi="Comic Sans MS"/>
          <w:color w:val="000000"/>
          <w:sz w:val="18"/>
          <w:szCs w:val="18"/>
        </w:rPr>
        <w:t>9- Yukarıdaki  tabloda  bazı  maddelerin erime ve donma  sıcaklıkları verilmiştir.</w:t>
      </w:r>
    </w:p>
    <w:p w:rsidR="00454560" w:rsidRPr="00F8658B" w:rsidRDefault="00454560" w:rsidP="000F35C3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18"/>
          <w:szCs w:val="18"/>
        </w:rPr>
      </w:pPr>
      <w:r w:rsidRPr="00F8658B"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F8658B">
        <w:rPr>
          <w:rFonts w:ascii="Comic Sans MS" w:hAnsi="Comic Sans MS"/>
          <w:b/>
          <w:color w:val="000000"/>
          <w:sz w:val="18"/>
          <w:szCs w:val="18"/>
        </w:rPr>
        <w:t xml:space="preserve">Buna göre,oda sıcaklığında( </w:t>
      </w:r>
      <w:smartTag w:uri="urn:schemas-microsoft-com:office:smarttags" w:element="metricconverter">
        <w:smartTagPr>
          <w:attr w:name="ProductID" w:val="200C"/>
        </w:smartTagPr>
        <w:r w:rsidRPr="00F8658B">
          <w:rPr>
            <w:rFonts w:ascii="Comic Sans MS" w:hAnsi="Comic Sans MS"/>
            <w:b/>
            <w:color w:val="000000"/>
            <w:sz w:val="18"/>
            <w:szCs w:val="18"/>
          </w:rPr>
          <w:t>20</w:t>
        </w:r>
        <w:r w:rsidRPr="00F8658B">
          <w:rPr>
            <w:rFonts w:ascii="Comic Sans MS" w:hAnsi="Comic Sans MS"/>
            <w:b/>
            <w:color w:val="000000"/>
            <w:sz w:val="18"/>
            <w:szCs w:val="18"/>
            <w:vertAlign w:val="superscript"/>
          </w:rPr>
          <w:t>0</w:t>
        </w:r>
        <w:r w:rsidRPr="00F8658B">
          <w:rPr>
            <w:rFonts w:ascii="Comic Sans MS" w:hAnsi="Comic Sans MS"/>
            <w:b/>
            <w:color w:val="000000"/>
            <w:sz w:val="18"/>
            <w:szCs w:val="18"/>
          </w:rPr>
          <w:t>C</w:t>
        </w:r>
      </w:smartTag>
      <w:r w:rsidRPr="00F8658B">
        <w:rPr>
          <w:rFonts w:ascii="Comic Sans MS" w:hAnsi="Comic Sans MS"/>
          <w:b/>
          <w:color w:val="000000"/>
          <w:sz w:val="18"/>
          <w:szCs w:val="18"/>
        </w:rPr>
        <w:t xml:space="preserve"> ) hangi madde </w:t>
      </w:r>
      <w:r w:rsidRPr="00F8658B">
        <w:rPr>
          <w:rFonts w:ascii="Comic Sans MS" w:hAnsi="Comic Sans MS"/>
          <w:b/>
          <w:color w:val="000000"/>
          <w:sz w:val="18"/>
          <w:szCs w:val="18"/>
          <w:u w:val="single"/>
        </w:rPr>
        <w:t>katı hâlde</w:t>
      </w:r>
      <w:r w:rsidRPr="00F8658B">
        <w:rPr>
          <w:rFonts w:ascii="Comic Sans MS" w:hAnsi="Comic Sans MS"/>
          <w:b/>
          <w:color w:val="000000"/>
          <w:sz w:val="18"/>
          <w:szCs w:val="18"/>
        </w:rPr>
        <w:t xml:space="preserve"> bulunur?</w:t>
      </w:r>
      <w:r w:rsidRPr="00756187">
        <w:rPr>
          <w:rFonts w:ascii="Comic Sans MS" w:hAnsi="Comic Sans MS"/>
          <w:b/>
          <w:bCs/>
          <w:sz w:val="16"/>
          <w:szCs w:val="16"/>
        </w:rPr>
        <w:t xml:space="preserve"> </w:t>
      </w:r>
      <w:r>
        <w:rPr>
          <w:rFonts w:ascii="Comic Sans MS" w:hAnsi="Comic Sans MS"/>
          <w:b/>
          <w:bCs/>
          <w:sz w:val="16"/>
          <w:szCs w:val="16"/>
        </w:rPr>
        <w:t>(</w:t>
      </w:r>
      <w:r w:rsidRPr="00756187">
        <w:rPr>
          <w:rFonts w:ascii="Comic Sans MS" w:hAnsi="Comic Sans MS"/>
          <w:b/>
          <w:bCs/>
          <w:sz w:val="16"/>
          <w:szCs w:val="16"/>
        </w:rPr>
        <w:t>5 puan)</w:t>
      </w:r>
    </w:p>
    <w:p w:rsidR="00454560" w:rsidRPr="00F8658B" w:rsidRDefault="00454560" w:rsidP="000F35C3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color w:val="000000"/>
          <w:sz w:val="18"/>
          <w:szCs w:val="18"/>
        </w:rPr>
      </w:pPr>
    </w:p>
    <w:p w:rsidR="00454560" w:rsidRPr="00F8658B" w:rsidRDefault="00454560" w:rsidP="00FA0CFB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18"/>
          <w:szCs w:val="18"/>
        </w:rPr>
      </w:pPr>
      <w:r w:rsidRPr="00F8658B">
        <w:rPr>
          <w:rFonts w:ascii="Comic Sans MS" w:hAnsi="Comic Sans MS"/>
          <w:b/>
          <w:sz w:val="18"/>
          <w:szCs w:val="18"/>
        </w:rPr>
        <w:t>A)</w:t>
      </w:r>
      <w:r w:rsidRPr="00F8658B">
        <w:rPr>
          <w:rFonts w:ascii="Comic Sans MS" w:hAnsi="Comic Sans MS"/>
          <w:color w:val="000000"/>
          <w:sz w:val="18"/>
          <w:szCs w:val="18"/>
        </w:rPr>
        <w:t xml:space="preserve">  Etil alkol      </w:t>
      </w:r>
      <w:r w:rsidRPr="00F8658B">
        <w:rPr>
          <w:rFonts w:ascii="Comic Sans MS" w:hAnsi="Comic Sans MS"/>
          <w:b/>
          <w:sz w:val="18"/>
          <w:szCs w:val="18"/>
        </w:rPr>
        <w:t>B)</w:t>
      </w:r>
      <w:r w:rsidRPr="00F8658B">
        <w:rPr>
          <w:rFonts w:ascii="Comic Sans MS" w:hAnsi="Comic Sans MS"/>
          <w:color w:val="FF0000"/>
          <w:sz w:val="18"/>
          <w:szCs w:val="18"/>
        </w:rPr>
        <w:t xml:space="preserve">  </w:t>
      </w:r>
      <w:r w:rsidRPr="00F8658B">
        <w:rPr>
          <w:rFonts w:ascii="Comic Sans MS" w:hAnsi="Comic Sans MS"/>
          <w:color w:val="000000"/>
          <w:sz w:val="18"/>
          <w:szCs w:val="18"/>
        </w:rPr>
        <w:t xml:space="preserve">Aseton      </w:t>
      </w:r>
      <w:r w:rsidRPr="00F8658B">
        <w:rPr>
          <w:rFonts w:ascii="Comic Sans MS" w:hAnsi="Comic Sans MS"/>
          <w:b/>
          <w:sz w:val="18"/>
          <w:szCs w:val="18"/>
        </w:rPr>
        <w:t>C)</w:t>
      </w:r>
      <w:r w:rsidRPr="00F8658B">
        <w:rPr>
          <w:rFonts w:ascii="Comic Sans MS" w:hAnsi="Comic Sans MS"/>
          <w:b/>
          <w:color w:val="000000"/>
          <w:sz w:val="18"/>
          <w:szCs w:val="18"/>
        </w:rPr>
        <w:t xml:space="preserve">  </w:t>
      </w:r>
      <w:r w:rsidRPr="00F8658B">
        <w:rPr>
          <w:rFonts w:ascii="Comic Sans MS" w:hAnsi="Comic Sans MS"/>
          <w:color w:val="000000"/>
          <w:sz w:val="18"/>
          <w:szCs w:val="18"/>
        </w:rPr>
        <w:t xml:space="preserve"> Demir</w:t>
      </w:r>
      <w:r w:rsidRPr="00F8658B">
        <w:rPr>
          <w:rFonts w:ascii="Comic Sans MS" w:hAnsi="Comic Sans MS"/>
          <w:b/>
          <w:color w:val="FF0000"/>
          <w:sz w:val="18"/>
          <w:szCs w:val="18"/>
        </w:rPr>
        <w:t xml:space="preserve">       </w:t>
      </w:r>
      <w:r w:rsidRPr="00F8658B">
        <w:rPr>
          <w:rFonts w:ascii="Comic Sans MS" w:hAnsi="Comic Sans MS"/>
          <w:b/>
          <w:sz w:val="18"/>
          <w:szCs w:val="18"/>
        </w:rPr>
        <w:t>D)</w:t>
      </w:r>
      <w:r w:rsidRPr="00F8658B">
        <w:rPr>
          <w:rFonts w:ascii="Comic Sans MS" w:hAnsi="Comic Sans MS"/>
          <w:color w:val="000000"/>
          <w:sz w:val="18"/>
          <w:szCs w:val="18"/>
        </w:rPr>
        <w:t xml:space="preserve">   Su</w:t>
      </w:r>
    </w:p>
    <w:p w:rsidR="00454560" w:rsidRPr="00F8658B" w:rsidRDefault="00454560" w:rsidP="00FA0CFB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18"/>
          <w:szCs w:val="18"/>
        </w:rPr>
      </w:pPr>
      <w:r>
        <w:rPr>
          <w:noProof/>
        </w:rPr>
        <w:pict>
          <v:shape id="_x0000_s1027" type="#_x0000_t75" style="position:absolute;margin-left:162pt;margin-top:8.2pt;width:101.75pt;height:73.95pt;z-index:-251657216;visibility:visible" wrapcoords="-159 0 -159 21382 21600 21382 21600 0 -159 0">
            <v:imagedata r:id="rId13" o:title=""/>
            <w10:wrap type="tight"/>
          </v:shape>
        </w:pict>
      </w:r>
    </w:p>
    <w:p w:rsidR="00454560" w:rsidRPr="00694B06" w:rsidRDefault="00454560" w:rsidP="00694B06">
      <w:pPr>
        <w:rPr>
          <w:rFonts w:ascii="Comic Sans MS" w:hAnsi="Comic Sans MS"/>
          <w:sz w:val="16"/>
          <w:szCs w:val="16"/>
        </w:rPr>
      </w:pPr>
      <w:r w:rsidRPr="00F8658B">
        <w:rPr>
          <w:rFonts w:ascii="Comic Sans MS" w:hAnsi="Comic Sans MS"/>
          <w:color w:val="000000"/>
          <w:sz w:val="18"/>
          <w:szCs w:val="18"/>
        </w:rPr>
        <w:t>10</w:t>
      </w:r>
      <w:r w:rsidRPr="00694B06">
        <w:rPr>
          <w:rFonts w:ascii="Comic Sans MS" w:hAnsi="Comic Sans MS"/>
          <w:color w:val="000000"/>
          <w:sz w:val="16"/>
          <w:szCs w:val="16"/>
        </w:rPr>
        <w:t>-</w:t>
      </w:r>
      <w:r w:rsidRPr="00694B06">
        <w:rPr>
          <w:rFonts w:ascii="Comic Sans MS" w:hAnsi="Comic Sans MS"/>
          <w:sz w:val="16"/>
          <w:szCs w:val="16"/>
        </w:rPr>
        <w:t xml:space="preserve"> Yandaki resimde dinamometreler ve ölçülebilecek en büyük kuvvetler verilmiştir. Mehmet 20 N’luk bir kuvveti ölçmek için hangi dinamometreyi kullanmalıdır?</w:t>
      </w:r>
      <w:r w:rsidRPr="00694B06">
        <w:rPr>
          <w:rFonts w:ascii="Comic Sans MS" w:hAnsi="Comic Sans MS"/>
          <w:bCs/>
          <w:sz w:val="16"/>
          <w:szCs w:val="16"/>
        </w:rPr>
        <w:t xml:space="preserve"> (</w:t>
      </w:r>
      <w:r w:rsidRPr="00756187">
        <w:rPr>
          <w:rFonts w:ascii="Comic Sans MS" w:hAnsi="Comic Sans MS"/>
          <w:b/>
          <w:bCs/>
          <w:sz w:val="16"/>
          <w:szCs w:val="16"/>
        </w:rPr>
        <w:t>5 puan)</w:t>
      </w:r>
    </w:p>
    <w:p w:rsidR="00454560" w:rsidRPr="00694B06" w:rsidRDefault="00454560" w:rsidP="00694B06">
      <w:pPr>
        <w:rPr>
          <w:rFonts w:ascii="Comic Sans MS" w:hAnsi="Comic Sans MS"/>
          <w:sz w:val="16"/>
          <w:szCs w:val="16"/>
        </w:rPr>
      </w:pPr>
    </w:p>
    <w:p w:rsidR="00454560" w:rsidRPr="00694B06" w:rsidRDefault="00454560" w:rsidP="00694B06">
      <w:pPr>
        <w:rPr>
          <w:rFonts w:ascii="Comic Sans MS" w:hAnsi="Comic Sans MS"/>
          <w:sz w:val="16"/>
          <w:szCs w:val="16"/>
        </w:rPr>
      </w:pPr>
      <w:r w:rsidRPr="00694B06">
        <w:rPr>
          <w:rFonts w:ascii="Comic Sans MS" w:hAnsi="Comic Sans MS"/>
          <w:sz w:val="16"/>
          <w:szCs w:val="16"/>
        </w:rPr>
        <w:t>A)A</w:t>
      </w:r>
      <w:r w:rsidRPr="00694B06">
        <w:rPr>
          <w:rFonts w:ascii="Comic Sans MS" w:hAnsi="Comic Sans MS"/>
          <w:sz w:val="16"/>
          <w:szCs w:val="16"/>
        </w:rPr>
        <w:tab/>
        <w:t>B) B</w:t>
      </w:r>
      <w:r w:rsidRPr="00694B06">
        <w:rPr>
          <w:rFonts w:ascii="Comic Sans MS" w:hAnsi="Comic Sans MS"/>
          <w:sz w:val="16"/>
          <w:szCs w:val="16"/>
        </w:rPr>
        <w:tab/>
        <w:t xml:space="preserve">  C) C         D) D</w:t>
      </w:r>
    </w:p>
    <w:p w:rsidR="00454560" w:rsidRPr="00694B06" w:rsidRDefault="00454560" w:rsidP="00694B06">
      <w:pPr>
        <w:rPr>
          <w:rFonts w:ascii="Comic Sans MS" w:hAnsi="Comic Sans MS"/>
          <w:sz w:val="16"/>
          <w:szCs w:val="16"/>
        </w:rPr>
      </w:pPr>
    </w:p>
    <w:p w:rsidR="00454560" w:rsidRPr="00F8658B" w:rsidRDefault="00454560" w:rsidP="001238F7">
      <w:pPr>
        <w:spacing w:line="360" w:lineRule="auto"/>
        <w:rPr>
          <w:rFonts w:ascii="Comic Sans MS" w:hAnsi="Comic Sans MS"/>
          <w:b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11-Şekildeki deneyde öğrenciler tel bağlanmış plastik bardakta sesi daya iyi duyduğunu gözlemliyorlar.</w:t>
      </w:r>
      <w:r w:rsidRPr="00F8658B">
        <w:rPr>
          <w:rFonts w:ascii="Comic Sans MS" w:hAnsi="Comic Sans MS"/>
          <w:b/>
          <w:sz w:val="18"/>
          <w:szCs w:val="18"/>
        </w:rPr>
        <w:t>Buna göre deneyin sonucu nedir ?</w:t>
      </w:r>
      <w:r>
        <w:rPr>
          <w:rFonts w:ascii="Comic Sans MS" w:hAnsi="Comic Sans MS"/>
          <w:b/>
          <w:sz w:val="18"/>
          <w:szCs w:val="18"/>
        </w:rPr>
        <w:t>10puan</w:t>
      </w:r>
    </w:p>
    <w:p w:rsidR="00454560" w:rsidRPr="00F8658B" w:rsidRDefault="00454560" w:rsidP="001238F7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noProof/>
        </w:rPr>
        <w:pict>
          <v:shape id="Resim 2036" o:spid="_x0000_s1028" type="#_x0000_t75" alt="Screenshot_1" style="position:absolute;margin-left:2.35pt;margin-top:-.4pt;width:257.25pt;height:98.3pt;z-index:-251659264;visibility:visible">
            <v:imagedata r:id="rId14" o:title=""/>
          </v:shape>
        </w:pict>
      </w:r>
    </w:p>
    <w:p w:rsidR="00454560" w:rsidRPr="00F8658B" w:rsidRDefault="00454560" w:rsidP="001238F7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Pr="00F8658B" w:rsidRDefault="00454560" w:rsidP="006848A5">
      <w:pPr>
        <w:autoSpaceDE w:val="0"/>
        <w:autoSpaceDN w:val="0"/>
        <w:adjustRightInd w:val="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12</w:t>
      </w:r>
      <w:r w:rsidRPr="00F8658B">
        <w:rPr>
          <w:rFonts w:ascii="Comic Sans MS" w:hAnsi="Comic Sans MS"/>
          <w:sz w:val="18"/>
          <w:szCs w:val="18"/>
        </w:rPr>
        <w:t>-</w:t>
      </w:r>
      <w:r w:rsidRPr="00F8658B">
        <w:rPr>
          <w:rFonts w:ascii="Comic Sans MS" w:hAnsi="Comic Sans MS"/>
          <w:b/>
          <w:bCs/>
          <w:sz w:val="18"/>
          <w:szCs w:val="18"/>
        </w:rPr>
        <w:t xml:space="preserve"> Topun ekranda oluşan gölgesini çiziniz?</w:t>
      </w:r>
      <w:r>
        <w:rPr>
          <w:rFonts w:ascii="Comic Sans MS" w:hAnsi="Comic Sans MS"/>
          <w:b/>
          <w:bCs/>
          <w:sz w:val="18"/>
          <w:szCs w:val="18"/>
        </w:rPr>
        <w:t>(3puan)</w:t>
      </w:r>
    </w:p>
    <w:p w:rsidR="00454560" w:rsidRPr="00F8658B" w:rsidRDefault="00454560" w:rsidP="006848A5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Resim 5" o:spid="_x0000_s1029" type="#_x0000_t75" style="position:absolute;margin-left:16.9pt;margin-top:9.75pt;width:234pt;height:116.9pt;z-index:-251658240;visibility:visible">
            <v:imagedata r:id="rId15" o:title=""/>
          </v:shape>
        </w:pict>
      </w:r>
    </w:p>
    <w:p w:rsidR="00454560" w:rsidRPr="00F8658B" w:rsidRDefault="00454560" w:rsidP="006848A5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Pr="00F8658B" w:rsidRDefault="00454560" w:rsidP="006848A5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Pr="00F8658B" w:rsidRDefault="00454560" w:rsidP="006848A5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Pr="00F8658B" w:rsidRDefault="00454560" w:rsidP="006848A5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Default="00454560" w:rsidP="00694B06">
      <w:pPr>
        <w:autoSpaceDE w:val="0"/>
        <w:autoSpaceDN w:val="0"/>
        <w:adjustRightInd w:val="0"/>
        <w:rPr>
          <w:rFonts w:ascii="Comic Sans MS" w:hAnsi="Comic Sans MS"/>
          <w:b/>
          <w:bCs/>
          <w:sz w:val="18"/>
          <w:szCs w:val="18"/>
        </w:rPr>
      </w:pPr>
    </w:p>
    <w:p w:rsidR="00454560" w:rsidRPr="00CB6E9B" w:rsidRDefault="00454560" w:rsidP="00694B06">
      <w:pPr>
        <w:autoSpaceDE w:val="0"/>
        <w:autoSpaceDN w:val="0"/>
        <w:adjustRightInd w:val="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13-</w:t>
      </w:r>
      <w:r w:rsidRPr="00CB6E9B">
        <w:rPr>
          <w:rFonts w:ascii="Comic Sans MS" w:hAnsi="Comic Sans MS"/>
          <w:b/>
          <w:bCs/>
          <w:sz w:val="18"/>
          <w:szCs w:val="18"/>
        </w:rPr>
        <w:t>Öğrencinin yaptığı deneyin sonucunu yazınız?</w:t>
      </w:r>
      <w:r>
        <w:rPr>
          <w:rFonts w:ascii="Comic Sans MS" w:hAnsi="Comic Sans MS"/>
          <w:b/>
          <w:bCs/>
          <w:sz w:val="18"/>
          <w:szCs w:val="18"/>
        </w:rPr>
        <w:t>(10 puan)</w:t>
      </w:r>
    </w:p>
    <w:p w:rsidR="00454560" w:rsidRDefault="00454560" w:rsidP="00694B06">
      <w:pPr>
        <w:autoSpaceDE w:val="0"/>
        <w:autoSpaceDN w:val="0"/>
        <w:adjustRightInd w:val="0"/>
        <w:rPr>
          <w:b/>
          <w:bCs/>
          <w:sz w:val="18"/>
          <w:szCs w:val="18"/>
        </w:rPr>
      </w:pPr>
      <w:r w:rsidRPr="00EB6D47">
        <w:rPr>
          <w:b/>
          <w:noProof/>
          <w:sz w:val="18"/>
          <w:szCs w:val="18"/>
        </w:rPr>
        <w:pict>
          <v:shape id="_x0000_i1030" type="#_x0000_t75" style="width:179.25pt;height:58.5pt;visibility:visible">
            <v:imagedata r:id="rId16" o:title=""/>
          </v:shape>
        </w:pict>
      </w:r>
    </w:p>
    <w:p w:rsidR="00454560" w:rsidRDefault="00454560" w:rsidP="00694B06">
      <w:pPr>
        <w:rPr>
          <w:rFonts w:ascii="Comic Sans MS" w:hAnsi="Comic Sans MS"/>
          <w:b/>
          <w:sz w:val="18"/>
          <w:szCs w:val="18"/>
        </w:rPr>
      </w:pPr>
      <w:bookmarkStart w:id="0" w:name="_GoBack"/>
      <w:bookmarkEnd w:id="0"/>
      <w:r>
        <w:rPr>
          <w:rFonts w:ascii="Comic Sans MS" w:hAnsi="Comic Sans MS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54560" w:rsidRDefault="00454560" w:rsidP="00F8658B">
      <w:pPr>
        <w:rPr>
          <w:rFonts w:ascii="Comic Sans MS" w:hAnsi="Comic Sans MS"/>
          <w:b/>
          <w:sz w:val="18"/>
          <w:szCs w:val="18"/>
        </w:rPr>
      </w:pPr>
    </w:p>
    <w:p w:rsidR="00454560" w:rsidRDefault="00454560" w:rsidP="00F8658B">
      <w:pPr>
        <w:rPr>
          <w:rFonts w:ascii="Comic Sans MS" w:hAnsi="Comic Sans MS"/>
          <w:b/>
          <w:sz w:val="18"/>
          <w:szCs w:val="18"/>
        </w:rPr>
      </w:pPr>
    </w:p>
    <w:p w:rsidR="00454560" w:rsidRDefault="00454560" w:rsidP="00F8658B">
      <w:pPr>
        <w:rPr>
          <w:rFonts w:ascii="Comic Sans MS" w:hAnsi="Comic Sans MS"/>
          <w:b/>
          <w:sz w:val="18"/>
          <w:szCs w:val="18"/>
        </w:rPr>
      </w:pPr>
    </w:p>
    <w:p w:rsidR="00454560" w:rsidRDefault="00454560" w:rsidP="00F8658B">
      <w:pPr>
        <w:rPr>
          <w:rFonts w:ascii="Comic Sans MS" w:hAnsi="Comic Sans MS"/>
          <w:b/>
          <w:sz w:val="18"/>
          <w:szCs w:val="18"/>
        </w:rPr>
      </w:pPr>
    </w:p>
    <w:p w:rsidR="00454560" w:rsidRDefault="00454560" w:rsidP="00F8658B">
      <w:pPr>
        <w:rPr>
          <w:rFonts w:ascii="Comic Sans MS" w:hAnsi="Comic Sans MS"/>
          <w:b/>
          <w:sz w:val="18"/>
          <w:szCs w:val="18"/>
        </w:rPr>
      </w:pPr>
    </w:p>
    <w:p w:rsidR="00454560" w:rsidRDefault="00454560" w:rsidP="00F8658B">
      <w:pPr>
        <w:rPr>
          <w:rFonts w:ascii="Comic Sans MS" w:hAnsi="Comic Sans MS"/>
          <w:b/>
          <w:sz w:val="18"/>
          <w:szCs w:val="18"/>
        </w:rPr>
      </w:pPr>
    </w:p>
    <w:p w:rsidR="00454560" w:rsidRDefault="00454560" w:rsidP="00F8658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14.Aşağıdaki boşluklara uygun organ isimlerini yazınız.(5puan)</w:t>
      </w:r>
    </w:p>
    <w:p w:rsidR="00454560" w:rsidRDefault="00454560" w:rsidP="00F8658B">
      <w:pPr>
        <w:rPr>
          <w:rFonts w:ascii="Comic Sans MS" w:hAnsi="Comic Sans MS"/>
          <w:b/>
          <w:sz w:val="18"/>
          <w:szCs w:val="18"/>
        </w:rPr>
      </w:pPr>
    </w:p>
    <w:p w:rsidR="00454560" w:rsidRPr="00756187" w:rsidRDefault="00454560" w:rsidP="00756187">
      <w:pPr>
        <w:spacing w:after="120"/>
        <w:ind w:left="-142"/>
        <w:rPr>
          <w:rFonts w:ascii="Comic Sans MS" w:hAnsi="Comic Sans MS"/>
          <w:b/>
          <w:bCs/>
          <w:sz w:val="18"/>
          <w:szCs w:val="18"/>
        </w:rPr>
      </w:pPr>
      <w:r w:rsidRPr="00756187">
        <w:rPr>
          <w:rFonts w:ascii="Comic Sans MS" w:hAnsi="Comic Sans MS"/>
          <w:sz w:val="18"/>
          <w:szCs w:val="18"/>
        </w:rPr>
        <w:t>.........</w:t>
      </w:r>
      <w:r>
        <w:rPr>
          <w:rFonts w:ascii="Comic Sans MS" w:hAnsi="Comic Sans MS"/>
          <w:sz w:val="18"/>
          <w:szCs w:val="18"/>
        </w:rPr>
        <w:t>........................</w:t>
      </w:r>
      <w:r w:rsidRPr="00756187">
        <w:rPr>
          <w:rFonts w:ascii="Comic Sans MS" w:hAnsi="Comic Sans MS"/>
          <w:sz w:val="18"/>
          <w:szCs w:val="18"/>
        </w:rPr>
        <w:t>Besinlerin bulamaç haline geldiği yerdir.</w:t>
      </w:r>
      <w:r w:rsidRPr="00756187">
        <w:rPr>
          <w:rFonts w:ascii="Comic Sans MS" w:hAnsi="Comic Sans MS"/>
          <w:b/>
          <w:bCs/>
          <w:sz w:val="18"/>
          <w:szCs w:val="18"/>
        </w:rPr>
        <w:t xml:space="preserve"> </w:t>
      </w:r>
    </w:p>
    <w:p w:rsidR="00454560" w:rsidRPr="00756187" w:rsidRDefault="00454560" w:rsidP="00756187">
      <w:pPr>
        <w:spacing w:after="120"/>
        <w:ind w:left="-142"/>
        <w:rPr>
          <w:rFonts w:ascii="Comic Sans MS" w:hAnsi="Comic Sans MS"/>
          <w:sz w:val="18"/>
          <w:szCs w:val="18"/>
        </w:rPr>
      </w:pPr>
      <w:r w:rsidRPr="00756187">
        <w:rPr>
          <w:rFonts w:ascii="Comic Sans MS" w:hAnsi="Comic Sans MS"/>
          <w:sz w:val="18"/>
          <w:szCs w:val="18"/>
        </w:rPr>
        <w:t>.........</w:t>
      </w:r>
      <w:r>
        <w:rPr>
          <w:rFonts w:ascii="Comic Sans MS" w:hAnsi="Comic Sans MS"/>
          <w:sz w:val="18"/>
          <w:szCs w:val="18"/>
        </w:rPr>
        <w:t>........................</w:t>
      </w:r>
      <w:r w:rsidRPr="00756187">
        <w:rPr>
          <w:rFonts w:ascii="Comic Sans MS" w:hAnsi="Comic Sans MS"/>
          <w:sz w:val="18"/>
          <w:szCs w:val="18"/>
        </w:rPr>
        <w:t>Sindirimin başladığı yerdir.</w:t>
      </w:r>
    </w:p>
    <w:p w:rsidR="00454560" w:rsidRPr="00756187" w:rsidRDefault="00454560" w:rsidP="00756187">
      <w:pPr>
        <w:spacing w:after="120"/>
        <w:ind w:left="-142"/>
        <w:rPr>
          <w:rFonts w:ascii="Comic Sans MS" w:hAnsi="Comic Sans MS"/>
          <w:sz w:val="18"/>
          <w:szCs w:val="18"/>
        </w:rPr>
      </w:pPr>
      <w:r w:rsidRPr="00756187">
        <w:rPr>
          <w:rFonts w:ascii="Comic Sans MS" w:hAnsi="Comic Sans MS"/>
          <w:sz w:val="18"/>
          <w:szCs w:val="18"/>
        </w:rPr>
        <w:t>.........</w:t>
      </w:r>
      <w:r>
        <w:rPr>
          <w:rFonts w:ascii="Comic Sans MS" w:hAnsi="Comic Sans MS"/>
          <w:sz w:val="18"/>
          <w:szCs w:val="18"/>
        </w:rPr>
        <w:t>.........................</w:t>
      </w:r>
      <w:r w:rsidRPr="00756187">
        <w:rPr>
          <w:rFonts w:ascii="Comic Sans MS" w:hAnsi="Comic Sans MS"/>
          <w:sz w:val="18"/>
          <w:szCs w:val="18"/>
        </w:rPr>
        <w:t>Sindirilemeyen maddelerin ve posanın bulunduğu yerdir.</w:t>
      </w:r>
    </w:p>
    <w:p w:rsidR="00454560" w:rsidRPr="00756187" w:rsidRDefault="00454560" w:rsidP="00756187">
      <w:pPr>
        <w:spacing w:after="120"/>
        <w:ind w:left="-142"/>
        <w:rPr>
          <w:rFonts w:ascii="Comic Sans MS" w:hAnsi="Comic Sans MS"/>
          <w:sz w:val="18"/>
          <w:szCs w:val="18"/>
        </w:rPr>
      </w:pPr>
      <w:r w:rsidRPr="00756187">
        <w:rPr>
          <w:rFonts w:ascii="Comic Sans MS" w:hAnsi="Comic Sans MS"/>
          <w:sz w:val="18"/>
          <w:szCs w:val="18"/>
        </w:rPr>
        <w:t>.........</w:t>
      </w:r>
      <w:r>
        <w:rPr>
          <w:rFonts w:ascii="Comic Sans MS" w:hAnsi="Comic Sans MS"/>
          <w:sz w:val="18"/>
          <w:szCs w:val="18"/>
        </w:rPr>
        <w:t>............................</w:t>
      </w:r>
      <w:r w:rsidRPr="00756187">
        <w:rPr>
          <w:rFonts w:ascii="Comic Sans MS" w:hAnsi="Comic Sans MS"/>
          <w:sz w:val="18"/>
          <w:szCs w:val="18"/>
        </w:rPr>
        <w:t>Sindirim atıklarının atıldığı yerdir.</w:t>
      </w:r>
    </w:p>
    <w:p w:rsidR="00454560" w:rsidRDefault="00454560" w:rsidP="00756187">
      <w:pPr>
        <w:spacing w:after="120"/>
        <w:ind w:left="-142"/>
        <w:rPr>
          <w:rFonts w:ascii="Comic Sans MS" w:hAnsi="Comic Sans MS"/>
          <w:sz w:val="18"/>
          <w:szCs w:val="18"/>
        </w:rPr>
      </w:pPr>
      <w:r w:rsidRPr="00756187">
        <w:rPr>
          <w:rFonts w:ascii="Comic Sans MS" w:hAnsi="Comic Sans MS"/>
          <w:sz w:val="18"/>
          <w:szCs w:val="18"/>
        </w:rPr>
        <w:t>.........</w:t>
      </w:r>
      <w:r>
        <w:rPr>
          <w:rFonts w:ascii="Comic Sans MS" w:hAnsi="Comic Sans MS"/>
          <w:sz w:val="18"/>
          <w:szCs w:val="18"/>
        </w:rPr>
        <w:t>.................................</w:t>
      </w:r>
      <w:r w:rsidRPr="00756187">
        <w:rPr>
          <w:rFonts w:ascii="Comic Sans MS" w:hAnsi="Comic Sans MS"/>
          <w:sz w:val="18"/>
          <w:szCs w:val="18"/>
        </w:rPr>
        <w:t>Besinlerin mideye iletildiği yerdir.</w:t>
      </w:r>
    </w:p>
    <w:p w:rsidR="00454560" w:rsidRPr="00756187" w:rsidRDefault="00454560" w:rsidP="00756187">
      <w:pPr>
        <w:spacing w:after="120"/>
        <w:ind w:left="-142"/>
        <w:rPr>
          <w:rFonts w:ascii="Comic Sans MS" w:hAnsi="Comic Sans MS"/>
          <w:sz w:val="18"/>
          <w:szCs w:val="18"/>
        </w:rPr>
      </w:pPr>
      <w:r w:rsidRPr="00756187">
        <w:rPr>
          <w:rFonts w:ascii="Comic Sans MS" w:hAnsi="Comic Sans MS"/>
          <w:sz w:val="18"/>
          <w:szCs w:val="18"/>
        </w:rPr>
        <w:t>........</w:t>
      </w:r>
      <w:r>
        <w:rPr>
          <w:rFonts w:ascii="Comic Sans MS" w:hAnsi="Comic Sans MS"/>
          <w:sz w:val="18"/>
          <w:szCs w:val="18"/>
        </w:rPr>
        <w:t>..............................</w:t>
      </w:r>
      <w:r w:rsidRPr="00756187">
        <w:rPr>
          <w:rFonts w:ascii="Comic Sans MS" w:hAnsi="Comic Sans MS"/>
          <w:sz w:val="18"/>
          <w:szCs w:val="18"/>
        </w:rPr>
        <w:t>Sindirilen besinlerin kana emilerek geçtiği yerdir</w:t>
      </w:r>
    </w:p>
    <w:p w:rsidR="00454560" w:rsidRDefault="00454560" w:rsidP="00F8658B">
      <w:pPr>
        <w:rPr>
          <w:rFonts w:ascii="Comic Sans MS" w:hAnsi="Comic Sans MS"/>
          <w:b/>
          <w:sz w:val="18"/>
          <w:szCs w:val="18"/>
        </w:rPr>
      </w:pPr>
      <w:r w:rsidRPr="008C5400">
        <w:rPr>
          <w:rFonts w:ascii="Comic Sans MS" w:hAnsi="Comic Sans MS"/>
          <w:b/>
          <w:sz w:val="18"/>
          <w:szCs w:val="18"/>
        </w:rPr>
        <w:t>B.</w:t>
      </w:r>
      <w:r>
        <w:rPr>
          <w:rFonts w:ascii="Comic Sans MS" w:hAnsi="Comic Sans MS"/>
          <w:b/>
          <w:sz w:val="18"/>
          <w:szCs w:val="18"/>
        </w:rPr>
        <w:t>Aşağıdaki noktalı yerleri uygun kelimelerle tamamlayınız.( 12 puan)</w:t>
      </w:r>
    </w:p>
    <w:p w:rsidR="00454560" w:rsidRDefault="00454560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iCs/>
          <w:sz w:val="18"/>
          <w:szCs w:val="18"/>
        </w:rPr>
      </w:pPr>
    </w:p>
    <w:p w:rsidR="00454560" w:rsidRPr="008C5400" w:rsidRDefault="00454560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iCs/>
          <w:sz w:val="18"/>
          <w:szCs w:val="18"/>
        </w:rPr>
      </w:pPr>
      <w:r w:rsidRPr="008C5400">
        <w:rPr>
          <w:rFonts w:ascii="Comic Sans MS" w:hAnsi="Comic Sans MS"/>
          <w:iCs/>
          <w:sz w:val="18"/>
          <w:szCs w:val="18"/>
        </w:rPr>
        <w:t>1-Isık kaynağı ve ........................ sabit tutulduğunda, ışık kaynağı ve ekran arasında bulunan cisim ekrana yaklaştırılırsa gölgenin boyu .........................</w:t>
      </w:r>
    </w:p>
    <w:p w:rsidR="00454560" w:rsidRDefault="00454560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sz w:val="18"/>
          <w:szCs w:val="18"/>
        </w:rPr>
      </w:pPr>
    </w:p>
    <w:p w:rsidR="00454560" w:rsidRPr="008C5400" w:rsidRDefault="00454560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iCs/>
          <w:sz w:val="18"/>
          <w:szCs w:val="18"/>
        </w:rPr>
      </w:pPr>
      <w:r w:rsidRPr="008C5400">
        <w:rPr>
          <w:rFonts w:ascii="Comic Sans MS" w:hAnsi="Comic Sans MS"/>
          <w:sz w:val="18"/>
          <w:szCs w:val="18"/>
        </w:rPr>
        <w:t>2-</w:t>
      </w:r>
      <w:r w:rsidRPr="008C5400">
        <w:rPr>
          <w:rFonts w:ascii="Comic Sans MS" w:hAnsi="Comic Sans MS"/>
          <w:b/>
          <w:bCs/>
          <w:sz w:val="18"/>
          <w:szCs w:val="18"/>
        </w:rPr>
        <w:t>-</w:t>
      </w:r>
      <w:r w:rsidRPr="008C5400">
        <w:rPr>
          <w:rFonts w:ascii="Comic Sans MS" w:hAnsi="Comic Sans MS"/>
          <w:iCs/>
          <w:sz w:val="18"/>
          <w:szCs w:val="18"/>
        </w:rPr>
        <w:t xml:space="preserve"> Kendiliğinden ışık yayan kaynaklara………………ışık kaynakları denir .Ve ………..………..örnek olarak verilir.</w:t>
      </w:r>
    </w:p>
    <w:p w:rsidR="00454560" w:rsidRPr="008C5400" w:rsidRDefault="00454560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sz w:val="18"/>
          <w:szCs w:val="18"/>
        </w:rPr>
      </w:pPr>
    </w:p>
    <w:p w:rsidR="00454560" w:rsidRPr="008C5400" w:rsidRDefault="00454560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sz w:val="18"/>
          <w:szCs w:val="18"/>
        </w:rPr>
      </w:pPr>
      <w:r w:rsidRPr="008C5400">
        <w:rPr>
          <w:rFonts w:ascii="Comic Sans MS" w:hAnsi="Comic Sans MS"/>
          <w:sz w:val="18"/>
          <w:szCs w:val="18"/>
        </w:rPr>
        <w:t>3-Bir cismin gölge boyu  sabahtan öğleye kadar olan zamanda ...........................,Öğleden akşama kadar olan zamanda ise ..........................</w:t>
      </w:r>
    </w:p>
    <w:p w:rsidR="00454560" w:rsidRPr="008C5400" w:rsidRDefault="00454560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:rsidR="00454560" w:rsidRPr="008C5400" w:rsidRDefault="00454560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sz w:val="18"/>
          <w:szCs w:val="18"/>
        </w:rPr>
      </w:pPr>
      <w:r w:rsidRPr="008C5400">
        <w:rPr>
          <w:rFonts w:ascii="Comic Sans MS" w:hAnsi="Comic Sans MS"/>
          <w:sz w:val="18"/>
          <w:szCs w:val="18"/>
        </w:rPr>
        <w:t>4-</w:t>
      </w:r>
      <w:r w:rsidRPr="008C5400">
        <w:rPr>
          <w:rFonts w:ascii="Comic Sans MS" w:hAnsi="Comic Sans MS"/>
          <w:iCs/>
          <w:color w:val="000000"/>
          <w:sz w:val="18"/>
          <w:szCs w:val="18"/>
        </w:rPr>
        <w:t xml:space="preserve"> Beton , tahta, metal gibi ışık ışınlarını geçirmeyen maddelere </w:t>
      </w:r>
      <w:r w:rsidRPr="008C5400">
        <w:rPr>
          <w:rFonts w:ascii="Comic Sans MS" w:hAnsi="Comic Sans MS"/>
          <w:iCs/>
          <w:color w:val="00FF00"/>
          <w:sz w:val="18"/>
          <w:szCs w:val="18"/>
        </w:rPr>
        <w:t>……………..…..</w:t>
      </w:r>
      <w:r w:rsidRPr="008C5400">
        <w:rPr>
          <w:rFonts w:ascii="Comic Sans MS" w:hAnsi="Comic Sans MS"/>
          <w:iCs/>
          <w:color w:val="000000"/>
          <w:sz w:val="18"/>
          <w:szCs w:val="18"/>
        </w:rPr>
        <w:t>denir.</w:t>
      </w:r>
    </w:p>
    <w:p w:rsidR="00454560" w:rsidRPr="008C5400" w:rsidRDefault="00454560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iCs/>
          <w:sz w:val="18"/>
          <w:szCs w:val="18"/>
        </w:rPr>
      </w:pPr>
    </w:p>
    <w:p w:rsidR="00454560" w:rsidRPr="008C5400" w:rsidRDefault="00454560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iCs/>
          <w:sz w:val="18"/>
          <w:szCs w:val="18"/>
        </w:rPr>
      </w:pPr>
      <w:r w:rsidRPr="008C5400">
        <w:rPr>
          <w:rFonts w:ascii="Comic Sans MS" w:hAnsi="Comic Sans MS"/>
          <w:iCs/>
          <w:sz w:val="18"/>
          <w:szCs w:val="18"/>
        </w:rPr>
        <w:t>5-</w:t>
      </w:r>
      <w:r w:rsidRPr="008C5400">
        <w:rPr>
          <w:rFonts w:ascii="Comic Sans MS" w:hAnsi="Comic Sans MS"/>
          <w:sz w:val="18"/>
          <w:szCs w:val="18"/>
        </w:rPr>
        <w:t xml:space="preserve"> Besinlerde  A,B,C,D,E ve K gibi …………………….vardır.</w:t>
      </w:r>
    </w:p>
    <w:p w:rsidR="00454560" w:rsidRPr="008C5400" w:rsidRDefault="00454560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iCs/>
          <w:sz w:val="18"/>
          <w:szCs w:val="18"/>
        </w:rPr>
      </w:pPr>
    </w:p>
    <w:p w:rsidR="00454560" w:rsidRPr="008C5400" w:rsidRDefault="00454560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sz w:val="18"/>
          <w:szCs w:val="18"/>
        </w:rPr>
      </w:pPr>
      <w:r w:rsidRPr="008C5400">
        <w:rPr>
          <w:rFonts w:ascii="Comic Sans MS" w:hAnsi="Comic Sans MS"/>
          <w:color w:val="000000"/>
          <w:sz w:val="18"/>
          <w:szCs w:val="18"/>
        </w:rPr>
        <w:t>6-</w:t>
      </w:r>
      <w:r w:rsidRPr="008C5400">
        <w:rPr>
          <w:rFonts w:ascii="Comic Sans MS" w:hAnsi="Comic Sans MS"/>
          <w:sz w:val="18"/>
          <w:szCs w:val="18"/>
        </w:rPr>
        <w:t xml:space="preserve"> Işık ...................... yayılır. Işığı iyi geçiren maddelere................. maddeler  denir.</w:t>
      </w:r>
    </w:p>
    <w:p w:rsidR="00454560" w:rsidRPr="008C5400" w:rsidRDefault="00454560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iCs/>
          <w:sz w:val="18"/>
          <w:szCs w:val="18"/>
        </w:rPr>
      </w:pPr>
    </w:p>
    <w:p w:rsidR="00454560" w:rsidRPr="008C5400" w:rsidRDefault="00454560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iCs/>
          <w:sz w:val="18"/>
          <w:szCs w:val="18"/>
        </w:rPr>
      </w:pPr>
      <w:r w:rsidRPr="008C5400">
        <w:rPr>
          <w:rFonts w:ascii="Comic Sans MS" w:hAnsi="Comic Sans MS"/>
          <w:iCs/>
          <w:sz w:val="18"/>
          <w:szCs w:val="18"/>
        </w:rPr>
        <w:t>7-Ses en hızlı………………………daha sonra ………………..ve en yavaş gazlarda yayılır.</w:t>
      </w:r>
    </w:p>
    <w:p w:rsidR="00454560" w:rsidRDefault="00454560" w:rsidP="00F8658B">
      <w:pPr>
        <w:rPr>
          <w:rFonts w:ascii="Comic Sans MS" w:hAnsi="Comic Sans MS"/>
          <w:b/>
          <w:sz w:val="18"/>
          <w:szCs w:val="18"/>
        </w:rPr>
      </w:pPr>
    </w:p>
    <w:p w:rsidR="00454560" w:rsidRDefault="00454560" w:rsidP="00F8658B">
      <w:pPr>
        <w:rPr>
          <w:rFonts w:ascii="Comic Sans MS" w:hAnsi="Comic Sans MS"/>
          <w:b/>
          <w:sz w:val="18"/>
          <w:szCs w:val="18"/>
        </w:rPr>
      </w:pPr>
    </w:p>
    <w:p w:rsidR="00454560" w:rsidRPr="00320963" w:rsidRDefault="00454560" w:rsidP="00F8658B">
      <w:pPr>
        <w:rPr>
          <w:rFonts w:ascii="Comic Sans MS" w:hAnsi="Comic Sans MS"/>
          <w:b/>
          <w:iCs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r w:rsidRPr="00320963">
        <w:rPr>
          <w:b/>
          <w:iCs/>
          <w:sz w:val="20"/>
          <w:szCs w:val="20"/>
        </w:rPr>
        <w:t xml:space="preserve"> </w:t>
      </w:r>
      <w:r w:rsidRPr="00320963">
        <w:rPr>
          <w:rFonts w:ascii="Comic Sans MS" w:hAnsi="Comic Sans MS"/>
          <w:b/>
          <w:iCs/>
          <w:sz w:val="18"/>
          <w:szCs w:val="18"/>
        </w:rPr>
        <w:t>Aşağıdaki bilgilerden doğruları "</w:t>
      </w:r>
      <w:r w:rsidRPr="00320963">
        <w:rPr>
          <w:rFonts w:ascii="Comic Sans MS" w:hAnsi="Comic Sans MS"/>
          <w:b/>
          <w:iCs/>
          <w:color w:val="FF0000"/>
          <w:sz w:val="18"/>
          <w:szCs w:val="18"/>
        </w:rPr>
        <w:t>D</w:t>
      </w:r>
      <w:r w:rsidRPr="00320963">
        <w:rPr>
          <w:rFonts w:ascii="Comic Sans MS" w:hAnsi="Comic Sans MS"/>
          <w:b/>
          <w:iCs/>
          <w:sz w:val="18"/>
          <w:szCs w:val="18"/>
        </w:rPr>
        <w:t>", yanlışları "</w:t>
      </w:r>
      <w:r w:rsidRPr="00320963">
        <w:rPr>
          <w:rFonts w:ascii="Comic Sans MS" w:hAnsi="Comic Sans MS"/>
          <w:b/>
          <w:iCs/>
          <w:color w:val="FF0000"/>
          <w:sz w:val="18"/>
          <w:szCs w:val="18"/>
        </w:rPr>
        <w:t>Y</w:t>
      </w:r>
      <w:r w:rsidRPr="00320963">
        <w:rPr>
          <w:rFonts w:ascii="Comic Sans MS" w:hAnsi="Comic Sans MS"/>
          <w:b/>
          <w:iCs/>
          <w:sz w:val="18"/>
          <w:szCs w:val="18"/>
        </w:rPr>
        <w:t>" ile  bilginin karşısındaki kutuya belirtiniz.(10 Puan)</w:t>
      </w:r>
    </w:p>
    <w:p w:rsidR="00454560" w:rsidRPr="00E9097B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sz w:val="18"/>
          <w:szCs w:val="18"/>
        </w:rPr>
      </w:pPr>
      <w:r w:rsidRPr="00E9097B">
        <w:rPr>
          <w:rFonts w:ascii="Comic Sans MS" w:hAnsi="Comic Sans MS"/>
          <w:iCs/>
          <w:sz w:val="18"/>
          <w:szCs w:val="18"/>
        </w:rPr>
        <w:t>1- (     )Mum, el feneri ve gaz lambası birer yapay ışık kaynağıdır.</w:t>
      </w:r>
    </w:p>
    <w:p w:rsidR="00454560" w:rsidRPr="00E9097B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sz w:val="18"/>
          <w:szCs w:val="18"/>
        </w:rPr>
      </w:pPr>
      <w:r w:rsidRPr="00E9097B">
        <w:rPr>
          <w:rFonts w:ascii="Comic Sans MS" w:hAnsi="Comic Sans MS"/>
          <w:iCs/>
          <w:sz w:val="18"/>
          <w:szCs w:val="18"/>
        </w:rPr>
        <w:t>2- (     )Gölge oluşumu, ışığın doğrular boyunca yol aldığının bir kanıtıdır.</w:t>
      </w:r>
    </w:p>
    <w:p w:rsidR="00454560" w:rsidRPr="00E9097B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sz w:val="18"/>
          <w:szCs w:val="18"/>
        </w:rPr>
      </w:pPr>
      <w:r w:rsidRPr="00E9097B">
        <w:rPr>
          <w:rFonts w:ascii="Comic Sans MS" w:hAnsi="Comic Sans MS"/>
          <w:iCs/>
          <w:sz w:val="18"/>
          <w:szCs w:val="18"/>
        </w:rPr>
        <w:t>3- (     )Tek bir noktasal ışık kaynağı ile en az iki tane tam gölge oluşturulabilir</w:t>
      </w:r>
    </w:p>
    <w:p w:rsidR="00454560" w:rsidRPr="00E9097B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color w:val="000000"/>
          <w:sz w:val="18"/>
          <w:szCs w:val="18"/>
        </w:rPr>
      </w:pPr>
      <w:r w:rsidRPr="00E9097B">
        <w:rPr>
          <w:rFonts w:ascii="Comic Sans MS" w:hAnsi="Comic Sans MS"/>
          <w:iCs/>
          <w:color w:val="000000"/>
          <w:sz w:val="18"/>
          <w:szCs w:val="18"/>
        </w:rPr>
        <w:t>4- (     )Ses bir kaynaktan çıktıktan sonra suda ilerleyen dalgalar gibi etrafa yayılır.</w:t>
      </w:r>
    </w:p>
    <w:p w:rsidR="00454560" w:rsidRPr="00E9097B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color w:val="000000"/>
          <w:sz w:val="18"/>
          <w:szCs w:val="18"/>
        </w:rPr>
      </w:pPr>
      <w:r w:rsidRPr="00E9097B">
        <w:rPr>
          <w:rFonts w:ascii="Comic Sans MS" w:hAnsi="Comic Sans MS"/>
          <w:iCs/>
          <w:color w:val="000000"/>
          <w:sz w:val="18"/>
          <w:szCs w:val="18"/>
        </w:rPr>
        <w:t>5- (     ) Keman, flüt gibi çalgılar yapay ses kaynağına örnek verilebilir.</w:t>
      </w:r>
    </w:p>
    <w:p w:rsidR="00454560" w:rsidRPr="00E9097B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color w:val="000000"/>
          <w:sz w:val="18"/>
          <w:szCs w:val="18"/>
        </w:rPr>
      </w:pPr>
      <w:r w:rsidRPr="00E9097B">
        <w:rPr>
          <w:rFonts w:ascii="Comic Sans MS" w:hAnsi="Comic Sans MS"/>
          <w:iCs/>
          <w:color w:val="000000"/>
          <w:sz w:val="18"/>
          <w:szCs w:val="18"/>
        </w:rPr>
        <w:t>6- (     )Ses doğrusal yolla yayılır.</w:t>
      </w:r>
    </w:p>
    <w:p w:rsidR="00454560" w:rsidRPr="00E9097B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sz w:val="18"/>
          <w:szCs w:val="18"/>
        </w:rPr>
      </w:pPr>
      <w:r w:rsidRPr="00E9097B">
        <w:rPr>
          <w:rFonts w:ascii="Comic Sans MS" w:hAnsi="Comic Sans MS"/>
          <w:iCs/>
          <w:sz w:val="18"/>
          <w:szCs w:val="18"/>
        </w:rPr>
        <w:t>7- (     )Karton, tahta, beton gibi maddeler opak maddelerdir.</w:t>
      </w:r>
    </w:p>
    <w:p w:rsidR="00454560" w:rsidRPr="00E9097B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sz w:val="18"/>
          <w:szCs w:val="18"/>
        </w:rPr>
      </w:pPr>
      <w:r w:rsidRPr="00E9097B">
        <w:rPr>
          <w:rFonts w:ascii="Comic Sans MS" w:hAnsi="Comic Sans MS"/>
          <w:iCs/>
          <w:sz w:val="18"/>
          <w:szCs w:val="18"/>
        </w:rPr>
        <w:t>8-</w:t>
      </w:r>
      <w:r w:rsidRPr="00E9097B">
        <w:rPr>
          <w:rFonts w:ascii="Comic Sans MS" w:hAnsi="Comic Sans MS"/>
          <w:sz w:val="18"/>
          <w:szCs w:val="18"/>
        </w:rPr>
        <w:t xml:space="preserve">  (     )Farklı maddelerin oluşturduğu sesler de farklıdır.</w:t>
      </w:r>
    </w:p>
    <w:p w:rsidR="00454560" w:rsidRPr="00E9097B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sz w:val="18"/>
          <w:szCs w:val="18"/>
        </w:rPr>
      </w:pPr>
      <w:r w:rsidRPr="00E9097B">
        <w:rPr>
          <w:rFonts w:ascii="Comic Sans MS" w:hAnsi="Comic Sans MS"/>
          <w:iCs/>
          <w:sz w:val="18"/>
          <w:szCs w:val="18"/>
        </w:rPr>
        <w:t>9- (     )Yarı saydam maddeler ısıgın bir kısmını geçirir.</w:t>
      </w:r>
    </w:p>
    <w:p w:rsidR="00454560" w:rsidRPr="00E9097B" w:rsidRDefault="00454560" w:rsidP="00F8658B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 w:rsidRPr="00E9097B">
        <w:rPr>
          <w:rFonts w:ascii="Comic Sans MS" w:hAnsi="Comic Sans MS"/>
          <w:sz w:val="18"/>
          <w:szCs w:val="18"/>
        </w:rPr>
        <w:t>10-(     ) Besinler mideden sonra kalın bağırsağa geçer ve orada emilir</w:t>
      </w:r>
    </w:p>
    <w:p w:rsidR="00454560" w:rsidRDefault="00454560" w:rsidP="00884055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Default="00454560" w:rsidP="00F8658B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BAŞARILAR!!!</w:t>
      </w:r>
      <w:r>
        <w:rPr>
          <w:rFonts w:ascii="Comic Sans MS" w:hAnsi="Comic Sans MS"/>
          <w:sz w:val="22"/>
          <w:szCs w:val="22"/>
        </w:rPr>
        <w:tab/>
        <w:t xml:space="preserve">                     …………..</w:t>
      </w:r>
    </w:p>
    <w:p w:rsidR="00454560" w:rsidRDefault="00454560" w:rsidP="00F8658B">
      <w:pPr>
        <w:spacing w:line="360" w:lineRule="auto"/>
        <w:jc w:val="righ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Fen Bilimleri öğretmeni</w:t>
      </w:r>
    </w:p>
    <w:p w:rsidR="00454560" w:rsidRDefault="00454560" w:rsidP="008C704C">
      <w:pPr>
        <w:spacing w:line="360" w:lineRule="auto"/>
        <w:jc w:val="right"/>
        <w:rPr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Not:sınav süresi 40 dakikadır.</w:t>
      </w:r>
    </w:p>
    <w:sectPr w:rsidR="00454560" w:rsidSect="00706676">
      <w:headerReference w:type="default" r:id="rId17"/>
      <w:pgSz w:w="11906" w:h="16838"/>
      <w:pgMar w:top="360" w:right="282" w:bottom="6" w:left="540" w:header="177" w:footer="708" w:gutter="0"/>
      <w:cols w:num="2" w:sep="1" w:space="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560" w:rsidRDefault="00454560">
      <w:r>
        <w:separator/>
      </w:r>
    </w:p>
  </w:endnote>
  <w:endnote w:type="continuationSeparator" w:id="0">
    <w:p w:rsidR="00454560" w:rsidRDefault="00454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560" w:rsidRDefault="00454560">
      <w:r>
        <w:separator/>
      </w:r>
    </w:p>
  </w:footnote>
  <w:footnote w:type="continuationSeparator" w:id="0">
    <w:p w:rsidR="00454560" w:rsidRDefault="004545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560" w:rsidRPr="004653E1" w:rsidRDefault="00454560" w:rsidP="004653E1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1034D"/>
    <w:multiLevelType w:val="hybridMultilevel"/>
    <w:tmpl w:val="681EB8F2"/>
    <w:lvl w:ilvl="0" w:tplc="AEC65B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5B1E8D"/>
    <w:multiLevelType w:val="hybridMultilevel"/>
    <w:tmpl w:val="DBCA7FCA"/>
    <w:lvl w:ilvl="0" w:tplc="6BB8D4E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66612F"/>
    <w:multiLevelType w:val="hybridMultilevel"/>
    <w:tmpl w:val="AAAAE890"/>
    <w:lvl w:ilvl="0" w:tplc="568231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261146"/>
    <w:multiLevelType w:val="hybridMultilevel"/>
    <w:tmpl w:val="031A4F7C"/>
    <w:lvl w:ilvl="0" w:tplc="AB78B4BC">
      <w:start w:val="1"/>
      <w:numFmt w:val="upperLetter"/>
      <w:lvlText w:val="%1)"/>
      <w:lvlJc w:val="left"/>
      <w:pPr>
        <w:ind w:left="3540" w:hanging="1416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4">
    <w:nsid w:val="3FCF259B"/>
    <w:multiLevelType w:val="hybridMultilevel"/>
    <w:tmpl w:val="20A4A836"/>
    <w:lvl w:ilvl="0" w:tplc="0A54751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E237CE"/>
    <w:multiLevelType w:val="hybridMultilevel"/>
    <w:tmpl w:val="CC0C61C0"/>
    <w:lvl w:ilvl="0" w:tplc="0364813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900C1C"/>
    <w:multiLevelType w:val="hybridMultilevel"/>
    <w:tmpl w:val="9594F312"/>
    <w:lvl w:ilvl="0" w:tplc="C3BC7BD2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7B7756"/>
    <w:multiLevelType w:val="hybridMultilevel"/>
    <w:tmpl w:val="D45C890E"/>
    <w:lvl w:ilvl="0" w:tplc="8F32D2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66B6052"/>
    <w:multiLevelType w:val="hybridMultilevel"/>
    <w:tmpl w:val="33361CF4"/>
    <w:lvl w:ilvl="0" w:tplc="6B82E0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9645DD6"/>
    <w:multiLevelType w:val="hybridMultilevel"/>
    <w:tmpl w:val="BD6C8328"/>
    <w:lvl w:ilvl="0" w:tplc="A3846A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17263FF"/>
    <w:multiLevelType w:val="hybridMultilevel"/>
    <w:tmpl w:val="89D07732"/>
    <w:lvl w:ilvl="0" w:tplc="2786956E">
      <w:start w:val="1"/>
      <w:numFmt w:val="lowerLetter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68B7"/>
    <w:rsid w:val="000365A5"/>
    <w:rsid w:val="00040A94"/>
    <w:rsid w:val="00055217"/>
    <w:rsid w:val="00067852"/>
    <w:rsid w:val="000809E9"/>
    <w:rsid w:val="0009177D"/>
    <w:rsid w:val="000967E5"/>
    <w:rsid w:val="000A412D"/>
    <w:rsid w:val="000B2BDE"/>
    <w:rsid w:val="000C71C0"/>
    <w:rsid w:val="000D2E48"/>
    <w:rsid w:val="000D4B3B"/>
    <w:rsid w:val="000F0D13"/>
    <w:rsid w:val="000F1FB8"/>
    <w:rsid w:val="000F35C3"/>
    <w:rsid w:val="0010446D"/>
    <w:rsid w:val="0011214A"/>
    <w:rsid w:val="00120908"/>
    <w:rsid w:val="001231EC"/>
    <w:rsid w:val="001238F7"/>
    <w:rsid w:val="00132C45"/>
    <w:rsid w:val="001550B5"/>
    <w:rsid w:val="00181A86"/>
    <w:rsid w:val="001863DC"/>
    <w:rsid w:val="00191A20"/>
    <w:rsid w:val="001978B6"/>
    <w:rsid w:val="001A13B2"/>
    <w:rsid w:val="001A550A"/>
    <w:rsid w:val="001B13CF"/>
    <w:rsid w:val="001B1A09"/>
    <w:rsid w:val="001B4E1D"/>
    <w:rsid w:val="001C02DE"/>
    <w:rsid w:val="001C38A3"/>
    <w:rsid w:val="001E4C16"/>
    <w:rsid w:val="001F5B7B"/>
    <w:rsid w:val="002012C5"/>
    <w:rsid w:val="002014A8"/>
    <w:rsid w:val="00205D9E"/>
    <w:rsid w:val="002069A2"/>
    <w:rsid w:val="00221162"/>
    <w:rsid w:val="00231BDD"/>
    <w:rsid w:val="0023368A"/>
    <w:rsid w:val="0024585A"/>
    <w:rsid w:val="00262D6E"/>
    <w:rsid w:val="00264544"/>
    <w:rsid w:val="002868AF"/>
    <w:rsid w:val="002B28B5"/>
    <w:rsid w:val="002D0A27"/>
    <w:rsid w:val="002F1E75"/>
    <w:rsid w:val="00304534"/>
    <w:rsid w:val="00320963"/>
    <w:rsid w:val="00330AF6"/>
    <w:rsid w:val="003411F3"/>
    <w:rsid w:val="003430CC"/>
    <w:rsid w:val="00382831"/>
    <w:rsid w:val="00393688"/>
    <w:rsid w:val="003B2F61"/>
    <w:rsid w:val="003B3675"/>
    <w:rsid w:val="003B6FF6"/>
    <w:rsid w:val="003B77E1"/>
    <w:rsid w:val="003C209C"/>
    <w:rsid w:val="003C37CE"/>
    <w:rsid w:val="003C5C2B"/>
    <w:rsid w:val="003D2DAD"/>
    <w:rsid w:val="003E0B64"/>
    <w:rsid w:val="003E70D9"/>
    <w:rsid w:val="003F38C2"/>
    <w:rsid w:val="00417FB9"/>
    <w:rsid w:val="0042401A"/>
    <w:rsid w:val="00427485"/>
    <w:rsid w:val="00454560"/>
    <w:rsid w:val="004653E1"/>
    <w:rsid w:val="004763AC"/>
    <w:rsid w:val="004925F1"/>
    <w:rsid w:val="004A6BCA"/>
    <w:rsid w:val="004B1FB6"/>
    <w:rsid w:val="004B4CA7"/>
    <w:rsid w:val="004B5417"/>
    <w:rsid w:val="004D0FC2"/>
    <w:rsid w:val="004E76A4"/>
    <w:rsid w:val="00500C6B"/>
    <w:rsid w:val="00510A31"/>
    <w:rsid w:val="005127BA"/>
    <w:rsid w:val="00514F9E"/>
    <w:rsid w:val="00526624"/>
    <w:rsid w:val="00541302"/>
    <w:rsid w:val="005433AB"/>
    <w:rsid w:val="00543616"/>
    <w:rsid w:val="005721DE"/>
    <w:rsid w:val="00583E64"/>
    <w:rsid w:val="00586C7D"/>
    <w:rsid w:val="005875B8"/>
    <w:rsid w:val="00590566"/>
    <w:rsid w:val="00593B8D"/>
    <w:rsid w:val="00594C61"/>
    <w:rsid w:val="005B0C6C"/>
    <w:rsid w:val="005B4A8B"/>
    <w:rsid w:val="005B53BA"/>
    <w:rsid w:val="005B6342"/>
    <w:rsid w:val="005E19B6"/>
    <w:rsid w:val="005E4EE1"/>
    <w:rsid w:val="006057E4"/>
    <w:rsid w:val="00616C34"/>
    <w:rsid w:val="00624906"/>
    <w:rsid w:val="00636B31"/>
    <w:rsid w:val="00642956"/>
    <w:rsid w:val="00644335"/>
    <w:rsid w:val="0064555E"/>
    <w:rsid w:val="00666477"/>
    <w:rsid w:val="00680A02"/>
    <w:rsid w:val="00682053"/>
    <w:rsid w:val="006848A5"/>
    <w:rsid w:val="006871AC"/>
    <w:rsid w:val="00694B06"/>
    <w:rsid w:val="006961FC"/>
    <w:rsid w:val="006A5760"/>
    <w:rsid w:val="006B2DED"/>
    <w:rsid w:val="006E57FF"/>
    <w:rsid w:val="00700CA7"/>
    <w:rsid w:val="00703C03"/>
    <w:rsid w:val="00706676"/>
    <w:rsid w:val="00716E0A"/>
    <w:rsid w:val="00725275"/>
    <w:rsid w:val="00734405"/>
    <w:rsid w:val="00734C72"/>
    <w:rsid w:val="00740766"/>
    <w:rsid w:val="00741072"/>
    <w:rsid w:val="00743426"/>
    <w:rsid w:val="0075010C"/>
    <w:rsid w:val="00756187"/>
    <w:rsid w:val="00772FA6"/>
    <w:rsid w:val="007748A5"/>
    <w:rsid w:val="007820DD"/>
    <w:rsid w:val="007A5007"/>
    <w:rsid w:val="007C373F"/>
    <w:rsid w:val="007D6301"/>
    <w:rsid w:val="007E6C3E"/>
    <w:rsid w:val="00812EFB"/>
    <w:rsid w:val="00821594"/>
    <w:rsid w:val="008216C6"/>
    <w:rsid w:val="00824C1B"/>
    <w:rsid w:val="008267E4"/>
    <w:rsid w:val="008268B7"/>
    <w:rsid w:val="00844EB0"/>
    <w:rsid w:val="00846520"/>
    <w:rsid w:val="00846DF9"/>
    <w:rsid w:val="00860F62"/>
    <w:rsid w:val="00884055"/>
    <w:rsid w:val="00886ACE"/>
    <w:rsid w:val="008A1517"/>
    <w:rsid w:val="008A1D9D"/>
    <w:rsid w:val="008A4C71"/>
    <w:rsid w:val="008A5933"/>
    <w:rsid w:val="008A77E4"/>
    <w:rsid w:val="008B5CF5"/>
    <w:rsid w:val="008C5400"/>
    <w:rsid w:val="008C704C"/>
    <w:rsid w:val="008D4FA2"/>
    <w:rsid w:val="008D572E"/>
    <w:rsid w:val="008E56F9"/>
    <w:rsid w:val="008F03A8"/>
    <w:rsid w:val="008F05FE"/>
    <w:rsid w:val="008F16A0"/>
    <w:rsid w:val="008F719A"/>
    <w:rsid w:val="00903212"/>
    <w:rsid w:val="00910032"/>
    <w:rsid w:val="00912AD3"/>
    <w:rsid w:val="009133C8"/>
    <w:rsid w:val="00924DFE"/>
    <w:rsid w:val="00926B04"/>
    <w:rsid w:val="009403C3"/>
    <w:rsid w:val="0094430B"/>
    <w:rsid w:val="0094517F"/>
    <w:rsid w:val="00952B7D"/>
    <w:rsid w:val="00967179"/>
    <w:rsid w:val="009808E6"/>
    <w:rsid w:val="00996068"/>
    <w:rsid w:val="009A3205"/>
    <w:rsid w:val="009A3831"/>
    <w:rsid w:val="009C079B"/>
    <w:rsid w:val="009D16B7"/>
    <w:rsid w:val="009D7E59"/>
    <w:rsid w:val="009E2513"/>
    <w:rsid w:val="00A00925"/>
    <w:rsid w:val="00A0112E"/>
    <w:rsid w:val="00A23C3D"/>
    <w:rsid w:val="00A24B13"/>
    <w:rsid w:val="00A41068"/>
    <w:rsid w:val="00A46580"/>
    <w:rsid w:val="00A5062F"/>
    <w:rsid w:val="00A542D4"/>
    <w:rsid w:val="00A653C9"/>
    <w:rsid w:val="00A65CCE"/>
    <w:rsid w:val="00A7197A"/>
    <w:rsid w:val="00A734E8"/>
    <w:rsid w:val="00A73BFA"/>
    <w:rsid w:val="00A915B3"/>
    <w:rsid w:val="00A969A1"/>
    <w:rsid w:val="00AA3E91"/>
    <w:rsid w:val="00AA4449"/>
    <w:rsid w:val="00AC7039"/>
    <w:rsid w:val="00AD1013"/>
    <w:rsid w:val="00AD1AF0"/>
    <w:rsid w:val="00AD3CD2"/>
    <w:rsid w:val="00AD605E"/>
    <w:rsid w:val="00AF4194"/>
    <w:rsid w:val="00AF7F9D"/>
    <w:rsid w:val="00B01953"/>
    <w:rsid w:val="00B06835"/>
    <w:rsid w:val="00B202B5"/>
    <w:rsid w:val="00B209C3"/>
    <w:rsid w:val="00B3664F"/>
    <w:rsid w:val="00B50D4F"/>
    <w:rsid w:val="00B52E2A"/>
    <w:rsid w:val="00B65CCA"/>
    <w:rsid w:val="00B724DB"/>
    <w:rsid w:val="00B914BF"/>
    <w:rsid w:val="00BA743C"/>
    <w:rsid w:val="00BC018B"/>
    <w:rsid w:val="00BE0019"/>
    <w:rsid w:val="00BF10B8"/>
    <w:rsid w:val="00C01779"/>
    <w:rsid w:val="00C04183"/>
    <w:rsid w:val="00C1304E"/>
    <w:rsid w:val="00C25D44"/>
    <w:rsid w:val="00C35F04"/>
    <w:rsid w:val="00C43EED"/>
    <w:rsid w:val="00C52C2F"/>
    <w:rsid w:val="00C55588"/>
    <w:rsid w:val="00C630F0"/>
    <w:rsid w:val="00C72C4A"/>
    <w:rsid w:val="00C748CF"/>
    <w:rsid w:val="00C76EC2"/>
    <w:rsid w:val="00CB23FA"/>
    <w:rsid w:val="00CB6E9B"/>
    <w:rsid w:val="00D219BB"/>
    <w:rsid w:val="00D36D07"/>
    <w:rsid w:val="00D41B52"/>
    <w:rsid w:val="00D4398B"/>
    <w:rsid w:val="00D52757"/>
    <w:rsid w:val="00D53DF9"/>
    <w:rsid w:val="00D67252"/>
    <w:rsid w:val="00D67759"/>
    <w:rsid w:val="00D71FDD"/>
    <w:rsid w:val="00D76DAC"/>
    <w:rsid w:val="00D92510"/>
    <w:rsid w:val="00D95A40"/>
    <w:rsid w:val="00D973F1"/>
    <w:rsid w:val="00DA5F15"/>
    <w:rsid w:val="00DA6064"/>
    <w:rsid w:val="00DB6593"/>
    <w:rsid w:val="00DC68D1"/>
    <w:rsid w:val="00DD7691"/>
    <w:rsid w:val="00E025CE"/>
    <w:rsid w:val="00E03609"/>
    <w:rsid w:val="00E10F1C"/>
    <w:rsid w:val="00E118DB"/>
    <w:rsid w:val="00E16696"/>
    <w:rsid w:val="00E2240D"/>
    <w:rsid w:val="00E26C35"/>
    <w:rsid w:val="00E33F76"/>
    <w:rsid w:val="00E35942"/>
    <w:rsid w:val="00E43763"/>
    <w:rsid w:val="00E45958"/>
    <w:rsid w:val="00E630EE"/>
    <w:rsid w:val="00E66227"/>
    <w:rsid w:val="00E7695E"/>
    <w:rsid w:val="00E9097B"/>
    <w:rsid w:val="00E9670A"/>
    <w:rsid w:val="00EA0E91"/>
    <w:rsid w:val="00EB16BE"/>
    <w:rsid w:val="00EB5391"/>
    <w:rsid w:val="00EB6D47"/>
    <w:rsid w:val="00ED4933"/>
    <w:rsid w:val="00EF5AA9"/>
    <w:rsid w:val="00F116DB"/>
    <w:rsid w:val="00F17BE0"/>
    <w:rsid w:val="00F50A8B"/>
    <w:rsid w:val="00F5215A"/>
    <w:rsid w:val="00F532EB"/>
    <w:rsid w:val="00F55BDB"/>
    <w:rsid w:val="00F607D7"/>
    <w:rsid w:val="00F80376"/>
    <w:rsid w:val="00F84350"/>
    <w:rsid w:val="00F8658B"/>
    <w:rsid w:val="00F9434E"/>
    <w:rsid w:val="00FA09CB"/>
    <w:rsid w:val="00FA0CFB"/>
    <w:rsid w:val="00FB56DA"/>
    <w:rsid w:val="00FC403A"/>
    <w:rsid w:val="00FC52F4"/>
    <w:rsid w:val="00FC7F37"/>
    <w:rsid w:val="00FD05F3"/>
    <w:rsid w:val="00FD356F"/>
    <w:rsid w:val="00FE1617"/>
    <w:rsid w:val="00FE2E63"/>
    <w:rsid w:val="00FE36F6"/>
    <w:rsid w:val="00FE4253"/>
    <w:rsid w:val="00FE607D"/>
    <w:rsid w:val="00FF31BE"/>
    <w:rsid w:val="00FF5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8B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359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E76A4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76A4"/>
    <w:rPr>
      <w:rFonts w:ascii="Tahoma" w:hAnsi="Tahoma"/>
      <w:sz w:val="16"/>
      <w:lang w:eastAsia="tr-TR"/>
    </w:rPr>
  </w:style>
  <w:style w:type="character" w:styleId="PlaceholderText">
    <w:name w:val="Placeholder Text"/>
    <w:basedOn w:val="DefaultParagraphFont"/>
    <w:uiPriority w:val="99"/>
    <w:semiHidden/>
    <w:rsid w:val="004E76A4"/>
    <w:rPr>
      <w:color w:val="808080"/>
    </w:rPr>
  </w:style>
  <w:style w:type="paragraph" w:styleId="Header">
    <w:name w:val="header"/>
    <w:basedOn w:val="Normal"/>
    <w:link w:val="HeaderChar"/>
    <w:uiPriority w:val="99"/>
    <w:rsid w:val="004653E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5989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653E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5989"/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9177D"/>
    <w:pPr>
      <w:jc w:val="center"/>
    </w:pPr>
    <w:rPr>
      <w:rFonts w:ascii="Arial" w:hAnsi="Arial"/>
      <w:b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75989"/>
    <w:rPr>
      <w:rFonts w:ascii="Times New Roman" w:eastAsia="Times New Roman" w:hAnsi="Times New Roman"/>
      <w:sz w:val="24"/>
      <w:szCs w:val="24"/>
    </w:rPr>
  </w:style>
  <w:style w:type="paragraph" w:customStyle="1" w:styleId="Stil">
    <w:name w:val="Stil"/>
    <w:uiPriority w:val="99"/>
    <w:rsid w:val="00E26C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73440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Ak">
    <w:name w:val="Tablo Kılavuzu Açık"/>
    <w:uiPriority w:val="99"/>
    <w:rsid w:val="00884055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zTablo1">
    <w:name w:val="Düz Tablo 1"/>
    <w:uiPriority w:val="99"/>
    <w:rsid w:val="0088405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paragraph" w:styleId="NormalWeb">
    <w:name w:val="Normal (Web)"/>
    <w:basedOn w:val="Normal"/>
    <w:uiPriority w:val="99"/>
    <w:semiHidden/>
    <w:rsid w:val="007066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828</Words>
  <Characters>4722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subject/>
  <dc:creator>iersoy</dc:creator>
  <cp:keywords/>
  <dc:description/>
  <cp:lastModifiedBy>fatih</cp:lastModifiedBy>
  <cp:revision>2</cp:revision>
  <cp:lastPrinted>2013-05-20T21:32:00Z</cp:lastPrinted>
  <dcterms:created xsi:type="dcterms:W3CDTF">2015-03-10T15:24:00Z</dcterms:created>
  <dcterms:modified xsi:type="dcterms:W3CDTF">2015-03-10T15:24:00Z</dcterms:modified>
</cp:coreProperties>
</file>