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79" w:rsidRDefault="009C3E79" w:rsidP="0040191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201….-201… EĞİTİM ÖĞRETİM YILI ………………… ORTAOKULU</w:t>
      </w:r>
    </w:p>
    <w:p w:rsidR="009C3E79" w:rsidRDefault="009C3E79" w:rsidP="0040191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FEN BİLİMLERİ DERSİ 6-A SINIFI 1.DÖNEM 1. YAZILI SINAV SORULARI</w:t>
      </w:r>
    </w:p>
    <w:p w:rsidR="009C3E79" w:rsidRDefault="009C3E79" w:rsidP="00401917">
      <w:pPr>
        <w:spacing w:after="0" w:line="240" w:lineRule="auto"/>
        <w:jc w:val="center"/>
        <w:rPr>
          <w:b/>
          <w:sz w:val="28"/>
          <w:szCs w:val="28"/>
        </w:rPr>
      </w:pPr>
    </w:p>
    <w:p w:rsidR="009C3E79" w:rsidRDefault="009C3E79" w:rsidP="004019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ADI-SOYADI: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NUMARASI: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NOT:</w:t>
      </w:r>
    </w:p>
    <w:tbl>
      <w:tblPr>
        <w:tblpPr w:leftFromText="141" w:rightFromText="141" w:vertAnchor="page" w:horzAnchor="margin" w:tblpY="27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90"/>
        <w:gridCol w:w="3685"/>
      </w:tblGrid>
      <w:tr w:rsidR="009C3E79" w:rsidTr="004346FF">
        <w:tc>
          <w:tcPr>
            <w:tcW w:w="4390" w:type="dxa"/>
          </w:tcPr>
          <w:p w:rsidR="009C3E79" w:rsidRPr="004346FF" w:rsidRDefault="009C3E79" w:rsidP="004346FF">
            <w:pPr>
              <w:pStyle w:val="ListParagraph"/>
              <w:spacing w:after="0" w:line="240" w:lineRule="auto"/>
              <w:ind w:left="0"/>
              <w:jc w:val="center"/>
              <w:rPr>
                <w:b/>
              </w:rPr>
            </w:pPr>
            <w:r w:rsidRPr="004346FF">
              <w:rPr>
                <w:b/>
              </w:rPr>
              <w:t>BİTKİ HÜCRESİ</w:t>
            </w:r>
          </w:p>
        </w:tc>
        <w:tc>
          <w:tcPr>
            <w:tcW w:w="3685" w:type="dxa"/>
          </w:tcPr>
          <w:p w:rsidR="009C3E79" w:rsidRPr="004346FF" w:rsidRDefault="009C3E79" w:rsidP="004346FF">
            <w:pPr>
              <w:pStyle w:val="ListParagraph"/>
              <w:spacing w:after="0" w:line="240" w:lineRule="auto"/>
              <w:ind w:left="0"/>
              <w:jc w:val="center"/>
              <w:rPr>
                <w:b/>
              </w:rPr>
            </w:pPr>
            <w:r w:rsidRPr="004346FF">
              <w:rPr>
                <w:b/>
              </w:rPr>
              <w:t>HAYVAN HÜCRESİ</w:t>
            </w:r>
          </w:p>
        </w:tc>
      </w:tr>
      <w:tr w:rsidR="009C3E79" w:rsidTr="004346FF">
        <w:tc>
          <w:tcPr>
            <w:tcW w:w="4390" w:type="dxa"/>
          </w:tcPr>
          <w:p w:rsidR="009C3E79" w:rsidRDefault="009C3E79" w:rsidP="004346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3"/>
            </w:pPr>
          </w:p>
          <w:p w:rsidR="009C3E79" w:rsidRDefault="009C3E79" w:rsidP="004346FF">
            <w:pPr>
              <w:pStyle w:val="ListParagraph"/>
              <w:spacing w:after="0" w:line="240" w:lineRule="auto"/>
            </w:pPr>
          </w:p>
          <w:p w:rsidR="009C3E79" w:rsidRDefault="009C3E79" w:rsidP="004346FF">
            <w:pPr>
              <w:pStyle w:val="ListParagraph"/>
              <w:spacing w:after="0" w:line="240" w:lineRule="auto"/>
            </w:pPr>
          </w:p>
        </w:tc>
        <w:tc>
          <w:tcPr>
            <w:tcW w:w="3685" w:type="dxa"/>
          </w:tcPr>
          <w:p w:rsidR="009C3E79" w:rsidRDefault="009C3E79" w:rsidP="004346FF">
            <w:pPr>
              <w:spacing w:after="0" w:line="240" w:lineRule="auto"/>
              <w:ind w:right="2764"/>
            </w:pPr>
            <w:r>
              <w:t>1.</w:t>
            </w:r>
          </w:p>
        </w:tc>
      </w:tr>
      <w:tr w:rsidR="009C3E79" w:rsidTr="004346FF">
        <w:tc>
          <w:tcPr>
            <w:tcW w:w="4390" w:type="dxa"/>
          </w:tcPr>
          <w:p w:rsidR="009C3E79" w:rsidRDefault="009C3E79" w:rsidP="004346FF">
            <w:pPr>
              <w:spacing w:after="0" w:line="240" w:lineRule="auto"/>
              <w:ind w:right="2449"/>
            </w:pPr>
            <w:r>
              <w:t>2.</w:t>
            </w:r>
          </w:p>
          <w:p w:rsidR="009C3E79" w:rsidRDefault="009C3E79" w:rsidP="004346FF">
            <w:pPr>
              <w:pStyle w:val="ListParagraph"/>
              <w:spacing w:after="0" w:line="240" w:lineRule="auto"/>
              <w:ind w:left="0"/>
              <w:jc w:val="center"/>
            </w:pPr>
          </w:p>
          <w:p w:rsidR="009C3E79" w:rsidRDefault="009C3E79" w:rsidP="004346FF">
            <w:pPr>
              <w:pStyle w:val="ListParagraph"/>
              <w:spacing w:after="0" w:line="240" w:lineRule="auto"/>
              <w:ind w:left="0"/>
              <w:jc w:val="center"/>
            </w:pPr>
          </w:p>
        </w:tc>
        <w:tc>
          <w:tcPr>
            <w:tcW w:w="3685" w:type="dxa"/>
          </w:tcPr>
          <w:p w:rsidR="009C3E79" w:rsidRDefault="009C3E79" w:rsidP="004346FF">
            <w:pPr>
              <w:spacing w:after="0" w:line="240" w:lineRule="auto"/>
            </w:pPr>
            <w:r>
              <w:t xml:space="preserve">2. </w:t>
            </w:r>
          </w:p>
        </w:tc>
      </w:tr>
      <w:tr w:rsidR="009C3E79" w:rsidTr="004346FF">
        <w:tc>
          <w:tcPr>
            <w:tcW w:w="4390" w:type="dxa"/>
          </w:tcPr>
          <w:p w:rsidR="009C3E79" w:rsidRDefault="009C3E79" w:rsidP="004346FF">
            <w:pPr>
              <w:spacing w:after="0" w:line="240" w:lineRule="auto"/>
              <w:ind w:right="2449"/>
            </w:pPr>
            <w:r>
              <w:t xml:space="preserve">3. </w:t>
            </w:r>
          </w:p>
          <w:p w:rsidR="009C3E79" w:rsidRDefault="009C3E79" w:rsidP="004346FF">
            <w:pPr>
              <w:spacing w:after="0" w:line="240" w:lineRule="auto"/>
              <w:ind w:right="2449"/>
            </w:pPr>
          </w:p>
          <w:p w:rsidR="009C3E79" w:rsidRDefault="009C3E79" w:rsidP="004346FF">
            <w:pPr>
              <w:spacing w:after="0" w:line="240" w:lineRule="auto"/>
              <w:ind w:right="2449"/>
            </w:pPr>
          </w:p>
        </w:tc>
        <w:tc>
          <w:tcPr>
            <w:tcW w:w="3685" w:type="dxa"/>
          </w:tcPr>
          <w:p w:rsidR="009C3E79" w:rsidRDefault="009C3E79" w:rsidP="004346FF">
            <w:pPr>
              <w:pStyle w:val="ListParagraph"/>
              <w:spacing w:after="0" w:line="240" w:lineRule="auto"/>
              <w:ind w:left="0"/>
            </w:pPr>
            <w:r>
              <w:t xml:space="preserve">3. </w:t>
            </w:r>
          </w:p>
        </w:tc>
      </w:tr>
    </w:tbl>
    <w:p w:rsidR="009C3E79" w:rsidRDefault="009C3E79" w:rsidP="00A7706B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408.7pt;margin-top:2.8pt;width:125.75pt;height:167.7pt;z-index:251654144;visibility:visible;mso-position-horizontal-relative:text;mso-position-vertical-relative:text" wrapcoords="-129 0 -129 21504 21600 21504 21600 0 -129 0">
            <v:imagedata r:id="rId5" o:title=""/>
            <w10:wrap type="through"/>
          </v:shape>
        </w:pict>
      </w:r>
      <w:r w:rsidRPr="00401917">
        <w:rPr>
          <w:b/>
        </w:rPr>
        <w:t>Gülay bir eline bitki bir eline de hayvan hücresini almıştır. Verilen tabloya bitki ve hayvan hücresi arasındaki 3 farklılığı karşılıklı şekilde yazınız.</w:t>
      </w:r>
      <w:r>
        <w:rPr>
          <w:b/>
        </w:rPr>
        <w:t>(2X6=12 Puan)</w:t>
      </w:r>
    </w:p>
    <w:p w:rsidR="009C3E79" w:rsidRDefault="009C3E79" w:rsidP="00A7706B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b/>
        </w:rPr>
      </w:pPr>
      <w:r>
        <w:rPr>
          <w:noProof/>
          <w:lang w:eastAsia="tr-TR"/>
        </w:rPr>
        <w:pict>
          <v:shape id="Resim 3" o:spid="_x0000_s1027" type="#_x0000_t75" style="position:absolute;left:0;text-align:left;margin-left:-21pt;margin-top:148.1pt;width:120pt;height:151.2pt;z-index:251655168;visibility:visible" wrapcoords="-135 0 -135 21493 21600 21493 21600 0 -135 0">
            <v:imagedata r:id="rId6" o:title=""/>
            <w10:wrap type="through"/>
          </v:shape>
        </w:pict>
      </w:r>
      <w:r>
        <w:rPr>
          <w:b/>
        </w:rPr>
        <w:t>Verilen resimde Sultan arkadaşımız kaslı bir kol modelini elinde tutuyor. Kaslarımızın iskeletimizi hareket ettirebilmek için nasıl çalıştıklarını aşağıya yazınız.(2 Puan)</w:t>
      </w:r>
    </w:p>
    <w:p w:rsidR="009C3E79" w:rsidRDefault="009C3E79" w:rsidP="00A7706B">
      <w:pPr>
        <w:tabs>
          <w:tab w:val="left" w:pos="426"/>
        </w:tabs>
        <w:spacing w:after="0" w:line="240" w:lineRule="auto"/>
        <w:rPr>
          <w:b/>
        </w:rPr>
      </w:pPr>
    </w:p>
    <w:p w:rsidR="009C3E79" w:rsidRDefault="009C3E79" w:rsidP="00A7706B">
      <w:pPr>
        <w:tabs>
          <w:tab w:val="left" w:pos="426"/>
        </w:tabs>
        <w:spacing w:after="0" w:line="240" w:lineRule="auto"/>
        <w:rPr>
          <w:b/>
        </w:rPr>
      </w:pPr>
    </w:p>
    <w:p w:rsidR="009C3E79" w:rsidRDefault="009C3E79" w:rsidP="00A7706B">
      <w:pPr>
        <w:tabs>
          <w:tab w:val="left" w:pos="426"/>
        </w:tabs>
        <w:spacing w:after="0" w:line="240" w:lineRule="auto"/>
        <w:rPr>
          <w:b/>
        </w:rPr>
      </w:pPr>
    </w:p>
    <w:p w:rsidR="009C3E79" w:rsidRDefault="009C3E79" w:rsidP="00A7706B">
      <w:pPr>
        <w:tabs>
          <w:tab w:val="left" w:pos="426"/>
        </w:tabs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5" o:spid="_x0000_s1028" type="#_x0000_t75" style="position:absolute;margin-left:325.2pt;margin-top:6.5pt;width:205.2pt;height:120pt;z-index:251656192;visibility:visible" wrapcoords="-79 0 -79 21465 21600 21465 21600 0 -79 0">
            <v:imagedata r:id="rId7" o:title=""/>
            <w10:wrap type="through"/>
          </v:shape>
        </w:pict>
      </w:r>
    </w:p>
    <w:p w:rsidR="009C3E79" w:rsidRDefault="009C3E79" w:rsidP="00A7706B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rPr>
          <w:b/>
        </w:rPr>
      </w:pPr>
      <w:r>
        <w:rPr>
          <w:b/>
        </w:rPr>
        <w:t>Resimde Yunus Emre pazu kasını göstererek şov yapmaktadır. Yunus’un 1 ve 2 numarayla gösterilen kaslarının kasılma-gevşeme durumlarını aşağıdaki numaraların yanlarına yazınız. (2X2=4 Puan)</w:t>
      </w:r>
    </w:p>
    <w:p w:rsidR="009C3E79" w:rsidRDefault="009C3E79" w:rsidP="005E109A">
      <w:pPr>
        <w:pStyle w:val="ListParagraph"/>
        <w:tabs>
          <w:tab w:val="left" w:pos="426"/>
        </w:tabs>
        <w:spacing w:after="0" w:line="240" w:lineRule="auto"/>
        <w:ind w:left="1080"/>
        <w:rPr>
          <w:b/>
        </w:rPr>
      </w:pPr>
    </w:p>
    <w:p w:rsidR="009C3E79" w:rsidRDefault="009C3E79" w:rsidP="005E109A">
      <w:pPr>
        <w:pStyle w:val="ListParagraph"/>
        <w:tabs>
          <w:tab w:val="left" w:pos="426"/>
        </w:tabs>
        <w:spacing w:after="0" w:line="240" w:lineRule="auto"/>
        <w:ind w:left="108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</w:t>
      </w:r>
      <w:r w:rsidRPr="005E109A">
        <w:rPr>
          <w:b/>
        </w:rPr>
        <w:sym w:font="Wingdings" w:char="F0E0"/>
      </w:r>
      <w:r>
        <w:rPr>
          <w:b/>
        </w:rPr>
        <w:tab/>
      </w:r>
      <w:r>
        <w:rPr>
          <w:b/>
        </w:rPr>
        <w:tab/>
      </w:r>
    </w:p>
    <w:p w:rsidR="009C3E79" w:rsidRDefault="009C3E79" w:rsidP="005E109A">
      <w:pPr>
        <w:pStyle w:val="ListParagraph"/>
        <w:tabs>
          <w:tab w:val="left" w:pos="426"/>
        </w:tabs>
        <w:spacing w:after="0" w:line="240" w:lineRule="auto"/>
        <w:ind w:left="1080"/>
        <w:rPr>
          <w:b/>
        </w:rPr>
      </w:pPr>
    </w:p>
    <w:p w:rsidR="009C3E79" w:rsidRDefault="009C3E79" w:rsidP="005E109A">
      <w:pPr>
        <w:pStyle w:val="ListParagraph"/>
        <w:tabs>
          <w:tab w:val="left" w:pos="426"/>
        </w:tabs>
        <w:spacing w:after="0" w:line="240" w:lineRule="auto"/>
        <w:ind w:left="1080"/>
        <w:rPr>
          <w:b/>
        </w:rPr>
      </w:pPr>
      <w:r>
        <w:rPr>
          <w:noProof/>
          <w:lang w:eastAsia="tr-TR"/>
        </w:rPr>
        <w:pict>
          <v:shape id="Resim 6" o:spid="_x0000_s1029" type="#_x0000_t75" style="position:absolute;left:0;text-align:left;margin-left:351pt;margin-top:8.65pt;width:155.4pt;height:141.6pt;rotation:-1010878fd;z-index:251657216;visibility:visible" wrapcoords="-104 0 -104 21486 21600 21486 21600 0 -104 0">
            <v:imagedata r:id="rId8" o:title=""/>
            <w10:wrap type="through"/>
          </v:shape>
        </w:pi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</w:t>
      </w:r>
      <w:r w:rsidRPr="005E109A">
        <w:rPr>
          <w:b/>
        </w:rPr>
        <w:sym w:font="Wingdings" w:char="F0E0"/>
      </w:r>
    </w:p>
    <w:p w:rsidR="009C3E79" w:rsidRDefault="009C3E79" w:rsidP="005E109A">
      <w:pPr>
        <w:pStyle w:val="ListParagraph"/>
        <w:tabs>
          <w:tab w:val="left" w:pos="426"/>
        </w:tabs>
        <w:spacing w:after="0" w:line="240" w:lineRule="auto"/>
        <w:ind w:left="1080"/>
        <w:rPr>
          <w:b/>
        </w:rPr>
      </w:pPr>
    </w:p>
    <w:p w:rsidR="009C3E79" w:rsidRDefault="009C3E79" w:rsidP="005E109A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b/>
        </w:rPr>
      </w:pPr>
      <w:r>
        <w:rPr>
          <w:b/>
        </w:rPr>
        <w:t>Hatun arkadaşımız Kurukafa Osman’la bir poz vermiştir. Kurukafa Osman’ın iskeletinden bazı kemiklerin isimleri verilmiştir, bu kemiklerin çeşitlerini yanlarına yazınız.(2x6=12 Puan)</w:t>
      </w:r>
    </w:p>
    <w:p w:rsidR="009C3E79" w:rsidRDefault="009C3E79" w:rsidP="007041E2">
      <w:pPr>
        <w:pStyle w:val="ListParagraph"/>
        <w:tabs>
          <w:tab w:val="left" w:pos="426"/>
        </w:tabs>
        <w:spacing w:after="0" w:line="240" w:lineRule="auto"/>
        <w:ind w:left="0"/>
        <w:rPr>
          <w:b/>
        </w:rPr>
      </w:pPr>
    </w:p>
    <w:p w:rsidR="009C3E79" w:rsidRPr="007041E2" w:rsidRDefault="009C3E79" w:rsidP="007041E2">
      <w:pPr>
        <w:pStyle w:val="ListParagraph"/>
        <w:tabs>
          <w:tab w:val="left" w:pos="426"/>
        </w:tabs>
        <w:spacing w:after="0" w:line="240" w:lineRule="auto"/>
        <w:ind w:left="0"/>
      </w:pPr>
      <w:r w:rsidRPr="007041E2">
        <w:t>Uyluk kemiği</w:t>
      </w:r>
      <w:r w:rsidRPr="007041E2">
        <w:sym w:font="Wingdings" w:char="F0E0"/>
      </w:r>
    </w:p>
    <w:p w:rsidR="009C3E79" w:rsidRPr="007041E2" w:rsidRDefault="009C3E79" w:rsidP="007041E2">
      <w:pPr>
        <w:pStyle w:val="ListParagraph"/>
        <w:tabs>
          <w:tab w:val="left" w:pos="426"/>
        </w:tabs>
        <w:spacing w:after="0" w:line="240" w:lineRule="auto"/>
        <w:ind w:left="0"/>
      </w:pPr>
      <w:r w:rsidRPr="007041E2">
        <w:t>Önkol kemiği</w:t>
      </w:r>
      <w:r w:rsidRPr="007041E2">
        <w:sym w:font="Wingdings" w:char="F0E0"/>
      </w:r>
    </w:p>
    <w:p w:rsidR="009C3E79" w:rsidRPr="007041E2" w:rsidRDefault="009C3E79" w:rsidP="007041E2">
      <w:pPr>
        <w:pStyle w:val="ListParagraph"/>
        <w:tabs>
          <w:tab w:val="left" w:pos="426"/>
        </w:tabs>
        <w:spacing w:after="0" w:line="240" w:lineRule="auto"/>
        <w:ind w:left="0"/>
      </w:pPr>
      <w:r w:rsidRPr="007041E2">
        <w:t>Göğüs kemiği</w:t>
      </w:r>
      <w:r w:rsidRPr="007041E2">
        <w:sym w:font="Wingdings" w:char="F0E0"/>
      </w:r>
    </w:p>
    <w:p w:rsidR="009C3E79" w:rsidRPr="007041E2" w:rsidRDefault="009C3E79" w:rsidP="007041E2">
      <w:pPr>
        <w:pStyle w:val="ListParagraph"/>
        <w:tabs>
          <w:tab w:val="left" w:pos="426"/>
        </w:tabs>
        <w:spacing w:after="0" w:line="240" w:lineRule="auto"/>
        <w:ind w:left="0"/>
      </w:pPr>
      <w:r w:rsidRPr="007041E2">
        <w:t>Bilek kemikleri</w:t>
      </w:r>
      <w:r w:rsidRPr="007041E2">
        <w:sym w:font="Wingdings" w:char="F0E0"/>
      </w:r>
    </w:p>
    <w:p w:rsidR="009C3E79" w:rsidRPr="007041E2" w:rsidRDefault="009C3E79" w:rsidP="007041E2">
      <w:pPr>
        <w:pStyle w:val="ListParagraph"/>
        <w:tabs>
          <w:tab w:val="left" w:pos="426"/>
        </w:tabs>
        <w:spacing w:after="0" w:line="240" w:lineRule="auto"/>
        <w:ind w:left="0"/>
      </w:pPr>
      <w:r w:rsidRPr="007041E2">
        <w:t>Kafatası kemiği</w:t>
      </w:r>
      <w:r w:rsidRPr="007041E2">
        <w:sym w:font="Wingdings" w:char="F0E0"/>
      </w:r>
    </w:p>
    <w:p w:rsidR="009C3E79" w:rsidRPr="007041E2" w:rsidRDefault="009C3E79" w:rsidP="007041E2">
      <w:pPr>
        <w:pStyle w:val="ListParagraph"/>
        <w:tabs>
          <w:tab w:val="left" w:pos="426"/>
        </w:tabs>
        <w:spacing w:after="0" w:line="240" w:lineRule="auto"/>
        <w:ind w:left="0"/>
      </w:pPr>
      <w:r w:rsidRPr="007041E2">
        <w:t>Omurga kemikleri</w:t>
      </w:r>
      <w:r w:rsidRPr="007041E2">
        <w:sym w:font="Wingdings" w:char="F0E0"/>
      </w:r>
    </w:p>
    <w:p w:rsidR="009C3E79" w:rsidRDefault="009C3E79" w:rsidP="007041E2">
      <w:pPr>
        <w:pStyle w:val="ListParagraph"/>
        <w:tabs>
          <w:tab w:val="left" w:pos="426"/>
        </w:tabs>
        <w:spacing w:after="0" w:line="240" w:lineRule="auto"/>
        <w:ind w:left="0"/>
        <w:rPr>
          <w:b/>
        </w:rPr>
      </w:pPr>
    </w:p>
    <w:p w:rsidR="009C3E79" w:rsidRDefault="009C3E79" w:rsidP="001E2027">
      <w:pPr>
        <w:pStyle w:val="ListParagraph"/>
        <w:numPr>
          <w:ilvl w:val="0"/>
          <w:numId w:val="2"/>
        </w:numPr>
        <w:tabs>
          <w:tab w:val="left" w:pos="2835"/>
        </w:tabs>
        <w:spacing w:after="0" w:line="240" w:lineRule="auto"/>
        <w:ind w:left="2552" w:firstLine="0"/>
        <w:rPr>
          <w:b/>
        </w:rPr>
      </w:pPr>
      <w:r>
        <w:rPr>
          <w:noProof/>
          <w:lang w:eastAsia="tr-TR"/>
        </w:rPr>
        <w:pict>
          <v:shape id="Resim 7" o:spid="_x0000_s1030" type="#_x0000_t75" style="position:absolute;left:0;text-align:left;margin-left:-2.4pt;margin-top:5.05pt;width:142.85pt;height:144.85pt;rotation:-848331fd;z-index:-251658240;visibility:visible;mso-position-horizontal-relative:margin">
            <v:imagedata r:id="rId9" o:title=""/>
            <w10:wrap anchorx="margin"/>
          </v:shape>
        </w:pict>
      </w:r>
      <w:r>
        <w:rPr>
          <w:b/>
        </w:rPr>
        <w:t xml:space="preserve">  Gülay Bilim Uygulamaları dersinde bir hayvan hücresi modeli yapmıştır. Gülay’ın </w:t>
      </w:r>
    </w:p>
    <w:p w:rsidR="009C3E79" w:rsidRDefault="009C3E79" w:rsidP="001E2027">
      <w:pPr>
        <w:pStyle w:val="ListParagraph"/>
        <w:tabs>
          <w:tab w:val="left" w:pos="2835"/>
        </w:tabs>
        <w:spacing w:after="0" w:line="240" w:lineRule="auto"/>
        <w:ind w:left="2552"/>
        <w:rPr>
          <w:b/>
        </w:rPr>
      </w:pPr>
      <w:r>
        <w:rPr>
          <w:b/>
        </w:rPr>
        <w:t xml:space="preserve">  modelinden 5 organelin isimleri verilmiştir. Bu organellerin görevlerini birer</w:t>
      </w:r>
    </w:p>
    <w:p w:rsidR="009C3E79" w:rsidRDefault="009C3E79" w:rsidP="001E2027">
      <w:pPr>
        <w:pStyle w:val="ListParagraph"/>
        <w:tabs>
          <w:tab w:val="left" w:pos="2835"/>
        </w:tabs>
        <w:spacing w:after="0" w:line="240" w:lineRule="auto"/>
        <w:ind w:left="2552"/>
        <w:rPr>
          <w:b/>
        </w:rPr>
      </w:pPr>
      <w:r>
        <w:rPr>
          <w:b/>
        </w:rPr>
        <w:t xml:space="preserve">   cümle ile yazınız.(2x5=10 Puan)</w:t>
      </w:r>
    </w:p>
    <w:p w:rsidR="009C3E79" w:rsidRDefault="009C3E79" w:rsidP="007041E2">
      <w:pPr>
        <w:pStyle w:val="ListParagraph"/>
        <w:tabs>
          <w:tab w:val="left" w:pos="3119"/>
        </w:tabs>
        <w:spacing w:after="0" w:line="240" w:lineRule="auto"/>
        <w:ind w:left="0"/>
        <w:rPr>
          <w:b/>
        </w:rPr>
      </w:pPr>
    </w:p>
    <w:p w:rsidR="009C3E79" w:rsidRDefault="009C3E79" w:rsidP="007041E2">
      <w:pPr>
        <w:pStyle w:val="ListParagraph"/>
        <w:tabs>
          <w:tab w:val="left" w:pos="3119"/>
        </w:tabs>
        <w:spacing w:after="0" w:line="240" w:lineRule="auto"/>
        <w:ind w:left="0"/>
        <w:rPr>
          <w:b/>
        </w:rPr>
      </w:pPr>
      <w:r>
        <w:rPr>
          <w:b/>
        </w:rPr>
        <w:t xml:space="preserve">                                                     Ribozom:</w:t>
      </w:r>
    </w:p>
    <w:p w:rsidR="009C3E79" w:rsidRDefault="009C3E79" w:rsidP="007041E2">
      <w:pPr>
        <w:pStyle w:val="ListParagraph"/>
        <w:tabs>
          <w:tab w:val="left" w:pos="3119"/>
        </w:tabs>
        <w:spacing w:after="0" w:line="240" w:lineRule="auto"/>
        <w:ind w:left="0"/>
        <w:rPr>
          <w:b/>
        </w:rPr>
      </w:pPr>
    </w:p>
    <w:p w:rsidR="009C3E79" w:rsidRDefault="009C3E79" w:rsidP="007041E2">
      <w:pPr>
        <w:pStyle w:val="ListParagraph"/>
        <w:tabs>
          <w:tab w:val="left" w:pos="3119"/>
        </w:tabs>
        <w:spacing w:after="0" w:line="240" w:lineRule="auto"/>
        <w:ind w:left="0"/>
        <w:rPr>
          <w:b/>
        </w:rPr>
      </w:pPr>
    </w:p>
    <w:p w:rsidR="009C3E79" w:rsidRDefault="009C3E79" w:rsidP="007041E2">
      <w:pPr>
        <w:pStyle w:val="ListParagraph"/>
        <w:tabs>
          <w:tab w:val="left" w:pos="3119"/>
        </w:tabs>
        <w:spacing w:after="0" w:line="240" w:lineRule="auto"/>
        <w:ind w:left="0"/>
        <w:rPr>
          <w:b/>
        </w:rPr>
      </w:pPr>
      <w:r>
        <w:rPr>
          <w:b/>
        </w:rPr>
        <w:t xml:space="preserve">                                               Mitokondri:</w:t>
      </w:r>
    </w:p>
    <w:p w:rsidR="009C3E79" w:rsidRDefault="009C3E79" w:rsidP="007041E2">
      <w:pPr>
        <w:pStyle w:val="ListParagraph"/>
        <w:tabs>
          <w:tab w:val="left" w:pos="3119"/>
        </w:tabs>
        <w:spacing w:after="0" w:line="240" w:lineRule="auto"/>
        <w:ind w:left="0"/>
        <w:rPr>
          <w:b/>
        </w:rPr>
      </w:pPr>
    </w:p>
    <w:p w:rsidR="009C3E79" w:rsidRDefault="009C3E79" w:rsidP="007041E2">
      <w:pPr>
        <w:pStyle w:val="ListParagraph"/>
        <w:tabs>
          <w:tab w:val="left" w:pos="3119"/>
        </w:tabs>
        <w:spacing w:after="0" w:line="240" w:lineRule="auto"/>
        <w:ind w:left="0"/>
        <w:rPr>
          <w:b/>
        </w:rPr>
      </w:pPr>
    </w:p>
    <w:p w:rsidR="009C3E79" w:rsidRDefault="009C3E79" w:rsidP="007041E2">
      <w:pPr>
        <w:pStyle w:val="ListParagraph"/>
        <w:tabs>
          <w:tab w:val="left" w:pos="3119"/>
        </w:tabs>
        <w:spacing w:after="0" w:line="240" w:lineRule="auto"/>
        <w:ind w:left="0"/>
        <w:rPr>
          <w:b/>
        </w:rPr>
      </w:pPr>
      <w:r>
        <w:rPr>
          <w:b/>
        </w:rPr>
        <w:t xml:space="preserve">                                                Sentrozom:</w:t>
      </w:r>
    </w:p>
    <w:p w:rsidR="009C3E79" w:rsidRDefault="009C3E79" w:rsidP="007041E2">
      <w:pPr>
        <w:pStyle w:val="ListParagraph"/>
        <w:tabs>
          <w:tab w:val="left" w:pos="3119"/>
        </w:tabs>
        <w:spacing w:after="0" w:line="240" w:lineRule="auto"/>
        <w:ind w:left="0"/>
        <w:rPr>
          <w:b/>
        </w:rPr>
      </w:pPr>
    </w:p>
    <w:p w:rsidR="009C3E79" w:rsidRDefault="009C3E79" w:rsidP="007041E2">
      <w:pPr>
        <w:pStyle w:val="ListParagraph"/>
        <w:tabs>
          <w:tab w:val="left" w:pos="3119"/>
        </w:tabs>
        <w:spacing w:after="0" w:line="240" w:lineRule="auto"/>
        <w:ind w:left="0"/>
        <w:rPr>
          <w:b/>
        </w:rPr>
      </w:pPr>
      <w:r>
        <w:rPr>
          <w:b/>
        </w:rPr>
        <w:t>Çekirdek: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Endoplazmik Retikulum:</w:t>
      </w:r>
    </w:p>
    <w:p w:rsidR="009C3E79" w:rsidRDefault="009C3E79" w:rsidP="007041E2">
      <w:pPr>
        <w:pStyle w:val="ListParagraph"/>
        <w:tabs>
          <w:tab w:val="left" w:pos="3119"/>
        </w:tabs>
        <w:spacing w:after="0" w:line="240" w:lineRule="auto"/>
        <w:ind w:left="0"/>
        <w:rPr>
          <w:b/>
        </w:rPr>
      </w:pPr>
    </w:p>
    <w:tbl>
      <w:tblPr>
        <w:tblpPr w:leftFromText="141" w:rightFromText="141" w:vertAnchor="text" w:horzAnchor="margin" w:tblpXSpec="right" w:tblpY="6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3"/>
        <w:gridCol w:w="5079"/>
      </w:tblGrid>
      <w:tr w:rsidR="009C3E79" w:rsidTr="004346FF">
        <w:tc>
          <w:tcPr>
            <w:tcW w:w="2263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4346FF">
              <w:rPr>
                <w:b/>
              </w:rPr>
              <w:t>ORGAN</w:t>
            </w:r>
          </w:p>
        </w:tc>
        <w:tc>
          <w:tcPr>
            <w:tcW w:w="5079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4346FF">
              <w:rPr>
                <w:b/>
              </w:rPr>
              <w:t>BULUNDURDUĞU KAS ÇEŞİDİ</w:t>
            </w:r>
          </w:p>
        </w:tc>
      </w:tr>
      <w:tr w:rsidR="009C3E79" w:rsidTr="004346FF">
        <w:tc>
          <w:tcPr>
            <w:tcW w:w="2263" w:type="dxa"/>
          </w:tcPr>
          <w:p w:rsidR="009C3E79" w:rsidRPr="00AC2185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</w:pPr>
            <w:r>
              <w:t>Kalp</w:t>
            </w:r>
          </w:p>
        </w:tc>
        <w:tc>
          <w:tcPr>
            <w:tcW w:w="5079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jc w:val="center"/>
              <w:rPr>
                <w:b/>
              </w:rPr>
            </w:pPr>
          </w:p>
        </w:tc>
      </w:tr>
      <w:tr w:rsidR="009C3E79" w:rsidTr="004346FF">
        <w:tc>
          <w:tcPr>
            <w:tcW w:w="2263" w:type="dxa"/>
          </w:tcPr>
          <w:p w:rsidR="009C3E79" w:rsidRPr="00AC2185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</w:pPr>
            <w:r w:rsidRPr="00AC2185">
              <w:t>Mide</w:t>
            </w:r>
          </w:p>
        </w:tc>
        <w:tc>
          <w:tcPr>
            <w:tcW w:w="5079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jc w:val="center"/>
              <w:rPr>
                <w:b/>
              </w:rPr>
            </w:pPr>
          </w:p>
        </w:tc>
      </w:tr>
      <w:tr w:rsidR="009C3E79" w:rsidTr="004346FF">
        <w:tc>
          <w:tcPr>
            <w:tcW w:w="2263" w:type="dxa"/>
          </w:tcPr>
          <w:p w:rsidR="009C3E79" w:rsidRPr="00AC2185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</w:pPr>
            <w:r w:rsidRPr="00AC2185">
              <w:t>Parmak kasları</w:t>
            </w:r>
          </w:p>
        </w:tc>
        <w:tc>
          <w:tcPr>
            <w:tcW w:w="5079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jc w:val="center"/>
              <w:rPr>
                <w:b/>
              </w:rPr>
            </w:pPr>
          </w:p>
        </w:tc>
      </w:tr>
      <w:tr w:rsidR="009C3E79" w:rsidTr="004346FF">
        <w:tc>
          <w:tcPr>
            <w:tcW w:w="2263" w:type="dxa"/>
          </w:tcPr>
          <w:p w:rsidR="009C3E79" w:rsidRPr="00AC2185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</w:pPr>
            <w:r w:rsidRPr="00AC2185">
              <w:t>Diyafram kası</w:t>
            </w:r>
          </w:p>
        </w:tc>
        <w:tc>
          <w:tcPr>
            <w:tcW w:w="5079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jc w:val="center"/>
              <w:rPr>
                <w:b/>
              </w:rPr>
            </w:pPr>
          </w:p>
        </w:tc>
      </w:tr>
      <w:tr w:rsidR="009C3E79" w:rsidTr="004346FF">
        <w:tc>
          <w:tcPr>
            <w:tcW w:w="2263" w:type="dxa"/>
          </w:tcPr>
          <w:p w:rsidR="009C3E79" w:rsidRPr="00AC2185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</w:pPr>
            <w:r w:rsidRPr="00AC2185">
              <w:t>Yemek borusu</w:t>
            </w:r>
          </w:p>
        </w:tc>
        <w:tc>
          <w:tcPr>
            <w:tcW w:w="5079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jc w:val="center"/>
              <w:rPr>
                <w:b/>
              </w:rPr>
            </w:pPr>
          </w:p>
        </w:tc>
      </w:tr>
    </w:tbl>
    <w:p w:rsidR="009C3E79" w:rsidRPr="00C8464B" w:rsidRDefault="009C3E79" w:rsidP="00AC2185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b/>
        </w:rPr>
      </w:pPr>
      <w:r>
        <w:rPr>
          <w:noProof/>
          <w:lang w:eastAsia="tr-TR"/>
        </w:rPr>
        <w:pict>
          <v:shape id="Resim 9" o:spid="_x0000_s1031" type="#_x0000_t75" style="position:absolute;left:0;text-align:left;margin-left:34.5pt;margin-top:145.85pt;width:124.25pt;height:139pt;rotation:552769fd;z-index:251660288;visibility:visible;mso-position-horizontal-relative:page;mso-position-vertical-relative:text" wrapcoords="-130 0 -130 21483 21600 21483 21600 0 -130 0">
            <v:imagedata r:id="rId10" o:title=""/>
            <w10:wrap type="through" anchorx="page"/>
          </v:shape>
        </w:pict>
      </w:r>
      <w:r>
        <w:rPr>
          <w:noProof/>
          <w:lang w:eastAsia="tr-TR"/>
        </w:rPr>
        <w:pict>
          <v:shape id="Resim 8" o:spid="_x0000_s1032" type="#_x0000_t75" style="position:absolute;left:0;text-align:left;margin-left:0;margin-top:16.5pt;width:152.45pt;height:135pt;rotation:-897005fd;z-index:251659264;visibility:visible;mso-position-horizontal-relative:margin;mso-position-vertical-relative:text" wrapcoords="-106 0 -106 21480 21600 21480 21600 0 -106 0">
            <v:imagedata r:id="rId11" o:title=""/>
            <w10:wrap type="through" anchorx="margin"/>
          </v:shape>
        </w:pict>
      </w:r>
      <w:r>
        <w:rPr>
          <w:b/>
        </w:rPr>
        <w:t>Alparslan vücudumuzdaki kas çeşitlerini göstermiştir. Aşağıda verilen tablodaki organlarda hangi kas çeşitlerinin bulunduklarını yazınız.(2x5=10 Puan)</w:t>
      </w:r>
    </w:p>
    <w:p w:rsidR="009C3E79" w:rsidRDefault="009C3E79" w:rsidP="00AC2185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>Recep Tayyip ERDOĞAN arkadaşımız Meryem KAYA’nın kafatasındaki eklemleri göstererek, aşağıdaki eklemlerin çeşitlerini bulmanızı istiyor. Recep arkadaşımızın sorularını cevaplayınız.(2x5=10 Puan)</w:t>
      </w:r>
    </w:p>
    <w:p w:rsidR="009C3E79" w:rsidRPr="004E60F2" w:rsidRDefault="009C3E79" w:rsidP="004E60F2">
      <w:pPr>
        <w:pStyle w:val="ListParagraph"/>
        <w:rPr>
          <w:b/>
        </w:rPr>
      </w:pPr>
    </w:p>
    <w:p w:rsidR="009C3E79" w:rsidRDefault="009C3E79" w:rsidP="004E60F2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>Kafatası eklemleri</w:t>
      </w:r>
      <w:r w:rsidRPr="004E60F2">
        <w:rPr>
          <w:b/>
        </w:rPr>
        <w:sym w:font="Wingdings" w:char="F0E0"/>
      </w:r>
    </w:p>
    <w:p w:rsidR="009C3E79" w:rsidRDefault="009C3E79" w:rsidP="004E60F2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>Altçene eklemi</w:t>
      </w:r>
      <w:r w:rsidRPr="004E60F2">
        <w:rPr>
          <w:b/>
        </w:rPr>
        <w:sym w:font="Wingdings" w:char="F0E0"/>
      </w:r>
    </w:p>
    <w:p w:rsidR="009C3E79" w:rsidRDefault="009C3E79" w:rsidP="004E60F2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>Omurga eklemleri</w:t>
      </w:r>
      <w:r w:rsidRPr="004E60F2">
        <w:rPr>
          <w:b/>
        </w:rPr>
        <w:sym w:font="Wingdings" w:char="F0E0"/>
      </w:r>
    </w:p>
    <w:p w:rsidR="009C3E79" w:rsidRDefault="009C3E79" w:rsidP="004E60F2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>Diz kapağı eklemi</w:t>
      </w:r>
      <w:r w:rsidRPr="004E60F2">
        <w:rPr>
          <w:b/>
        </w:rPr>
        <w:sym w:font="Wingdings" w:char="F0E0"/>
      </w:r>
    </w:p>
    <w:p w:rsidR="009C3E79" w:rsidRDefault="009C3E79" w:rsidP="004E60F2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>El bilekleri eklemleri</w:t>
      </w:r>
      <w:r w:rsidRPr="004E60F2">
        <w:rPr>
          <w:b/>
        </w:rPr>
        <w:sym w:font="Wingdings" w:char="F0E0"/>
      </w:r>
    </w:p>
    <w:p w:rsidR="009C3E79" w:rsidRDefault="009C3E79" w:rsidP="004E60F2">
      <w:pPr>
        <w:pStyle w:val="ListParagraph"/>
        <w:tabs>
          <w:tab w:val="left" w:pos="284"/>
        </w:tabs>
        <w:spacing w:after="0" w:line="240" w:lineRule="auto"/>
        <w:ind w:left="3960"/>
        <w:rPr>
          <w:b/>
        </w:rPr>
      </w:pPr>
    </w:p>
    <w:p w:rsidR="009C3E79" w:rsidRDefault="009C3E79" w:rsidP="004E60F2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rPr>
          <w:b/>
        </w:rPr>
      </w:pPr>
      <w:r>
        <w:rPr>
          <w:noProof/>
          <w:lang w:eastAsia="tr-TR"/>
        </w:rPr>
        <w:pict>
          <v:shape id="Resim 11" o:spid="_x0000_s1033" type="#_x0000_t75" style="position:absolute;left:0;text-align:left;margin-left:84.1pt;margin-top:2.45pt;width:124.1pt;height:165.45pt;rotation:-668787fd;z-index:251661312;visibility:visible;mso-position-horizontal:right;mso-position-horizontal-relative:margin" wrapcoords="-131 0 -131 21502 21600 21502 21600 0 -131 0">
            <v:imagedata r:id="rId12" o:title=""/>
            <w10:wrap type="through" anchorx="margin"/>
          </v:shape>
        </w:pict>
      </w:r>
      <w:r>
        <w:rPr>
          <w:b/>
        </w:rPr>
        <w:t>Zerda ÇAKIR’ın göstermiş olduğu Doğru-Yanlış sorularını başlarına</w:t>
      </w:r>
    </w:p>
    <w:tbl>
      <w:tblPr>
        <w:tblpPr w:leftFromText="141" w:rightFromText="141" w:vertAnchor="text" w:horzAnchor="margin" w:tblpY="3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7655"/>
      </w:tblGrid>
      <w:tr w:rsidR="009C3E79" w:rsidTr="004346FF">
        <w:tc>
          <w:tcPr>
            <w:tcW w:w="704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9C3E79" w:rsidRPr="004E60F2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  <w:r>
              <w:t>Kemiklerimizde kan hücresini üretmekle görevli kısım kırmızı kemik iliğidir.</w:t>
            </w:r>
          </w:p>
        </w:tc>
      </w:tr>
      <w:tr w:rsidR="009C3E79" w:rsidTr="004346FF">
        <w:tc>
          <w:tcPr>
            <w:tcW w:w="704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9C3E79" w:rsidRPr="004E60F2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  <w:r>
              <w:t>Süngerimsi kemik doku kemiği dışarıdan gelecek darbelere karşı korur.</w:t>
            </w:r>
          </w:p>
        </w:tc>
      </w:tr>
      <w:tr w:rsidR="009C3E79" w:rsidTr="004346FF">
        <w:tc>
          <w:tcPr>
            <w:tcW w:w="704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9C3E79" w:rsidRPr="004E60F2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  <w:r>
              <w:t>Kemik zarının diğer adı perikızıdır.</w:t>
            </w:r>
          </w:p>
        </w:tc>
      </w:tr>
      <w:tr w:rsidR="009C3E79" w:rsidTr="004346FF">
        <w:tc>
          <w:tcPr>
            <w:tcW w:w="704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9C3E79" w:rsidRPr="004E60F2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  <w:r>
              <w:t>Kloroplast sadece hayvan hücresinde bulunur.</w:t>
            </w:r>
          </w:p>
        </w:tc>
      </w:tr>
      <w:tr w:rsidR="009C3E79" w:rsidTr="004346FF">
        <w:tc>
          <w:tcPr>
            <w:tcW w:w="704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9C3E79" w:rsidRPr="004E60F2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  <w:r>
              <w:t>Hücre duvarı hem bitki hem de hayvan hücresinde ortak olarak bulunur.</w:t>
            </w:r>
          </w:p>
        </w:tc>
      </w:tr>
      <w:tr w:rsidR="009C3E79" w:rsidTr="004346FF">
        <w:tc>
          <w:tcPr>
            <w:tcW w:w="704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9C3E79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  <w:r>
              <w:t>Kemiklerin enine büyümesini sağlayan kıkırdaktır.</w:t>
            </w:r>
          </w:p>
        </w:tc>
      </w:tr>
      <w:tr w:rsidR="009C3E79" w:rsidTr="004346FF">
        <w:tc>
          <w:tcPr>
            <w:tcW w:w="704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9C3E79" w:rsidRPr="00C8464B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  <w:r>
              <w:t>Soluk alma sırasında alveollerden kan damarlarına CO</w:t>
            </w:r>
            <w:r w:rsidRPr="004346FF">
              <w:rPr>
                <w:vertAlign w:val="subscript"/>
              </w:rPr>
              <w:t xml:space="preserve">2 </w:t>
            </w:r>
            <w:r>
              <w:t>gazı verilir.</w:t>
            </w:r>
          </w:p>
        </w:tc>
      </w:tr>
      <w:tr w:rsidR="009C3E79" w:rsidTr="004346FF">
        <w:tc>
          <w:tcPr>
            <w:tcW w:w="704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9C3E79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  <w:r>
              <w:t>Çizgili kaslar isteğimizle ve hızlı kasılıp gevşerler.</w:t>
            </w:r>
          </w:p>
        </w:tc>
      </w:tr>
      <w:tr w:rsidR="009C3E79" w:rsidTr="004346FF">
        <w:tc>
          <w:tcPr>
            <w:tcW w:w="704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9C3E79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  <w:r>
              <w:t>Karaciğer solunum sitemi organlarımızdan bir tanesidir.</w:t>
            </w:r>
          </w:p>
        </w:tc>
      </w:tr>
      <w:tr w:rsidR="009C3E79" w:rsidTr="004346FF">
        <w:tc>
          <w:tcPr>
            <w:tcW w:w="704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655" w:type="dxa"/>
          </w:tcPr>
          <w:p w:rsidR="009C3E79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  <w:r>
              <w:t>Dolaşım sistemimiz; kalp, kan ve damarlardan oluşmuştur.</w:t>
            </w:r>
          </w:p>
        </w:tc>
      </w:tr>
    </w:tbl>
    <w:p w:rsidR="009C3E79" w:rsidRDefault="009C3E79" w:rsidP="004E60F2">
      <w:pPr>
        <w:pStyle w:val="ListParagraph"/>
        <w:tabs>
          <w:tab w:val="left" w:pos="284"/>
        </w:tabs>
        <w:ind w:left="0"/>
        <w:rPr>
          <w:b/>
        </w:rPr>
      </w:pPr>
      <w:r>
        <w:rPr>
          <w:b/>
        </w:rPr>
        <w:t>Doğru ise D , Yanlış ise  Y koyarak cevaplayınız.(2x10=20 Puan)</w:t>
      </w:r>
    </w:p>
    <w:p w:rsidR="009C3E79" w:rsidRDefault="009C3E79" w:rsidP="00AC2185">
      <w:pPr>
        <w:pStyle w:val="ListParagraph"/>
        <w:tabs>
          <w:tab w:val="left" w:pos="284"/>
        </w:tabs>
        <w:spacing w:after="0" w:line="240" w:lineRule="auto"/>
        <w:ind w:left="1080"/>
        <w:rPr>
          <w:b/>
        </w:rPr>
      </w:pPr>
    </w:p>
    <w:p w:rsidR="009C3E79" w:rsidRPr="00C8464B" w:rsidRDefault="009C3E79" w:rsidP="00C8464B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b/>
        </w:rPr>
      </w:pPr>
      <w:r>
        <w:rPr>
          <w:b/>
        </w:rPr>
        <w:t>Aşağıda verilen boşluk doldurma sorularını boşluklara gelecek uygun kelimelerle doldurunuz.(1x8=8 Puan)</w:t>
      </w:r>
    </w:p>
    <w:p w:rsidR="009C3E79" w:rsidRDefault="009C3E79" w:rsidP="00C8464B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 w:rsidRPr="00C8464B">
        <w:t>Kemik zarının görevleri; kemiğin ………</w:t>
      </w:r>
      <w:r>
        <w:t>……</w:t>
      </w:r>
      <w:r w:rsidRPr="00C8464B">
        <w:t>….. büyümesini sağlamak, kırılan ve çatlayan kemikleri onarmak ve kemiğin ………………………………. sağlamaktır.</w:t>
      </w:r>
    </w:p>
    <w:p w:rsidR="009C3E79" w:rsidRDefault="009C3E79" w:rsidP="00C8464B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>
        <w:t>Sarı kemik iliği uzun kemiklerin ortasındaki kanalda bulunur ve asıl görevi …………………………… depolamaktır.</w:t>
      </w:r>
    </w:p>
    <w:p w:rsidR="009C3E79" w:rsidRDefault="009C3E79" w:rsidP="00C8464B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>
        <w:t>Bitki hücresinde büyük ve az sayıda, hayvan hücresinde küçük ve çok sayıda olan organel …………………………. dur.</w:t>
      </w:r>
    </w:p>
    <w:p w:rsidR="009C3E79" w:rsidRDefault="009C3E79" w:rsidP="00C8464B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>
        <w:t>Kekmik çeşitleri; …………………………….. kemik, …………………...……….. kemik ve …………………..…………… kemiktir.</w:t>
      </w:r>
    </w:p>
    <w:p w:rsidR="009C3E79" w:rsidRDefault="009C3E79" w:rsidP="00C8464B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>
        <w:t>Grip, zatürre, verem, astım ........................................ sistemi hastalıklarından bazılarıdır.</w:t>
      </w:r>
    </w:p>
    <w:p w:rsidR="009C3E79" w:rsidRDefault="009C3E79" w:rsidP="008D30D1">
      <w:pPr>
        <w:pStyle w:val="ListParagraph"/>
        <w:tabs>
          <w:tab w:val="left" w:pos="284"/>
        </w:tabs>
        <w:spacing w:after="0" w:line="240" w:lineRule="auto"/>
        <w:ind w:left="0"/>
      </w:pPr>
    </w:p>
    <w:p w:rsidR="009C3E79" w:rsidRPr="008D30D1" w:rsidRDefault="009C3E79" w:rsidP="00130A9C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b/>
        </w:rPr>
      </w:pPr>
      <w:r>
        <w:t xml:space="preserve"> </w:t>
      </w:r>
      <w:r w:rsidRPr="008D30D1">
        <w:rPr>
          <w:b/>
        </w:rPr>
        <w:t>Aşağıda soluk alma–soluk verme durumlarında gerçekleşen olayların tablosu verimiştir. Gerçekleşen olayların bulunduğu boşlukları doldurunuz.(2X6=12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8"/>
        <w:gridCol w:w="5228"/>
      </w:tblGrid>
      <w:tr w:rsidR="009C3E79" w:rsidTr="004346FF">
        <w:tc>
          <w:tcPr>
            <w:tcW w:w="5228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4346FF">
              <w:rPr>
                <w:b/>
              </w:rPr>
              <w:t>SOLUK ALMA</w:t>
            </w:r>
          </w:p>
        </w:tc>
        <w:tc>
          <w:tcPr>
            <w:tcW w:w="5228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4346FF">
              <w:rPr>
                <w:b/>
              </w:rPr>
              <w:t>SOLUK VERME</w:t>
            </w:r>
          </w:p>
        </w:tc>
      </w:tr>
      <w:tr w:rsidR="009C3E79" w:rsidTr="004346FF">
        <w:tc>
          <w:tcPr>
            <w:tcW w:w="5228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 w:rsidRPr="004346FF">
              <w:rPr>
                <w:b/>
              </w:rPr>
              <w:t>1.</w:t>
            </w:r>
          </w:p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</w:tc>
        <w:tc>
          <w:tcPr>
            <w:tcW w:w="5228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 w:rsidRPr="004346FF">
              <w:rPr>
                <w:b/>
              </w:rPr>
              <w:t>1.</w:t>
            </w:r>
          </w:p>
        </w:tc>
      </w:tr>
      <w:tr w:rsidR="009C3E79" w:rsidTr="004346FF">
        <w:tc>
          <w:tcPr>
            <w:tcW w:w="5228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 w:rsidRPr="004346FF">
              <w:rPr>
                <w:b/>
              </w:rPr>
              <w:t>2.</w:t>
            </w:r>
          </w:p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</w:tc>
        <w:tc>
          <w:tcPr>
            <w:tcW w:w="5228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 w:rsidRPr="004346FF">
              <w:rPr>
                <w:b/>
              </w:rPr>
              <w:t>2.</w:t>
            </w:r>
          </w:p>
        </w:tc>
      </w:tr>
      <w:tr w:rsidR="009C3E79" w:rsidTr="004346FF">
        <w:tc>
          <w:tcPr>
            <w:tcW w:w="5228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 w:rsidRPr="004346FF">
              <w:rPr>
                <w:b/>
              </w:rPr>
              <w:t>3.</w:t>
            </w:r>
          </w:p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</w:p>
        </w:tc>
        <w:tc>
          <w:tcPr>
            <w:tcW w:w="5228" w:type="dxa"/>
          </w:tcPr>
          <w:p w:rsidR="009C3E79" w:rsidRPr="004346FF" w:rsidRDefault="009C3E79" w:rsidP="004346F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b/>
              </w:rPr>
            </w:pPr>
            <w:r w:rsidRPr="004346FF">
              <w:rPr>
                <w:b/>
              </w:rPr>
              <w:t>3.</w:t>
            </w:r>
          </w:p>
        </w:tc>
      </w:tr>
    </w:tbl>
    <w:p w:rsidR="009C3E79" w:rsidRDefault="009C3E79" w:rsidP="008D30D1">
      <w:pPr>
        <w:pStyle w:val="ListParagraph"/>
        <w:tabs>
          <w:tab w:val="left" w:pos="284"/>
        </w:tabs>
        <w:spacing w:after="0" w:line="240" w:lineRule="auto"/>
        <w:ind w:left="0"/>
        <w:jc w:val="both"/>
      </w:pPr>
    </w:p>
    <w:p w:rsidR="009C3E79" w:rsidRDefault="009C3E79" w:rsidP="008D30D1">
      <w:pPr>
        <w:pStyle w:val="ListParagraph"/>
        <w:tabs>
          <w:tab w:val="left" w:pos="284"/>
        </w:tabs>
        <w:spacing w:after="0" w:line="240" w:lineRule="auto"/>
        <w:ind w:left="0"/>
        <w:jc w:val="both"/>
      </w:pPr>
      <w:r w:rsidRPr="008D30D1">
        <w:rPr>
          <w:b/>
          <w:i/>
        </w:rPr>
        <w:t>Not:</w:t>
      </w:r>
      <w:r>
        <w:t xml:space="preserve"> Sınav süresi 1 ders saatidir.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</w:rPr>
        <w:t>…………………….</w:t>
      </w:r>
    </w:p>
    <w:p w:rsidR="009C3E79" w:rsidRPr="008D30D1" w:rsidRDefault="009C3E79" w:rsidP="008D30D1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b/>
        </w:rPr>
      </w:pPr>
      <w:r>
        <w:t>Her soruya ait puanlar yanlarında verilmiştir.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Fen Bilimleri Öğretmeni</w:t>
      </w:r>
      <w:bookmarkStart w:id="0" w:name="_GoBack"/>
      <w:bookmarkEnd w:id="0"/>
    </w:p>
    <w:p w:rsidR="009C3E79" w:rsidRPr="00C8464B" w:rsidRDefault="009C3E79" w:rsidP="008D30D1">
      <w:pPr>
        <w:pStyle w:val="ListParagraph"/>
        <w:tabs>
          <w:tab w:val="left" w:pos="284"/>
        </w:tabs>
        <w:spacing w:after="0" w:line="240" w:lineRule="auto"/>
        <w:ind w:left="0"/>
        <w:jc w:val="both"/>
      </w:pPr>
      <w:r>
        <w:tab/>
      </w:r>
      <w:r>
        <w:tab/>
        <w:t xml:space="preserve">BAŞARILAR DİLERİM </w:t>
      </w:r>
      <w:r>
        <w:sym w:font="Wingdings" w:char="F04A"/>
      </w:r>
    </w:p>
    <w:sectPr w:rsidR="009C3E79" w:rsidRPr="00C8464B" w:rsidSect="007041E2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37824"/>
    <w:multiLevelType w:val="hybridMultilevel"/>
    <w:tmpl w:val="94D66A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6F5AFA"/>
    <w:multiLevelType w:val="hybridMultilevel"/>
    <w:tmpl w:val="7BE6B2DA"/>
    <w:lvl w:ilvl="0" w:tplc="05142A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6A5CC9"/>
    <w:multiLevelType w:val="hybridMultilevel"/>
    <w:tmpl w:val="9C749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97799"/>
    <w:multiLevelType w:val="hybridMultilevel"/>
    <w:tmpl w:val="FACADF6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BA086C"/>
    <w:multiLevelType w:val="hybridMultilevel"/>
    <w:tmpl w:val="356E32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B10745"/>
    <w:multiLevelType w:val="hybridMultilevel"/>
    <w:tmpl w:val="31F4D936"/>
    <w:lvl w:ilvl="0" w:tplc="041F0019">
      <w:start w:val="1"/>
      <w:numFmt w:val="lowerLetter"/>
      <w:lvlText w:val="%1."/>
      <w:lvlJc w:val="left"/>
      <w:pPr>
        <w:ind w:left="39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4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720" w:hanging="180"/>
      </w:pPr>
      <w:rPr>
        <w:rFonts w:cs="Times New Roman"/>
      </w:rPr>
    </w:lvl>
  </w:abstractNum>
  <w:abstractNum w:abstractNumId="6">
    <w:nsid w:val="634811F2"/>
    <w:multiLevelType w:val="hybridMultilevel"/>
    <w:tmpl w:val="E374769E"/>
    <w:lvl w:ilvl="0" w:tplc="0EA8967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F5040C"/>
    <w:multiLevelType w:val="hybridMultilevel"/>
    <w:tmpl w:val="F5A6880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917"/>
    <w:rsid w:val="00130A9C"/>
    <w:rsid w:val="001E2027"/>
    <w:rsid w:val="00401917"/>
    <w:rsid w:val="004346FF"/>
    <w:rsid w:val="004E60F2"/>
    <w:rsid w:val="005E109A"/>
    <w:rsid w:val="006D3513"/>
    <w:rsid w:val="007041E2"/>
    <w:rsid w:val="008D30D1"/>
    <w:rsid w:val="009C3E79"/>
    <w:rsid w:val="00A7706B"/>
    <w:rsid w:val="00A87327"/>
    <w:rsid w:val="00AA7725"/>
    <w:rsid w:val="00AC2185"/>
    <w:rsid w:val="00BE1999"/>
    <w:rsid w:val="00C8464B"/>
    <w:rsid w:val="00FB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91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01917"/>
    <w:pPr>
      <w:ind w:left="720"/>
      <w:contextualSpacing/>
    </w:pPr>
  </w:style>
  <w:style w:type="table" w:styleId="TableGrid">
    <w:name w:val="Table Grid"/>
    <w:basedOn w:val="TableNormal"/>
    <w:uiPriority w:val="99"/>
    <w:rsid w:val="0040191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3</Pages>
  <Words>558</Words>
  <Characters>3184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Duran</dc:creator>
  <cp:keywords/>
  <dc:description/>
  <cp:lastModifiedBy>fatih</cp:lastModifiedBy>
  <cp:revision>6</cp:revision>
  <dcterms:created xsi:type="dcterms:W3CDTF">2014-10-24T17:54:00Z</dcterms:created>
  <dcterms:modified xsi:type="dcterms:W3CDTF">2014-10-26T09:50:00Z</dcterms:modified>
</cp:coreProperties>
</file>