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60E7" w:rsidRDefault="00C260E7">
      <w:r>
        <w:rPr>
          <w:noProof/>
          <w:lang w:eastAsia="tr-TR"/>
        </w:rPr>
        <w:pict>
          <v:roundrect id="_x0000_s1026" style="position:absolute;margin-left:33.75pt;margin-top:-27pt;width:464.25pt;height:54.75pt;z-index:-251654144" arcsize="10923f">
            <v:shadow on="t" opacity=".5" offset="6pt,6pt"/>
            <v:textbox>
              <w:txbxContent>
                <w:p w:rsidR="00C260E7" w:rsidRPr="00AC6432" w:rsidRDefault="00C260E7" w:rsidP="00B94577">
                  <w:pPr>
                    <w:jc w:val="center"/>
                    <w:rPr>
                      <w:rFonts w:ascii="Century Gothic" w:hAnsi="Century Gothic"/>
                      <w:b/>
                      <w:sz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</w:rPr>
                    <w:t>…………………….</w:t>
                  </w:r>
                  <w:r w:rsidRPr="00AC6432">
                    <w:rPr>
                      <w:rFonts w:ascii="Century Gothic" w:hAnsi="Century Gothic"/>
                      <w:b/>
                      <w:sz w:val="20"/>
                    </w:rPr>
                    <w:t xml:space="preserve"> ORTAOKULU</w:t>
                  </w:r>
                </w:p>
                <w:p w:rsidR="00C260E7" w:rsidRPr="00AC6432" w:rsidRDefault="00C260E7" w:rsidP="00B94577">
                  <w:pPr>
                    <w:jc w:val="center"/>
                    <w:rPr>
                      <w:rFonts w:ascii="Century Gothic" w:hAnsi="Century Gothic"/>
                      <w:b/>
                      <w:sz w:val="20"/>
                    </w:rPr>
                  </w:pPr>
                  <w:r w:rsidRPr="00AC6432">
                    <w:rPr>
                      <w:rFonts w:ascii="Century Gothic" w:hAnsi="Century Gothic"/>
                      <w:b/>
                      <w:sz w:val="20"/>
                    </w:rPr>
                    <w:t>201</w:t>
                  </w:r>
                  <w:r>
                    <w:rPr>
                      <w:rFonts w:ascii="Century Gothic" w:hAnsi="Century Gothic"/>
                      <w:b/>
                      <w:sz w:val="20"/>
                    </w:rPr>
                    <w:t>..</w:t>
                  </w:r>
                  <w:r w:rsidRPr="00AC6432">
                    <w:rPr>
                      <w:rFonts w:ascii="Century Gothic" w:hAnsi="Century Gothic"/>
                      <w:b/>
                      <w:sz w:val="20"/>
                    </w:rPr>
                    <w:t>-201</w:t>
                  </w:r>
                  <w:r>
                    <w:rPr>
                      <w:rFonts w:ascii="Century Gothic" w:hAnsi="Century Gothic"/>
                      <w:b/>
                      <w:sz w:val="20"/>
                    </w:rPr>
                    <w:t>..</w:t>
                  </w:r>
                  <w:r w:rsidRPr="00AC6432">
                    <w:rPr>
                      <w:rFonts w:ascii="Century Gothic" w:hAnsi="Century Gothic"/>
                      <w:b/>
                      <w:sz w:val="20"/>
                    </w:rPr>
                    <w:t xml:space="preserve"> Eğitim Öğretim Yılı    7. Sınıf 1. Dönem  1. Yazılı Sınavı</w:t>
                  </w:r>
                </w:p>
              </w:txbxContent>
            </v:textbox>
          </v:roundrect>
        </w:pict>
      </w:r>
    </w:p>
    <w:p w:rsidR="00C260E7" w:rsidRDefault="00C260E7" w:rsidP="00B94577">
      <w:pPr>
        <w:pStyle w:val="NoSpacing"/>
        <w:rPr>
          <w:rFonts w:ascii="Calibri" w:hAnsi="Calibri"/>
          <w:sz w:val="22"/>
          <w:szCs w:val="22"/>
          <w:lang w:eastAsia="en-US"/>
        </w:rPr>
      </w:pPr>
    </w:p>
    <w:p w:rsidR="00C260E7" w:rsidRPr="00AC6432" w:rsidRDefault="00C260E7" w:rsidP="00B94577">
      <w:pPr>
        <w:pStyle w:val="NoSpacing"/>
        <w:rPr>
          <w:rFonts w:ascii="Century Gothic" w:hAnsi="Century Gothic"/>
          <w:b/>
          <w:sz w:val="20"/>
          <w:szCs w:val="22"/>
        </w:rPr>
      </w:pPr>
      <w:r w:rsidRPr="00AC6432">
        <w:rPr>
          <w:rFonts w:ascii="Century Gothic" w:hAnsi="Century Gothic"/>
          <w:b/>
          <w:sz w:val="20"/>
          <w:szCs w:val="22"/>
        </w:rPr>
        <w:t>A)</w:t>
      </w:r>
      <w:r w:rsidRPr="00AC6432">
        <w:rPr>
          <w:rFonts w:ascii="Century Gothic" w:hAnsi="Century Gothic"/>
          <w:b/>
          <w:noProof/>
          <w:sz w:val="20"/>
          <w:szCs w:val="22"/>
        </w:rPr>
        <w:t xml:space="preserve"> </w:t>
      </w:r>
      <w:r w:rsidRPr="00AC6432">
        <w:rPr>
          <w:rFonts w:ascii="Century Gothic" w:hAnsi="Century Gothic"/>
          <w:b/>
          <w:sz w:val="20"/>
          <w:szCs w:val="22"/>
        </w:rPr>
        <w:t>Aşağıdaki soruların başına doğru ise “D”,  yanlış ise “Y” koyunuz.(1x10=10 puan)</w:t>
      </w:r>
    </w:p>
    <w:p w:rsidR="00C260E7" w:rsidRPr="00AC6432" w:rsidRDefault="00C260E7" w:rsidP="00AB1405">
      <w:pPr>
        <w:pStyle w:val="ListParagraph"/>
        <w:numPr>
          <w:ilvl w:val="0"/>
          <w:numId w:val="1"/>
        </w:numPr>
        <w:tabs>
          <w:tab w:val="left" w:pos="284"/>
        </w:tabs>
        <w:spacing w:after="0" w:line="240" w:lineRule="auto"/>
        <w:rPr>
          <w:rFonts w:ascii="Century Gothic" w:hAnsi="Century Gothic"/>
          <w:sz w:val="20"/>
        </w:rPr>
      </w:pPr>
      <w:r w:rsidRPr="00AC6432">
        <w:rPr>
          <w:rFonts w:ascii="Century Gothic" w:hAnsi="Century Gothic"/>
          <w:sz w:val="20"/>
        </w:rPr>
        <w:t>(      ) İnce bağırsakta besinlerin emilmesini sağlayan kıvrımlı yapılara villus denir.</w:t>
      </w:r>
    </w:p>
    <w:p w:rsidR="00C260E7" w:rsidRPr="00AC6432" w:rsidRDefault="00C260E7" w:rsidP="00AB1405">
      <w:pPr>
        <w:pStyle w:val="ListParagraph"/>
        <w:numPr>
          <w:ilvl w:val="0"/>
          <w:numId w:val="1"/>
        </w:numPr>
        <w:spacing w:after="160" w:line="256" w:lineRule="auto"/>
        <w:rPr>
          <w:rFonts w:ascii="Century Gothic" w:hAnsi="Century Gothic"/>
          <w:sz w:val="20"/>
        </w:rPr>
      </w:pPr>
      <w:r w:rsidRPr="00AC6432">
        <w:rPr>
          <w:rFonts w:ascii="Century Gothic" w:hAnsi="Century Gothic"/>
          <w:sz w:val="20"/>
        </w:rPr>
        <w:t xml:space="preserve"> (      ) Midede hem kimyasal hem de fiziksel sindirim vardır.</w:t>
      </w:r>
    </w:p>
    <w:p w:rsidR="00C260E7" w:rsidRPr="00AC6432" w:rsidRDefault="00C260E7" w:rsidP="00AB1405">
      <w:pPr>
        <w:pStyle w:val="ListParagraph"/>
        <w:numPr>
          <w:ilvl w:val="0"/>
          <w:numId w:val="1"/>
        </w:numPr>
        <w:tabs>
          <w:tab w:val="left" w:pos="284"/>
        </w:tabs>
        <w:spacing w:after="0"/>
        <w:rPr>
          <w:rFonts w:ascii="Century Gothic" w:hAnsi="Century Gothic"/>
          <w:sz w:val="20"/>
        </w:rPr>
      </w:pPr>
      <w:r w:rsidRPr="00AC6432">
        <w:rPr>
          <w:rFonts w:ascii="Century Gothic" w:hAnsi="Century Gothic"/>
          <w:sz w:val="20"/>
        </w:rPr>
        <w:t>(      ) Beyinciği alınan bir kuş sağa sola çarparak uçar.</w:t>
      </w:r>
    </w:p>
    <w:p w:rsidR="00C260E7" w:rsidRPr="00AC6432" w:rsidRDefault="00C260E7" w:rsidP="00AB1405">
      <w:pPr>
        <w:pStyle w:val="ListParagraph"/>
        <w:numPr>
          <w:ilvl w:val="0"/>
          <w:numId w:val="1"/>
        </w:numPr>
        <w:tabs>
          <w:tab w:val="left" w:pos="284"/>
        </w:tabs>
        <w:spacing w:after="0"/>
        <w:rPr>
          <w:rFonts w:ascii="Century Gothic" w:hAnsi="Century Gothic"/>
          <w:sz w:val="20"/>
        </w:rPr>
      </w:pPr>
      <w:r w:rsidRPr="00AC6432">
        <w:rPr>
          <w:rFonts w:ascii="Century Gothic" w:hAnsi="Century Gothic"/>
          <w:sz w:val="20"/>
        </w:rPr>
        <w:t>(      ) Karaciğerden salgılanan safra yağların kimyasal sindiriminin yapılmasını sağlar.</w:t>
      </w:r>
    </w:p>
    <w:p w:rsidR="00C260E7" w:rsidRPr="00AC6432" w:rsidRDefault="00C260E7" w:rsidP="00AB1405">
      <w:pPr>
        <w:pStyle w:val="ListParagraph"/>
        <w:numPr>
          <w:ilvl w:val="0"/>
          <w:numId w:val="1"/>
        </w:numPr>
        <w:tabs>
          <w:tab w:val="left" w:pos="284"/>
        </w:tabs>
        <w:spacing w:after="0"/>
        <w:rPr>
          <w:rFonts w:ascii="Century Gothic" w:hAnsi="Century Gothic"/>
          <w:sz w:val="20"/>
        </w:rPr>
      </w:pPr>
      <w:r w:rsidRPr="00AC6432">
        <w:rPr>
          <w:rFonts w:ascii="Century Gothic" w:hAnsi="Century Gothic"/>
          <w:sz w:val="20"/>
        </w:rPr>
        <w:t>(      ) Besinlerden geriye kalan su ve mineraller kalın bağırsaktan geri emilir.</w:t>
      </w:r>
    </w:p>
    <w:p w:rsidR="00C260E7" w:rsidRPr="00AC6432" w:rsidRDefault="00C260E7" w:rsidP="00AB1405">
      <w:pPr>
        <w:pStyle w:val="ListParagraph"/>
        <w:numPr>
          <w:ilvl w:val="0"/>
          <w:numId w:val="1"/>
        </w:numPr>
        <w:tabs>
          <w:tab w:val="left" w:pos="284"/>
        </w:tabs>
        <w:spacing w:after="0"/>
        <w:rPr>
          <w:rFonts w:ascii="Century Gothic" w:hAnsi="Century Gothic"/>
          <w:sz w:val="20"/>
        </w:rPr>
      </w:pPr>
      <w:r w:rsidRPr="00AC6432">
        <w:rPr>
          <w:rFonts w:ascii="Century Gothic" w:hAnsi="Century Gothic"/>
          <w:sz w:val="20"/>
        </w:rPr>
        <w:t>(      ) Köpek gördüğümüzde kalbimizin hızla atmasına sebep olan hormon insülin hormonudur.</w:t>
      </w:r>
    </w:p>
    <w:p w:rsidR="00C260E7" w:rsidRPr="00AC6432" w:rsidRDefault="00C260E7" w:rsidP="00AB1405">
      <w:pPr>
        <w:pStyle w:val="ListParagraph"/>
        <w:numPr>
          <w:ilvl w:val="0"/>
          <w:numId w:val="1"/>
        </w:numPr>
        <w:tabs>
          <w:tab w:val="left" w:pos="284"/>
        </w:tabs>
        <w:spacing w:after="0"/>
        <w:rPr>
          <w:rFonts w:ascii="Century Gothic" w:hAnsi="Century Gothic"/>
          <w:sz w:val="20"/>
        </w:rPr>
      </w:pPr>
      <w:r w:rsidRPr="00AC6432">
        <w:rPr>
          <w:rFonts w:ascii="Century Gothic" w:hAnsi="Century Gothic"/>
          <w:sz w:val="20"/>
        </w:rPr>
        <w:t>(      ) Tiroit bezi çok çalışarak büyüdüğünde bronşit hastalığına sebep olur.</w:t>
      </w:r>
    </w:p>
    <w:p w:rsidR="00C260E7" w:rsidRPr="00AC6432" w:rsidRDefault="00C260E7" w:rsidP="00AB1405">
      <w:pPr>
        <w:pStyle w:val="ListParagraph"/>
        <w:numPr>
          <w:ilvl w:val="0"/>
          <w:numId w:val="1"/>
        </w:numPr>
        <w:tabs>
          <w:tab w:val="left" w:pos="284"/>
        </w:tabs>
        <w:spacing w:after="0"/>
        <w:rPr>
          <w:rFonts w:ascii="Century Gothic" w:hAnsi="Century Gothic"/>
          <w:sz w:val="20"/>
        </w:rPr>
      </w:pPr>
      <w:r w:rsidRPr="00AC6432">
        <w:rPr>
          <w:rFonts w:ascii="Century Gothic" w:hAnsi="Century Gothic"/>
          <w:sz w:val="20"/>
        </w:rPr>
        <w:t>(      ) Nefronlar, böbreklerin en küçük süzme birimidir.</w:t>
      </w:r>
    </w:p>
    <w:p w:rsidR="00C260E7" w:rsidRPr="00AC6432" w:rsidRDefault="00C260E7" w:rsidP="00AB1405">
      <w:pPr>
        <w:pStyle w:val="ListParagraph"/>
        <w:numPr>
          <w:ilvl w:val="0"/>
          <w:numId w:val="1"/>
        </w:numPr>
        <w:tabs>
          <w:tab w:val="left" w:pos="284"/>
        </w:tabs>
        <w:spacing w:after="0"/>
        <w:rPr>
          <w:rFonts w:ascii="Century Gothic" w:hAnsi="Century Gothic"/>
          <w:sz w:val="20"/>
        </w:rPr>
      </w:pPr>
      <w:r w:rsidRPr="00AC6432">
        <w:rPr>
          <w:rFonts w:ascii="Century Gothic" w:hAnsi="Century Gothic"/>
          <w:sz w:val="20"/>
        </w:rPr>
        <w:t>(      ) Tüm iç salgı bezlerini denetleyen ve düzenleyen salgı bezi hipofizdir.</w:t>
      </w:r>
    </w:p>
    <w:p w:rsidR="00C260E7" w:rsidRPr="00AC6432" w:rsidRDefault="00C260E7" w:rsidP="00AB1405">
      <w:pPr>
        <w:pStyle w:val="ListParagraph"/>
        <w:numPr>
          <w:ilvl w:val="0"/>
          <w:numId w:val="1"/>
        </w:numPr>
        <w:tabs>
          <w:tab w:val="left" w:pos="284"/>
        </w:tabs>
        <w:spacing w:after="0"/>
        <w:rPr>
          <w:rFonts w:ascii="Century Gothic" w:hAnsi="Century Gothic"/>
          <w:sz w:val="20"/>
        </w:rPr>
      </w:pPr>
      <w:r w:rsidRPr="00AC6432">
        <w:rPr>
          <w:rFonts w:ascii="Century Gothic" w:hAnsi="Century Gothic"/>
          <w:sz w:val="20"/>
        </w:rPr>
        <w:t>(      ) Sağlıklı bir insanın idrarında glikoz bulunmaz.</w:t>
      </w:r>
    </w:p>
    <w:p w:rsidR="00C260E7" w:rsidRPr="00AC6432" w:rsidRDefault="00C260E7" w:rsidP="00AB1405">
      <w:pPr>
        <w:rPr>
          <w:rFonts w:ascii="Century Gothic" w:hAnsi="Century Gothic"/>
          <w:b/>
          <w:noProof/>
          <w:sz w:val="20"/>
        </w:rPr>
      </w:pPr>
      <w:r w:rsidRPr="00AC6432">
        <w:rPr>
          <w:rFonts w:ascii="Century Gothic" w:hAnsi="Century Gothic"/>
          <w:b/>
          <w:noProof/>
          <w:sz w:val="20"/>
        </w:rPr>
        <w:t>B)Aşağıdaki tabloda verilen sindirim olaylarının başına fizikselse F, kimyasalsa K koyunuz. (10P)</w:t>
      </w:r>
    </w:p>
    <w:p w:rsidR="00C260E7" w:rsidRPr="00AC6432" w:rsidRDefault="00C260E7" w:rsidP="00AB1405">
      <w:pPr>
        <w:pStyle w:val="ListParagraph"/>
        <w:numPr>
          <w:ilvl w:val="0"/>
          <w:numId w:val="3"/>
        </w:numPr>
        <w:rPr>
          <w:rFonts w:ascii="Century Gothic" w:hAnsi="Century Gothic"/>
          <w:noProof/>
          <w:sz w:val="20"/>
        </w:rPr>
      </w:pPr>
      <w:r w:rsidRPr="00AC6432">
        <w:rPr>
          <w:rFonts w:ascii="Century Gothic" w:hAnsi="Century Gothic"/>
          <w:sz w:val="20"/>
        </w:rPr>
        <w:t xml:space="preserve">(      ) Çiğneme ile yiyeceklerin parçalanması </w:t>
      </w:r>
    </w:p>
    <w:p w:rsidR="00C260E7" w:rsidRPr="00AC6432" w:rsidRDefault="00C260E7" w:rsidP="00AB1405">
      <w:pPr>
        <w:pStyle w:val="ListParagraph"/>
        <w:numPr>
          <w:ilvl w:val="0"/>
          <w:numId w:val="3"/>
        </w:numPr>
        <w:rPr>
          <w:rFonts w:ascii="Century Gothic" w:hAnsi="Century Gothic"/>
          <w:sz w:val="20"/>
        </w:rPr>
      </w:pPr>
      <w:r w:rsidRPr="00AC6432">
        <w:rPr>
          <w:rFonts w:ascii="Century Gothic" w:hAnsi="Century Gothic"/>
          <w:sz w:val="20"/>
        </w:rPr>
        <w:t>(      ) Midede sindirim enzimleri ile proteinlerin parçalanması</w:t>
      </w:r>
    </w:p>
    <w:p w:rsidR="00C260E7" w:rsidRPr="00AC6432" w:rsidRDefault="00C260E7" w:rsidP="00AB1405">
      <w:pPr>
        <w:pStyle w:val="ListParagraph"/>
        <w:numPr>
          <w:ilvl w:val="0"/>
          <w:numId w:val="3"/>
        </w:numPr>
        <w:rPr>
          <w:rFonts w:ascii="Century Gothic" w:hAnsi="Century Gothic"/>
          <w:sz w:val="20"/>
        </w:rPr>
      </w:pPr>
      <w:r w:rsidRPr="00AC6432">
        <w:rPr>
          <w:rFonts w:ascii="Century Gothic" w:hAnsi="Century Gothic"/>
          <w:sz w:val="20"/>
        </w:rPr>
        <w:t>(      ) Midenin kasılıp gevşemesi ile yiyeceklerin parçalanması</w:t>
      </w:r>
    </w:p>
    <w:p w:rsidR="00C260E7" w:rsidRPr="00AC6432" w:rsidRDefault="00C260E7" w:rsidP="00AB1405">
      <w:pPr>
        <w:pStyle w:val="ListParagraph"/>
        <w:numPr>
          <w:ilvl w:val="0"/>
          <w:numId w:val="3"/>
        </w:numPr>
        <w:rPr>
          <w:rFonts w:ascii="Century Gothic" w:hAnsi="Century Gothic"/>
          <w:sz w:val="20"/>
        </w:rPr>
      </w:pPr>
      <w:r w:rsidRPr="00AC6432">
        <w:rPr>
          <w:rFonts w:ascii="Century Gothic" w:hAnsi="Century Gothic"/>
          <w:sz w:val="20"/>
        </w:rPr>
        <w:t>(      ) Tükürük salgısı ile karbonhidratların parçalanması</w:t>
      </w:r>
    </w:p>
    <w:p w:rsidR="00C260E7" w:rsidRPr="00AC6432" w:rsidRDefault="00C260E7" w:rsidP="005F6E11">
      <w:pPr>
        <w:pStyle w:val="ListParagraph"/>
        <w:numPr>
          <w:ilvl w:val="0"/>
          <w:numId w:val="3"/>
        </w:numPr>
        <w:rPr>
          <w:rFonts w:ascii="Century Gothic" w:hAnsi="Century Gothic"/>
          <w:sz w:val="20"/>
        </w:rPr>
      </w:pPr>
      <w:r w:rsidRPr="00AC6432">
        <w:rPr>
          <w:rFonts w:ascii="Century Gothic" w:hAnsi="Century Gothic"/>
          <w:sz w:val="20"/>
        </w:rPr>
        <w:t xml:space="preserve">(      ) İnce bağırsakta pankreas öz suyu ile yağ , </w:t>
      </w:r>
      <w:bookmarkStart w:id="0" w:name="_GoBack"/>
      <w:bookmarkEnd w:id="0"/>
      <w:r w:rsidRPr="00AC6432">
        <w:rPr>
          <w:rFonts w:ascii="Century Gothic" w:hAnsi="Century Gothic"/>
          <w:sz w:val="20"/>
        </w:rPr>
        <w:t>protein ve karbonhidratların parçalanması</w:t>
      </w:r>
    </w:p>
    <w:p w:rsidR="00C260E7" w:rsidRPr="00AC6432" w:rsidRDefault="00C260E7" w:rsidP="005F6E11">
      <w:pPr>
        <w:rPr>
          <w:rFonts w:ascii="Century Gothic" w:hAnsi="Century Gothic"/>
          <w:b/>
          <w:color w:val="000000"/>
          <w:sz w:val="20"/>
        </w:rPr>
      </w:pPr>
      <w:r w:rsidRPr="00AC6432">
        <w:rPr>
          <w:rFonts w:ascii="Century Gothic" w:hAnsi="Century Gothic"/>
          <w:b/>
          <w:color w:val="000000"/>
          <w:sz w:val="20"/>
        </w:rPr>
        <w:t>D)</w:t>
      </w:r>
      <w:r w:rsidRPr="00AC6432">
        <w:rPr>
          <w:rFonts w:ascii="Century Gothic" w:hAnsi="Century Gothic"/>
          <w:b/>
          <w:sz w:val="20"/>
        </w:rPr>
        <w:t xml:space="preserve"> Aşağıda bazı besin içeriklerinin kimyasal sindiriminin başladığı ve bittiği organlarla ilgili tablo verilmiştir. Boşlukları uygun organ isimleriyle doldurunuz.(1x6=6 Puan)</w:t>
      </w:r>
      <w:r w:rsidRPr="00AC6432">
        <w:rPr>
          <w:rFonts w:ascii="Century Gothic" w:hAnsi="Century Gothic"/>
          <w:b/>
          <w:color w:val="000000"/>
          <w:sz w:val="20"/>
        </w:rPr>
        <w:t xml:space="preserve">                      </w:t>
      </w:r>
    </w:p>
    <w:tbl>
      <w:tblPr>
        <w:tblpPr w:leftFromText="141" w:rightFromText="141" w:vertAnchor="text" w:horzAnchor="margin" w:tblpY="8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64"/>
        <w:gridCol w:w="1723"/>
        <w:gridCol w:w="1607"/>
      </w:tblGrid>
      <w:tr w:rsidR="00C260E7" w:rsidRPr="00AC6432" w:rsidTr="00F839F8">
        <w:tc>
          <w:tcPr>
            <w:tcW w:w="1764" w:type="dxa"/>
          </w:tcPr>
          <w:p w:rsidR="00C260E7" w:rsidRPr="00F839F8" w:rsidRDefault="00C260E7" w:rsidP="00F839F8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Century Gothic" w:hAnsi="Century Gothic"/>
                <w:b/>
                <w:sz w:val="20"/>
              </w:rPr>
            </w:pPr>
            <w:r w:rsidRPr="00F839F8">
              <w:rPr>
                <w:rFonts w:ascii="Century Gothic" w:hAnsi="Century Gothic"/>
                <w:b/>
                <w:sz w:val="20"/>
              </w:rPr>
              <w:t>BESİN İÇERİKLERİ</w:t>
            </w:r>
          </w:p>
        </w:tc>
        <w:tc>
          <w:tcPr>
            <w:tcW w:w="1723" w:type="dxa"/>
          </w:tcPr>
          <w:p w:rsidR="00C260E7" w:rsidRPr="00F839F8" w:rsidRDefault="00C260E7" w:rsidP="00F839F8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Century Gothic" w:hAnsi="Century Gothic"/>
                <w:b/>
                <w:sz w:val="20"/>
              </w:rPr>
            </w:pPr>
            <w:r w:rsidRPr="00F839F8">
              <w:rPr>
                <w:rFonts w:ascii="Century Gothic" w:hAnsi="Century Gothic"/>
                <w:b/>
                <w:sz w:val="20"/>
              </w:rPr>
              <w:t>KİMYASAL SİNDİRİMİN BAŞLADIĞI ORGAN</w:t>
            </w:r>
          </w:p>
        </w:tc>
        <w:tc>
          <w:tcPr>
            <w:tcW w:w="1607" w:type="dxa"/>
          </w:tcPr>
          <w:p w:rsidR="00C260E7" w:rsidRPr="00F839F8" w:rsidRDefault="00C260E7" w:rsidP="00F839F8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Century Gothic" w:hAnsi="Century Gothic"/>
                <w:b/>
                <w:sz w:val="20"/>
              </w:rPr>
            </w:pPr>
            <w:r w:rsidRPr="00F839F8">
              <w:rPr>
                <w:rFonts w:ascii="Century Gothic" w:hAnsi="Century Gothic"/>
                <w:b/>
                <w:sz w:val="20"/>
              </w:rPr>
              <w:t>KİMYASAL SİNDİRİMİN BİTTİĞİ ORGAN</w:t>
            </w:r>
          </w:p>
        </w:tc>
      </w:tr>
      <w:tr w:rsidR="00C260E7" w:rsidRPr="00AC6432" w:rsidTr="00F839F8">
        <w:tc>
          <w:tcPr>
            <w:tcW w:w="1764" w:type="dxa"/>
          </w:tcPr>
          <w:p w:rsidR="00C260E7" w:rsidRPr="00F839F8" w:rsidRDefault="00C260E7" w:rsidP="00F839F8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Century Gothic" w:hAnsi="Century Gothic"/>
                <w:i/>
                <w:sz w:val="20"/>
              </w:rPr>
            </w:pPr>
            <w:r w:rsidRPr="00F839F8">
              <w:rPr>
                <w:rFonts w:ascii="Century Gothic" w:hAnsi="Century Gothic"/>
                <w:i/>
                <w:sz w:val="20"/>
              </w:rPr>
              <w:t>KARBONHİDRAT</w:t>
            </w:r>
          </w:p>
        </w:tc>
        <w:tc>
          <w:tcPr>
            <w:tcW w:w="1723" w:type="dxa"/>
          </w:tcPr>
          <w:p w:rsidR="00C260E7" w:rsidRPr="00F839F8" w:rsidRDefault="00C260E7" w:rsidP="00F839F8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607" w:type="dxa"/>
          </w:tcPr>
          <w:p w:rsidR="00C260E7" w:rsidRPr="00F839F8" w:rsidRDefault="00C260E7" w:rsidP="00F839F8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Century Gothic" w:hAnsi="Century Gothic"/>
                <w:b/>
                <w:sz w:val="20"/>
              </w:rPr>
            </w:pPr>
          </w:p>
        </w:tc>
      </w:tr>
      <w:tr w:rsidR="00C260E7" w:rsidRPr="00AC6432" w:rsidTr="00F839F8">
        <w:tc>
          <w:tcPr>
            <w:tcW w:w="1764" w:type="dxa"/>
          </w:tcPr>
          <w:p w:rsidR="00C260E7" w:rsidRPr="00F839F8" w:rsidRDefault="00C260E7" w:rsidP="00F839F8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Century Gothic" w:hAnsi="Century Gothic"/>
                <w:i/>
                <w:sz w:val="20"/>
              </w:rPr>
            </w:pPr>
            <w:r w:rsidRPr="00F839F8">
              <w:rPr>
                <w:rFonts w:ascii="Century Gothic" w:hAnsi="Century Gothic"/>
                <w:i/>
                <w:sz w:val="20"/>
              </w:rPr>
              <w:t>PROTEİN</w:t>
            </w:r>
          </w:p>
        </w:tc>
        <w:tc>
          <w:tcPr>
            <w:tcW w:w="1723" w:type="dxa"/>
          </w:tcPr>
          <w:p w:rsidR="00C260E7" w:rsidRPr="00F839F8" w:rsidRDefault="00C260E7" w:rsidP="00F839F8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607" w:type="dxa"/>
          </w:tcPr>
          <w:p w:rsidR="00C260E7" w:rsidRPr="00F839F8" w:rsidRDefault="00C260E7" w:rsidP="00F839F8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Century Gothic" w:hAnsi="Century Gothic"/>
                <w:b/>
                <w:sz w:val="20"/>
              </w:rPr>
            </w:pPr>
          </w:p>
        </w:tc>
      </w:tr>
      <w:tr w:rsidR="00C260E7" w:rsidRPr="00AC6432" w:rsidTr="00F839F8">
        <w:tc>
          <w:tcPr>
            <w:tcW w:w="1764" w:type="dxa"/>
          </w:tcPr>
          <w:p w:rsidR="00C260E7" w:rsidRPr="00F839F8" w:rsidRDefault="00C260E7" w:rsidP="00F839F8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Century Gothic" w:hAnsi="Century Gothic"/>
                <w:i/>
                <w:sz w:val="20"/>
              </w:rPr>
            </w:pPr>
            <w:r w:rsidRPr="00F839F8">
              <w:rPr>
                <w:rFonts w:ascii="Century Gothic" w:hAnsi="Century Gothic"/>
                <w:i/>
                <w:sz w:val="20"/>
              </w:rPr>
              <w:t>YAĞ</w:t>
            </w:r>
          </w:p>
        </w:tc>
        <w:tc>
          <w:tcPr>
            <w:tcW w:w="1723" w:type="dxa"/>
          </w:tcPr>
          <w:p w:rsidR="00C260E7" w:rsidRPr="00F839F8" w:rsidRDefault="00C260E7" w:rsidP="00F839F8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607" w:type="dxa"/>
          </w:tcPr>
          <w:p w:rsidR="00C260E7" w:rsidRPr="00F839F8" w:rsidRDefault="00C260E7" w:rsidP="00F839F8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Century Gothic" w:hAnsi="Century Gothic"/>
                <w:b/>
                <w:sz w:val="20"/>
              </w:rPr>
            </w:pPr>
          </w:p>
        </w:tc>
      </w:tr>
    </w:tbl>
    <w:p w:rsidR="00C260E7" w:rsidRPr="003D7A29" w:rsidRDefault="00C260E7" w:rsidP="00AB1405"/>
    <w:p w:rsidR="00C260E7" w:rsidRPr="003D7A29" w:rsidRDefault="00C260E7" w:rsidP="00AB1405">
      <w:pPr>
        <w:rPr>
          <w:b/>
        </w:rPr>
      </w:pPr>
    </w:p>
    <w:p w:rsidR="00C260E7" w:rsidRDefault="00C260E7" w:rsidP="00AB1405">
      <w:pPr>
        <w:rPr>
          <w:b/>
        </w:rPr>
      </w:pPr>
    </w:p>
    <w:p w:rsidR="00C260E7" w:rsidRPr="00AC6432" w:rsidRDefault="00C260E7" w:rsidP="00AB1405">
      <w:pPr>
        <w:rPr>
          <w:rFonts w:ascii="Century Gothic" w:hAnsi="Century Gothic"/>
          <w:b/>
          <w:sz w:val="20"/>
        </w:rPr>
      </w:pPr>
      <w:r w:rsidRPr="00AC6432">
        <w:rPr>
          <w:rFonts w:ascii="Century Gothic" w:hAnsi="Century Gothic"/>
          <w:b/>
          <w:sz w:val="20"/>
        </w:rPr>
        <w:t>E)Aşağıda verilen sindirim sistemi elemanlarının isimlerini yazınız.</w:t>
      </w:r>
    </w:p>
    <w:p w:rsidR="00C260E7" w:rsidRPr="003D7A29" w:rsidRDefault="00C260E7" w:rsidP="00B94577">
      <w:r w:rsidRPr="00F839F8">
        <w:rPr>
          <w:noProof/>
          <w:lang w:eastAsia="tr-TR"/>
        </w:rPr>
        <w:pict>
          <v:shape id="Resim 1" o:spid="_x0000_i1026" type="#_x0000_t75" alt="1" style="width:243.75pt;height:180.75pt;visibility:visible">
            <v:imagedata r:id="rId5" o:title=""/>
          </v:shape>
        </w:pict>
      </w:r>
      <w:r w:rsidRPr="00AC6432">
        <w:rPr>
          <w:rFonts w:ascii="Century Gothic" w:hAnsi="Century Gothic"/>
          <w:b/>
          <w:sz w:val="20"/>
          <w:szCs w:val="20"/>
        </w:rPr>
        <w:t>F)Aşağıda verilen boşaltım sistemi elemanlarının isimlerini yazınız.</w:t>
      </w:r>
    </w:p>
    <w:p w:rsidR="00C260E7" w:rsidRPr="003D7A29" w:rsidRDefault="00C260E7" w:rsidP="002442F7">
      <w:pPr>
        <w:pStyle w:val="ListParagraph"/>
        <w:spacing w:before="240" w:after="160" w:line="240" w:lineRule="auto"/>
        <w:ind w:left="284"/>
      </w:pPr>
    </w:p>
    <w:p w:rsidR="00C260E7" w:rsidRPr="003D7A29" w:rsidRDefault="00C260E7" w:rsidP="00AC6432">
      <w:pPr>
        <w:pStyle w:val="ListParagraph"/>
        <w:spacing w:before="240" w:after="160" w:line="240" w:lineRule="auto"/>
        <w:ind w:left="284"/>
      </w:pPr>
      <w:r w:rsidRPr="00F839F8">
        <w:rPr>
          <w:noProof/>
          <w:lang w:eastAsia="tr-TR"/>
        </w:rPr>
        <w:pict>
          <v:shape id="Resim 4" o:spid="_x0000_i1027" type="#_x0000_t75" alt="2" style="width:176.25pt;height:208.5pt;visibility:visible">
            <v:imagedata r:id="rId6" o:title=""/>
          </v:shape>
        </w:pict>
      </w:r>
    </w:p>
    <w:p w:rsidR="00C260E7" w:rsidRDefault="00C260E7" w:rsidP="00AB1405">
      <w:pPr>
        <w:rPr>
          <w:rFonts w:ascii="Century Gothic" w:hAnsi="Century Gothic"/>
          <w:b/>
          <w:sz w:val="20"/>
        </w:rPr>
      </w:pPr>
      <w:r>
        <w:rPr>
          <w:noProof/>
          <w:lang w:eastAsia="tr-TR"/>
        </w:rPr>
        <w:pict>
          <v:shape id="Resim 4" o:spid="_x0000_s1027" type="#_x0000_t75" style="position:absolute;margin-left:6pt;margin-top:61.5pt;width:243.95pt;height:146.25pt;z-index:251650048;visibility:visible">
            <v:imagedata r:id="rId7" o:title=""/>
            <w10:wrap type="topAndBottom"/>
          </v:shape>
        </w:pict>
      </w:r>
      <w:r w:rsidRPr="00AC6432">
        <w:rPr>
          <w:rFonts w:ascii="Century Gothic" w:hAnsi="Century Gothic"/>
          <w:b/>
          <w:sz w:val="20"/>
        </w:rPr>
        <w:t xml:space="preserve">G) Aşağıda görselde gösterilen beyinin bölümlerini yazınız. </w:t>
      </w:r>
    </w:p>
    <w:p w:rsidR="00C260E7" w:rsidRPr="00AC6432" w:rsidRDefault="00C260E7" w:rsidP="00AB1405">
      <w:pPr>
        <w:rPr>
          <w:rFonts w:ascii="Century Gothic" w:hAnsi="Century Gothic"/>
          <w:b/>
          <w:sz w:val="20"/>
        </w:rPr>
      </w:pPr>
    </w:p>
    <w:p w:rsidR="00C260E7" w:rsidRPr="00AC6432" w:rsidRDefault="00C260E7" w:rsidP="003D7A29">
      <w:pPr>
        <w:rPr>
          <w:rFonts w:ascii="Century Gothic" w:hAnsi="Century Gothic"/>
          <w:b/>
          <w:sz w:val="20"/>
        </w:rPr>
      </w:pPr>
      <w:r w:rsidRPr="00AC6432">
        <w:rPr>
          <w:rFonts w:ascii="Century Gothic" w:hAnsi="Century Gothic"/>
          <w:b/>
          <w:sz w:val="20"/>
        </w:rPr>
        <w:t>H)Tabloda verilen olayların kim tarafından kontrol edildiğinin işaretleyiniz.</w:t>
      </w:r>
    </w:p>
    <w:tbl>
      <w:tblPr>
        <w:tblpPr w:leftFromText="141" w:rightFromText="141" w:vertAnchor="text" w:horzAnchor="margin" w:tblpY="48"/>
        <w:tblW w:w="5090" w:type="dxa"/>
        <w:tblBorders>
          <w:top w:val="single" w:sz="12" w:space="0" w:color="666699"/>
          <w:left w:val="single" w:sz="12" w:space="0" w:color="666699"/>
          <w:bottom w:val="single" w:sz="12" w:space="0" w:color="666699"/>
          <w:right w:val="single" w:sz="12" w:space="0" w:color="666699"/>
          <w:insideH w:val="single" w:sz="12" w:space="0" w:color="666699"/>
          <w:insideV w:val="single" w:sz="12" w:space="0" w:color="666699"/>
        </w:tblBorders>
        <w:tblLook w:val="01E0"/>
      </w:tblPr>
      <w:tblGrid>
        <w:gridCol w:w="1276"/>
        <w:gridCol w:w="745"/>
        <w:gridCol w:w="1016"/>
        <w:gridCol w:w="1016"/>
        <w:gridCol w:w="1037"/>
      </w:tblGrid>
      <w:tr w:rsidR="00C260E7" w:rsidRPr="003D7A29" w:rsidTr="00AC6432">
        <w:trPr>
          <w:trHeight w:val="366"/>
        </w:trPr>
        <w:tc>
          <w:tcPr>
            <w:tcW w:w="0" w:type="auto"/>
          </w:tcPr>
          <w:p w:rsidR="00C260E7" w:rsidRPr="003D7A29" w:rsidRDefault="00C260E7" w:rsidP="003D7A29"/>
        </w:tc>
        <w:tc>
          <w:tcPr>
            <w:tcW w:w="0" w:type="auto"/>
          </w:tcPr>
          <w:p w:rsidR="00C260E7" w:rsidRPr="00AC6432" w:rsidRDefault="00C260E7" w:rsidP="003D7A29">
            <w:pPr>
              <w:rPr>
                <w:rFonts w:ascii="Century Gothic" w:hAnsi="Century Gothic"/>
                <w:b/>
                <w:bCs/>
                <w:sz w:val="20"/>
              </w:rPr>
            </w:pPr>
            <w:r w:rsidRPr="00AC6432">
              <w:rPr>
                <w:rFonts w:ascii="Century Gothic" w:hAnsi="Century Gothic"/>
                <w:b/>
                <w:bCs/>
                <w:sz w:val="20"/>
              </w:rPr>
              <w:t>Beyin</w:t>
            </w:r>
          </w:p>
        </w:tc>
        <w:tc>
          <w:tcPr>
            <w:tcW w:w="0" w:type="auto"/>
          </w:tcPr>
          <w:p w:rsidR="00C260E7" w:rsidRPr="00AC6432" w:rsidRDefault="00C260E7" w:rsidP="003D7A29">
            <w:pPr>
              <w:rPr>
                <w:rFonts w:ascii="Century Gothic" w:hAnsi="Century Gothic"/>
                <w:b/>
                <w:bCs/>
                <w:sz w:val="20"/>
              </w:rPr>
            </w:pPr>
            <w:r w:rsidRPr="00AC6432">
              <w:rPr>
                <w:rFonts w:ascii="Century Gothic" w:hAnsi="Century Gothic"/>
                <w:b/>
                <w:bCs/>
                <w:sz w:val="20"/>
              </w:rPr>
              <w:t>Omurilik</w:t>
            </w:r>
          </w:p>
        </w:tc>
        <w:tc>
          <w:tcPr>
            <w:tcW w:w="0" w:type="auto"/>
          </w:tcPr>
          <w:p w:rsidR="00C260E7" w:rsidRPr="00AC6432" w:rsidRDefault="00C260E7" w:rsidP="003D7A29">
            <w:pPr>
              <w:rPr>
                <w:rFonts w:ascii="Century Gothic" w:hAnsi="Century Gothic"/>
                <w:b/>
                <w:bCs/>
                <w:sz w:val="20"/>
              </w:rPr>
            </w:pPr>
            <w:r w:rsidRPr="00AC6432">
              <w:rPr>
                <w:rFonts w:ascii="Century Gothic" w:hAnsi="Century Gothic"/>
                <w:b/>
                <w:bCs/>
                <w:sz w:val="20"/>
              </w:rPr>
              <w:t xml:space="preserve">Omurilik </w:t>
            </w:r>
          </w:p>
          <w:p w:rsidR="00C260E7" w:rsidRPr="00AC6432" w:rsidRDefault="00C260E7" w:rsidP="003D7A29">
            <w:pPr>
              <w:rPr>
                <w:rFonts w:ascii="Century Gothic" w:hAnsi="Century Gothic"/>
                <w:b/>
                <w:bCs/>
                <w:sz w:val="20"/>
              </w:rPr>
            </w:pPr>
            <w:r w:rsidRPr="00AC6432">
              <w:rPr>
                <w:rFonts w:ascii="Century Gothic" w:hAnsi="Century Gothic"/>
                <w:b/>
                <w:bCs/>
                <w:sz w:val="20"/>
              </w:rPr>
              <w:t>soğanı</w:t>
            </w:r>
          </w:p>
        </w:tc>
        <w:tc>
          <w:tcPr>
            <w:tcW w:w="0" w:type="auto"/>
          </w:tcPr>
          <w:p w:rsidR="00C260E7" w:rsidRPr="00AC6432" w:rsidRDefault="00C260E7" w:rsidP="003D7A29">
            <w:pPr>
              <w:rPr>
                <w:rFonts w:ascii="Century Gothic" w:hAnsi="Century Gothic"/>
                <w:b/>
                <w:bCs/>
                <w:sz w:val="20"/>
              </w:rPr>
            </w:pPr>
            <w:r w:rsidRPr="00AC6432">
              <w:rPr>
                <w:rFonts w:ascii="Century Gothic" w:hAnsi="Century Gothic"/>
                <w:b/>
                <w:bCs/>
                <w:sz w:val="20"/>
              </w:rPr>
              <w:t>Beyincik</w:t>
            </w:r>
          </w:p>
        </w:tc>
      </w:tr>
      <w:tr w:rsidR="00C260E7" w:rsidRPr="003D7A29" w:rsidTr="00AC6432">
        <w:trPr>
          <w:trHeight w:hRule="exact" w:val="545"/>
        </w:trPr>
        <w:tc>
          <w:tcPr>
            <w:tcW w:w="0" w:type="auto"/>
            <w:vAlign w:val="center"/>
          </w:tcPr>
          <w:p w:rsidR="00C260E7" w:rsidRPr="003D7A29" w:rsidRDefault="00C260E7" w:rsidP="003D7A29">
            <w:pPr>
              <w:rPr>
                <w:b/>
                <w:bCs/>
              </w:rPr>
            </w:pPr>
            <w:r w:rsidRPr="003D7A29">
              <w:rPr>
                <w:b/>
                <w:bCs/>
              </w:rPr>
              <w:t>Acıkmak</w:t>
            </w:r>
          </w:p>
        </w:tc>
        <w:tc>
          <w:tcPr>
            <w:tcW w:w="0" w:type="auto"/>
          </w:tcPr>
          <w:p w:rsidR="00C260E7" w:rsidRPr="00AC6432" w:rsidRDefault="00C260E7" w:rsidP="003D7A29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0" w:type="auto"/>
          </w:tcPr>
          <w:p w:rsidR="00C260E7" w:rsidRPr="00AC6432" w:rsidRDefault="00C260E7" w:rsidP="003D7A29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0" w:type="auto"/>
          </w:tcPr>
          <w:p w:rsidR="00C260E7" w:rsidRPr="00AC6432" w:rsidRDefault="00C260E7" w:rsidP="003D7A29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0" w:type="auto"/>
          </w:tcPr>
          <w:p w:rsidR="00C260E7" w:rsidRPr="00AC6432" w:rsidRDefault="00C260E7" w:rsidP="003D7A29">
            <w:pPr>
              <w:rPr>
                <w:rFonts w:ascii="Century Gothic" w:hAnsi="Century Gothic"/>
                <w:sz w:val="20"/>
              </w:rPr>
            </w:pPr>
          </w:p>
        </w:tc>
      </w:tr>
      <w:tr w:rsidR="00C260E7" w:rsidRPr="003D7A29" w:rsidTr="00AC6432">
        <w:trPr>
          <w:trHeight w:hRule="exact" w:val="645"/>
        </w:trPr>
        <w:tc>
          <w:tcPr>
            <w:tcW w:w="0" w:type="auto"/>
            <w:vAlign w:val="center"/>
          </w:tcPr>
          <w:p w:rsidR="00C260E7" w:rsidRPr="003D7A29" w:rsidRDefault="00C260E7" w:rsidP="003D7A29">
            <w:pPr>
              <w:rPr>
                <w:b/>
                <w:bCs/>
              </w:rPr>
            </w:pPr>
            <w:r w:rsidRPr="003D7A29">
              <w:rPr>
                <w:b/>
                <w:bCs/>
              </w:rPr>
              <w:t>Nefes almak</w:t>
            </w:r>
          </w:p>
        </w:tc>
        <w:tc>
          <w:tcPr>
            <w:tcW w:w="0" w:type="auto"/>
          </w:tcPr>
          <w:p w:rsidR="00C260E7" w:rsidRPr="00AC6432" w:rsidRDefault="00C260E7" w:rsidP="003D7A29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0" w:type="auto"/>
          </w:tcPr>
          <w:p w:rsidR="00C260E7" w:rsidRPr="00AC6432" w:rsidRDefault="00C260E7" w:rsidP="003D7A29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0" w:type="auto"/>
          </w:tcPr>
          <w:p w:rsidR="00C260E7" w:rsidRPr="00AC6432" w:rsidRDefault="00C260E7" w:rsidP="003D7A29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0" w:type="auto"/>
          </w:tcPr>
          <w:p w:rsidR="00C260E7" w:rsidRPr="00AC6432" w:rsidRDefault="00C260E7" w:rsidP="003D7A29">
            <w:pPr>
              <w:rPr>
                <w:rFonts w:ascii="Century Gothic" w:hAnsi="Century Gothic"/>
                <w:sz w:val="20"/>
              </w:rPr>
            </w:pPr>
          </w:p>
        </w:tc>
      </w:tr>
      <w:tr w:rsidR="00C260E7" w:rsidRPr="003D7A29" w:rsidTr="00AC6432">
        <w:trPr>
          <w:trHeight w:hRule="exact" w:val="695"/>
        </w:trPr>
        <w:tc>
          <w:tcPr>
            <w:tcW w:w="0" w:type="auto"/>
            <w:vAlign w:val="center"/>
          </w:tcPr>
          <w:p w:rsidR="00C260E7" w:rsidRPr="003D7A29" w:rsidRDefault="00C260E7" w:rsidP="003D7A29">
            <w:pPr>
              <w:rPr>
                <w:b/>
                <w:bCs/>
              </w:rPr>
            </w:pPr>
            <w:r w:rsidRPr="003D7A29">
              <w:rPr>
                <w:b/>
                <w:bCs/>
              </w:rPr>
              <w:t>Örgü örmek</w:t>
            </w:r>
          </w:p>
        </w:tc>
        <w:tc>
          <w:tcPr>
            <w:tcW w:w="0" w:type="auto"/>
          </w:tcPr>
          <w:p w:rsidR="00C260E7" w:rsidRPr="00AC6432" w:rsidRDefault="00C260E7" w:rsidP="003D7A29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0" w:type="auto"/>
          </w:tcPr>
          <w:p w:rsidR="00C260E7" w:rsidRPr="00AC6432" w:rsidRDefault="00C260E7" w:rsidP="003D7A29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0" w:type="auto"/>
          </w:tcPr>
          <w:p w:rsidR="00C260E7" w:rsidRPr="00AC6432" w:rsidRDefault="00C260E7" w:rsidP="003D7A29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0" w:type="auto"/>
          </w:tcPr>
          <w:p w:rsidR="00C260E7" w:rsidRPr="00AC6432" w:rsidRDefault="00C260E7" w:rsidP="003D7A29">
            <w:pPr>
              <w:rPr>
                <w:rFonts w:ascii="Century Gothic" w:hAnsi="Century Gothic"/>
                <w:sz w:val="20"/>
              </w:rPr>
            </w:pPr>
          </w:p>
        </w:tc>
      </w:tr>
      <w:tr w:rsidR="00C260E7" w:rsidRPr="003D7A29" w:rsidTr="00AC6432">
        <w:trPr>
          <w:trHeight w:hRule="exact" w:val="557"/>
        </w:trPr>
        <w:tc>
          <w:tcPr>
            <w:tcW w:w="0" w:type="auto"/>
            <w:vAlign w:val="center"/>
          </w:tcPr>
          <w:p w:rsidR="00C260E7" w:rsidRPr="003D7A29" w:rsidRDefault="00C260E7" w:rsidP="003D7A29">
            <w:pPr>
              <w:rPr>
                <w:b/>
                <w:bCs/>
              </w:rPr>
            </w:pPr>
            <w:r w:rsidRPr="003D7A29">
              <w:rPr>
                <w:b/>
                <w:bCs/>
              </w:rPr>
              <w:t>Öksürmek</w:t>
            </w:r>
          </w:p>
        </w:tc>
        <w:tc>
          <w:tcPr>
            <w:tcW w:w="0" w:type="auto"/>
          </w:tcPr>
          <w:p w:rsidR="00C260E7" w:rsidRPr="00AC6432" w:rsidRDefault="00C260E7" w:rsidP="003D7A29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0" w:type="auto"/>
          </w:tcPr>
          <w:p w:rsidR="00C260E7" w:rsidRPr="00AC6432" w:rsidRDefault="00C260E7" w:rsidP="003D7A29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0" w:type="auto"/>
          </w:tcPr>
          <w:p w:rsidR="00C260E7" w:rsidRPr="00AC6432" w:rsidRDefault="00C260E7" w:rsidP="003D7A29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0" w:type="auto"/>
          </w:tcPr>
          <w:p w:rsidR="00C260E7" w:rsidRPr="00AC6432" w:rsidRDefault="00C260E7" w:rsidP="003D7A29">
            <w:pPr>
              <w:rPr>
                <w:rFonts w:ascii="Century Gothic" w:hAnsi="Century Gothic"/>
                <w:sz w:val="20"/>
              </w:rPr>
            </w:pPr>
          </w:p>
        </w:tc>
      </w:tr>
      <w:tr w:rsidR="00C260E7" w:rsidRPr="003D7A29" w:rsidTr="00AC6432">
        <w:trPr>
          <w:trHeight w:hRule="exact" w:val="1824"/>
        </w:trPr>
        <w:tc>
          <w:tcPr>
            <w:tcW w:w="0" w:type="auto"/>
            <w:vAlign w:val="center"/>
          </w:tcPr>
          <w:p w:rsidR="00C260E7" w:rsidRPr="003D7A29" w:rsidRDefault="00C260E7" w:rsidP="003D7A29">
            <w:pPr>
              <w:rPr>
                <w:b/>
                <w:bCs/>
              </w:rPr>
            </w:pPr>
            <w:r w:rsidRPr="003D7A29">
              <w:rPr>
                <w:b/>
                <w:bCs/>
              </w:rPr>
              <w:t>Yanan sobaya dokununca eli hızla çekmek</w:t>
            </w:r>
          </w:p>
        </w:tc>
        <w:tc>
          <w:tcPr>
            <w:tcW w:w="0" w:type="auto"/>
          </w:tcPr>
          <w:p w:rsidR="00C260E7" w:rsidRPr="00AC6432" w:rsidRDefault="00C260E7" w:rsidP="003D7A29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0" w:type="auto"/>
          </w:tcPr>
          <w:p w:rsidR="00C260E7" w:rsidRPr="00AC6432" w:rsidRDefault="00C260E7" w:rsidP="003D7A29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0" w:type="auto"/>
          </w:tcPr>
          <w:p w:rsidR="00C260E7" w:rsidRPr="00AC6432" w:rsidRDefault="00C260E7" w:rsidP="003D7A29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0" w:type="auto"/>
          </w:tcPr>
          <w:p w:rsidR="00C260E7" w:rsidRPr="00AC6432" w:rsidRDefault="00C260E7" w:rsidP="003D7A29">
            <w:pPr>
              <w:rPr>
                <w:rFonts w:ascii="Century Gothic" w:hAnsi="Century Gothic"/>
                <w:sz w:val="20"/>
              </w:rPr>
            </w:pPr>
          </w:p>
        </w:tc>
      </w:tr>
    </w:tbl>
    <w:p w:rsidR="00C260E7" w:rsidRDefault="00C260E7" w:rsidP="003D7A29">
      <w:pPr>
        <w:rPr>
          <w:b/>
        </w:rPr>
      </w:pPr>
    </w:p>
    <w:p w:rsidR="00C260E7" w:rsidRPr="00AC6432" w:rsidRDefault="00C260E7" w:rsidP="003D7A29">
      <w:pPr>
        <w:rPr>
          <w:rFonts w:ascii="Century Gothic" w:hAnsi="Century Gothic"/>
          <w:b/>
          <w:noProof/>
          <w:sz w:val="20"/>
        </w:rPr>
      </w:pPr>
      <w:r w:rsidRPr="00AC6432">
        <w:rPr>
          <w:rFonts w:ascii="Century Gothic" w:hAnsi="Century Gothic"/>
          <w:b/>
          <w:sz w:val="20"/>
        </w:rPr>
        <w:t>H)Aşağıda şekli verilen iç salgı bezlerinin isimlerini, salgıladıkları hormonları ve hormonların görevini kısaca yazınız.</w:t>
      </w:r>
    </w:p>
    <w:p w:rsidR="00C260E7" w:rsidRPr="00AC6432" w:rsidRDefault="00C260E7" w:rsidP="00153C1D">
      <w:pPr>
        <w:jc w:val="center"/>
        <w:rPr>
          <w:rFonts w:ascii="Century Gothic" w:hAnsi="Century Gothic"/>
          <w:b/>
          <w:sz w:val="20"/>
        </w:rPr>
      </w:pPr>
      <w:r>
        <w:rPr>
          <w:noProof/>
          <w:lang w:eastAsia="tr-TR"/>
        </w:rPr>
        <w:pict>
          <v:roundrect id="_x0000_s1028" style="position:absolute;left:0;text-align:left;margin-left:-9.85pt;margin-top:16.05pt;width:257.35pt;height:54pt;z-index:-251651072" arcsize="10923f">
            <v:textbox style="mso-next-textbox:#_x0000_s1028">
              <w:txbxContent>
                <w:p w:rsidR="00C260E7" w:rsidRDefault="00C260E7" w:rsidP="00AC6432"/>
              </w:txbxContent>
            </v:textbox>
          </v:roundrect>
        </w:pict>
      </w:r>
      <w:r w:rsidRPr="00AC6432">
        <w:rPr>
          <w:rFonts w:ascii="Century Gothic" w:hAnsi="Century Gothic"/>
          <w:b/>
          <w:sz w:val="20"/>
        </w:rPr>
        <w:t>H BÖLÜMÜ İÇİN KELİMELER</w:t>
      </w:r>
    </w:p>
    <w:p w:rsidR="00C260E7" w:rsidRPr="00AC6432" w:rsidRDefault="00C260E7" w:rsidP="00153C1D">
      <w:pPr>
        <w:jc w:val="center"/>
        <w:rPr>
          <w:rFonts w:ascii="Century Gothic" w:hAnsi="Century Gothic"/>
          <w:b/>
          <w:sz w:val="20"/>
        </w:rPr>
      </w:pPr>
      <w:r w:rsidRPr="00AC6432">
        <w:rPr>
          <w:rFonts w:ascii="Century Gothic" w:hAnsi="Century Gothic"/>
          <w:b/>
          <w:sz w:val="20"/>
        </w:rPr>
        <w:t>insülin-büyüme hormonu-glukagon-adrenalin-tiroksin-hipofiz-böbrek üstü bezleri- tiroid-pankreas</w:t>
      </w:r>
    </w:p>
    <w:p w:rsidR="00C260E7" w:rsidRDefault="00C260E7" w:rsidP="007E2D31">
      <w:pPr>
        <w:pStyle w:val="ListParagraph"/>
        <w:spacing w:before="240" w:after="160" w:line="240" w:lineRule="auto"/>
        <w:ind w:left="426"/>
        <w:rPr>
          <w:b/>
        </w:rPr>
      </w:pPr>
    </w:p>
    <w:p w:rsidR="00C260E7" w:rsidRDefault="00C260E7" w:rsidP="007E2D31">
      <w:pPr>
        <w:pStyle w:val="ListParagraph"/>
        <w:spacing w:before="240" w:after="160" w:line="240" w:lineRule="auto"/>
        <w:ind w:left="426"/>
        <w:rPr>
          <w:b/>
        </w:rPr>
      </w:pPr>
    </w:p>
    <w:p w:rsidR="00C260E7" w:rsidRPr="003D7A29" w:rsidRDefault="00C260E7" w:rsidP="007E2D31">
      <w:pPr>
        <w:pStyle w:val="ListParagraph"/>
        <w:spacing w:before="240" w:after="160" w:line="240" w:lineRule="auto"/>
        <w:ind w:left="426"/>
        <w:rPr>
          <w:b/>
        </w:rPr>
      </w:pPr>
      <w:r>
        <w:rPr>
          <w:noProof/>
          <w:lang w:eastAsia="tr-TR"/>
        </w:rPr>
        <w:pict>
          <v:shape id="Resim 17" o:spid="_x0000_s1029" type="#_x0000_t75" style="position:absolute;left:0;text-align:left;margin-left:147pt;margin-top:2.55pt;width:103.2pt;height:107.25pt;z-index:251653120;visibility:visible" wrapcoords="-157 0 -157 21449 21600 21449 21600 0 -157 0">
            <v:imagedata r:id="rId8" o:title=""/>
            <w10:wrap type="through"/>
          </v:shape>
        </w:pict>
      </w:r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30" type="#_x0000_t13" style="position:absolute;left:0;text-align:left;margin-left:108.95pt;margin-top:20.6pt;width:38.05pt;height:17.25pt;rotation:8289077fd;z-index:251654144" adj="14405,5734"/>
        </w:pict>
      </w:r>
    </w:p>
    <w:p w:rsidR="00C260E7" w:rsidRPr="003D7A29" w:rsidRDefault="00C260E7" w:rsidP="007E2D31">
      <w:pPr>
        <w:pStyle w:val="ListParagraph"/>
        <w:spacing w:before="240" w:after="160" w:line="240" w:lineRule="auto"/>
        <w:ind w:left="426"/>
        <w:rPr>
          <w:b/>
        </w:rPr>
      </w:pPr>
      <w:r w:rsidRPr="00F839F8">
        <w:rPr>
          <w:noProof/>
          <w:lang w:eastAsia="tr-TR"/>
        </w:rPr>
        <w:pict>
          <v:shape id="Picture 4" o:spid="_x0000_i1028" type="#_x0000_t75" alt="Açıklama: Pancreatic_Cancer550_ab" style="width:106.5pt;height:80.25pt;visibility:visible">
            <v:imagedata r:id="rId9" o:title=""/>
          </v:shape>
        </w:pict>
      </w:r>
    </w:p>
    <w:p w:rsidR="00C260E7" w:rsidRPr="003D7A29" w:rsidRDefault="00C260E7" w:rsidP="005F6E11">
      <w:pPr>
        <w:pStyle w:val="ListParagraph"/>
        <w:spacing w:before="240" w:after="160" w:line="240" w:lineRule="auto"/>
        <w:ind w:left="2345"/>
        <w:rPr>
          <w:b/>
        </w:rPr>
      </w:pPr>
    </w:p>
    <w:p w:rsidR="00C260E7" w:rsidRPr="003D7A29" w:rsidRDefault="00C260E7" w:rsidP="005F6E11">
      <w:pPr>
        <w:pStyle w:val="NoSpacing"/>
        <w:rPr>
          <w:rFonts w:ascii="Calibri" w:hAnsi="Calibri"/>
          <w:sz w:val="22"/>
          <w:szCs w:val="22"/>
        </w:rPr>
      </w:pPr>
      <w:r>
        <w:rPr>
          <w:noProof/>
        </w:rPr>
        <w:pict>
          <v:roundrect id="_x0000_s1031" style="position:absolute;margin-left:7.5pt;margin-top:9.6pt;width:105pt;height:51.75pt;z-index:251655168" arcsize="10923f" o:regroupid="1">
            <v:textbox style="mso-next-textbox:#_x0000_s1031">
              <w:txbxContent>
                <w:p w:rsidR="00C260E7" w:rsidRDefault="00C260E7">
                  <w:r>
                    <w:t>Bezin adı:</w:t>
                  </w:r>
                </w:p>
                <w:p w:rsidR="00C260E7" w:rsidRDefault="00C260E7"/>
                <w:p w:rsidR="00C260E7" w:rsidRDefault="00C260E7"/>
              </w:txbxContent>
            </v:textbox>
          </v:roundrect>
        </w:pict>
      </w:r>
      <w:r>
        <w:rPr>
          <w:noProof/>
        </w:rPr>
        <w:pict>
          <v:roundrect id="_x0000_s1032" style="position:absolute;margin-left:136.6pt;margin-top:9.6pt;width:105pt;height:51.75pt;z-index:251657216" arcsize="10923f" o:regroupid="2">
            <v:textbox style="mso-next-textbox:#_x0000_s1032">
              <w:txbxContent>
                <w:p w:rsidR="00C260E7" w:rsidRDefault="00C260E7" w:rsidP="007E2D31">
                  <w:r>
                    <w:t>Bezin adı:</w:t>
                  </w:r>
                </w:p>
                <w:p w:rsidR="00C260E7" w:rsidRDefault="00C260E7" w:rsidP="007E2D31"/>
                <w:p w:rsidR="00C260E7" w:rsidRDefault="00C260E7" w:rsidP="007E2D31"/>
              </w:txbxContent>
            </v:textbox>
          </v:roundrect>
        </w:pict>
      </w:r>
      <w:r w:rsidRPr="003D7A29">
        <w:rPr>
          <w:rFonts w:ascii="Calibri" w:hAnsi="Calibri"/>
          <w:sz w:val="22"/>
          <w:szCs w:val="22"/>
        </w:rPr>
        <w:t xml:space="preserve"> </w:t>
      </w:r>
    </w:p>
    <w:p w:rsidR="00C260E7" w:rsidRPr="003D7A29" w:rsidRDefault="00C260E7" w:rsidP="005F6E11">
      <w:pPr>
        <w:pStyle w:val="NoSpacing"/>
        <w:rPr>
          <w:rFonts w:ascii="Calibri" w:hAnsi="Calibri"/>
          <w:sz w:val="22"/>
          <w:szCs w:val="22"/>
        </w:rPr>
      </w:pPr>
    </w:p>
    <w:p w:rsidR="00C260E7" w:rsidRPr="003D7A29" w:rsidRDefault="00C260E7" w:rsidP="00AB1405">
      <w:pPr>
        <w:pStyle w:val="ListParagraph"/>
        <w:tabs>
          <w:tab w:val="left" w:pos="284"/>
        </w:tabs>
        <w:spacing w:after="0"/>
      </w:pPr>
    </w:p>
    <w:p w:rsidR="00C260E7" w:rsidRPr="003D7A29" w:rsidRDefault="00C260E7" w:rsidP="00AB1405">
      <w:pPr>
        <w:pStyle w:val="ListParagraph"/>
        <w:tabs>
          <w:tab w:val="left" w:pos="284"/>
        </w:tabs>
        <w:spacing w:after="0"/>
      </w:pPr>
    </w:p>
    <w:p w:rsidR="00C260E7" w:rsidRPr="003D7A29" w:rsidRDefault="00C260E7">
      <w:r>
        <w:rPr>
          <w:noProof/>
          <w:lang w:eastAsia="tr-TR"/>
        </w:rPr>
        <w:pict>
          <v:roundrect id="_x0000_s1033" style="position:absolute;margin-left:7.5pt;margin-top:3.6pt;width:105pt;height:77.5pt;z-index:251656192" arcsize="10923f" o:regroupid="1">
            <v:textbox style="mso-next-textbox:#_x0000_s1033">
              <w:txbxContent>
                <w:p w:rsidR="00C260E7" w:rsidRDefault="00C260E7" w:rsidP="007E2D31">
                  <w:r>
                    <w:t xml:space="preserve">Salgıladığı hormon ve görevi: </w:t>
                  </w:r>
                </w:p>
                <w:p w:rsidR="00C260E7" w:rsidRDefault="00C260E7" w:rsidP="007E2D31"/>
              </w:txbxContent>
            </v:textbox>
          </v:roundrect>
        </w:pict>
      </w:r>
      <w:r>
        <w:rPr>
          <w:noProof/>
          <w:lang w:eastAsia="tr-TR"/>
        </w:rPr>
        <w:pict>
          <v:roundrect id="_x0000_s1034" style="position:absolute;margin-left:136.6pt;margin-top:3.6pt;width:105pt;height:77.5pt;z-index:251658240" arcsize="10923f" o:regroupid="2">
            <v:textbox style="mso-next-textbox:#_x0000_s1034">
              <w:txbxContent>
                <w:p w:rsidR="00C260E7" w:rsidRDefault="00C260E7" w:rsidP="007E2D31">
                  <w:r>
                    <w:t xml:space="preserve">Salgıladığı hormon ve görevi: </w:t>
                  </w:r>
                </w:p>
                <w:p w:rsidR="00C260E7" w:rsidRDefault="00C260E7" w:rsidP="007E2D31"/>
              </w:txbxContent>
            </v:textbox>
          </v:roundrect>
        </w:pict>
      </w:r>
    </w:p>
    <w:p w:rsidR="00C260E7" w:rsidRPr="003D7A29" w:rsidRDefault="00C260E7"/>
    <w:p w:rsidR="00C260E7" w:rsidRPr="003D7A29" w:rsidRDefault="00C260E7">
      <w:pPr>
        <w:rPr>
          <w:noProof/>
          <w:lang w:eastAsia="tr-TR"/>
        </w:rPr>
      </w:pPr>
    </w:p>
    <w:p w:rsidR="00C260E7" w:rsidRPr="003D7A29" w:rsidRDefault="00C260E7">
      <w:pPr>
        <w:rPr>
          <w:noProof/>
          <w:lang w:eastAsia="tr-TR"/>
        </w:rPr>
      </w:pPr>
    </w:p>
    <w:p w:rsidR="00C260E7" w:rsidRPr="003D7A29" w:rsidRDefault="00C260E7">
      <w:pPr>
        <w:rPr>
          <w:noProof/>
          <w:lang w:eastAsia="tr-TR"/>
        </w:rPr>
      </w:pPr>
      <w:r>
        <w:rPr>
          <w:noProof/>
          <w:lang w:eastAsia="tr-TR"/>
        </w:rPr>
        <w:pict>
          <v:shape id="Resim 14" o:spid="_x0000_s1035" type="#_x0000_t75" style="position:absolute;margin-left:140.85pt;margin-top:12pt;width:108.75pt;height:97.5pt;z-index:251652096;visibility:visible" wrapcoords="-149 0 -149 21434 21600 21434 21600 0 -149 0">
            <v:imagedata r:id="rId10" o:title=""/>
            <w10:wrap type="through"/>
          </v:shape>
        </w:pict>
      </w:r>
      <w:r>
        <w:rPr>
          <w:noProof/>
          <w:lang w:eastAsia="tr-TR"/>
        </w:rPr>
        <w:pict>
          <v:shape id="Resim 5" o:spid="_x0000_s1036" type="#_x0000_t75" style="position:absolute;margin-left:277.5pt;margin-top:5.25pt;width:108.75pt;height:108pt;z-index:251651072;visibility:visible;mso-position-horizontal-relative:margin" wrapcoords="-149 0 -149 21450 21600 21450 21600 0 -149 0">
            <v:imagedata r:id="rId11" o:title=""/>
            <w10:wrap type="through" anchorx="margin"/>
          </v:shape>
        </w:pict>
      </w:r>
    </w:p>
    <w:p w:rsidR="00C260E7" w:rsidRPr="003D7A29" w:rsidRDefault="00C260E7">
      <w:pPr>
        <w:rPr>
          <w:noProof/>
          <w:lang w:eastAsia="tr-TR"/>
        </w:rPr>
      </w:pPr>
    </w:p>
    <w:p w:rsidR="00C260E7" w:rsidRPr="003D7A29" w:rsidRDefault="00C260E7">
      <w:pPr>
        <w:rPr>
          <w:noProof/>
          <w:lang w:eastAsia="tr-TR"/>
        </w:rPr>
      </w:pPr>
    </w:p>
    <w:p w:rsidR="00C260E7" w:rsidRPr="003D7A29" w:rsidRDefault="00C260E7"/>
    <w:p w:rsidR="00C260E7" w:rsidRPr="003D7A29" w:rsidRDefault="00C260E7">
      <w:r>
        <w:rPr>
          <w:noProof/>
          <w:lang w:eastAsia="tr-TR"/>
        </w:rPr>
        <w:pict>
          <v:roundrect id="_x0000_s1037" style="position:absolute;margin-left:-122.6pt;margin-top:19pt;width:105pt;height:51.75pt;z-index:251660288" arcsize="10923f" o:regroupid="4">
            <v:textbox>
              <w:txbxContent>
                <w:p w:rsidR="00C260E7" w:rsidRDefault="00C260E7" w:rsidP="005E6117">
                  <w:r>
                    <w:t>Bezin adı:</w:t>
                  </w:r>
                </w:p>
                <w:p w:rsidR="00C260E7" w:rsidRDefault="00C260E7" w:rsidP="005E6117"/>
                <w:p w:rsidR="00C260E7" w:rsidRDefault="00C260E7" w:rsidP="005E6117"/>
              </w:txbxContent>
            </v:textbox>
          </v:roundrect>
        </w:pict>
      </w:r>
      <w:r>
        <w:rPr>
          <w:noProof/>
          <w:lang w:eastAsia="tr-TR"/>
        </w:rPr>
        <w:pict>
          <v:roundrect id="_x0000_s1038" style="position:absolute;margin-left:23.3pt;margin-top:19pt;width:105pt;height:51.75pt;z-index:251664384" arcsize="10923f">
            <v:textbox style="mso-next-textbox:#_x0000_s1038">
              <w:txbxContent>
                <w:p w:rsidR="00C260E7" w:rsidRDefault="00C260E7" w:rsidP="003D7A29">
                  <w:r>
                    <w:t>Bezin adı:</w:t>
                  </w:r>
                </w:p>
                <w:p w:rsidR="00C260E7" w:rsidRDefault="00C260E7" w:rsidP="003D7A29"/>
                <w:p w:rsidR="00C260E7" w:rsidRDefault="00C260E7" w:rsidP="003D7A29"/>
              </w:txbxContent>
            </v:textbox>
          </v:roundrect>
        </w:pict>
      </w:r>
    </w:p>
    <w:p w:rsidR="00C260E7" w:rsidRPr="003D7A29" w:rsidRDefault="00C260E7"/>
    <w:p w:rsidR="00C260E7" w:rsidRPr="003D7A29" w:rsidRDefault="00C260E7">
      <w:r>
        <w:rPr>
          <w:noProof/>
          <w:lang w:eastAsia="tr-TR"/>
        </w:rPr>
        <w:pict>
          <v:roundrect id="_x0000_s1039" style="position:absolute;margin-left:-4.45pt;margin-top:19.85pt;width:105pt;height:79.9pt;z-index:251659264" arcsize="10923f" o:regroupid="3">
            <v:textbox style="mso-next-textbox:#_x0000_s1039">
              <w:txbxContent>
                <w:p w:rsidR="00C260E7" w:rsidRDefault="00C260E7" w:rsidP="007E2D31">
                  <w:r>
                    <w:t xml:space="preserve">Salgıladığı hormon ve görevi: </w:t>
                  </w:r>
                </w:p>
                <w:p w:rsidR="00C260E7" w:rsidRDefault="00C260E7" w:rsidP="007E2D31"/>
              </w:txbxContent>
            </v:textbox>
          </v:roundrect>
        </w:pict>
      </w:r>
      <w:r>
        <w:rPr>
          <w:noProof/>
          <w:lang w:eastAsia="tr-TR"/>
        </w:rPr>
        <w:pict>
          <v:roundrect id="_x0000_s1040" style="position:absolute;margin-left:141.45pt;margin-top:19.85pt;width:105pt;height:79.9pt;z-index:251661312" arcsize="10923f" o:regroupid="4">
            <v:textbox>
              <w:txbxContent>
                <w:p w:rsidR="00C260E7" w:rsidRDefault="00C260E7" w:rsidP="005E6117">
                  <w:r>
                    <w:t xml:space="preserve">Salgıladığı hormon ve görevi: </w:t>
                  </w:r>
                </w:p>
                <w:p w:rsidR="00C260E7" w:rsidRDefault="00C260E7" w:rsidP="005E6117"/>
              </w:txbxContent>
            </v:textbox>
          </v:roundrect>
        </w:pict>
      </w:r>
    </w:p>
    <w:p w:rsidR="00C260E7" w:rsidRPr="003D7A29" w:rsidRDefault="00C260E7"/>
    <w:p w:rsidR="00C260E7" w:rsidRPr="003D7A29" w:rsidRDefault="00C260E7"/>
    <w:p w:rsidR="00C260E7" w:rsidRPr="003D7A29" w:rsidRDefault="00C260E7"/>
    <w:p w:rsidR="00C260E7" w:rsidRPr="003D7A29" w:rsidRDefault="00C260E7" w:rsidP="00153C1D">
      <w:pPr>
        <w:rPr>
          <w:b/>
        </w:rPr>
      </w:pPr>
    </w:p>
    <w:p w:rsidR="00C260E7" w:rsidRPr="00E22821" w:rsidRDefault="00C260E7" w:rsidP="007E53DD">
      <w:pPr>
        <w:rPr>
          <w:rFonts w:ascii="Century Gothic" w:hAnsi="Century Gothic"/>
          <w:b/>
          <w:sz w:val="20"/>
        </w:rPr>
      </w:pPr>
      <w:r w:rsidRPr="00E22821">
        <w:rPr>
          <w:rFonts w:ascii="Century Gothic" w:hAnsi="Century Gothic"/>
          <w:b/>
          <w:sz w:val="20"/>
        </w:rPr>
        <w:t>I-) Aşağıdaki boşlukları uygun şekilde doldurunuz.</w:t>
      </w:r>
    </w:p>
    <w:p w:rsidR="00C260E7" w:rsidRPr="00E22821" w:rsidRDefault="00C260E7" w:rsidP="007E53DD">
      <w:pPr>
        <w:pStyle w:val="ListParagraph"/>
        <w:numPr>
          <w:ilvl w:val="0"/>
          <w:numId w:val="15"/>
        </w:numPr>
        <w:rPr>
          <w:rFonts w:ascii="Century Gothic" w:hAnsi="Century Gothic"/>
          <w:sz w:val="20"/>
        </w:rPr>
      </w:pPr>
      <w:r w:rsidRPr="00E22821">
        <w:rPr>
          <w:rFonts w:ascii="Century Gothic" w:hAnsi="Century Gothic"/>
          <w:sz w:val="20"/>
        </w:rPr>
        <w:t>Göz sinirlerini ve duyu almaçlarını bulunduran göz tabakası ……………  ……...........dır.</w:t>
      </w:r>
    </w:p>
    <w:p w:rsidR="00C260E7" w:rsidRPr="00E22821" w:rsidRDefault="00C260E7" w:rsidP="003D7A29">
      <w:pPr>
        <w:pStyle w:val="ListParagraph"/>
        <w:ind w:left="750"/>
        <w:rPr>
          <w:rFonts w:ascii="Century Gothic" w:hAnsi="Century Gothic"/>
          <w:sz w:val="20"/>
        </w:rPr>
      </w:pPr>
    </w:p>
    <w:p w:rsidR="00C260E7" w:rsidRPr="00E22821" w:rsidRDefault="00C260E7" w:rsidP="003A6EE2">
      <w:pPr>
        <w:pStyle w:val="ListParagraph"/>
        <w:numPr>
          <w:ilvl w:val="0"/>
          <w:numId w:val="15"/>
        </w:numPr>
        <w:rPr>
          <w:rFonts w:ascii="Century Gothic" w:hAnsi="Century Gothic"/>
          <w:sz w:val="20"/>
        </w:rPr>
      </w:pPr>
      <w:r w:rsidRPr="00E22821">
        <w:rPr>
          <w:rFonts w:ascii="Century Gothic" w:hAnsi="Century Gothic"/>
          <w:sz w:val="20"/>
        </w:rPr>
        <w:t>Deriye renk veren maddeler .............................. da bulunur.</w:t>
      </w:r>
    </w:p>
    <w:p w:rsidR="00C260E7" w:rsidRPr="00E22821" w:rsidRDefault="00C260E7" w:rsidP="003D7A29">
      <w:pPr>
        <w:pStyle w:val="ListParagraph"/>
        <w:ind w:left="750"/>
        <w:rPr>
          <w:rFonts w:ascii="Century Gothic" w:hAnsi="Century Gothic"/>
          <w:sz w:val="20"/>
        </w:rPr>
      </w:pPr>
    </w:p>
    <w:p w:rsidR="00C260E7" w:rsidRPr="00E22821" w:rsidRDefault="00C260E7" w:rsidP="003A6EE2">
      <w:pPr>
        <w:pStyle w:val="ListParagraph"/>
        <w:numPr>
          <w:ilvl w:val="0"/>
          <w:numId w:val="15"/>
        </w:numPr>
        <w:rPr>
          <w:rFonts w:ascii="Century Gothic" w:hAnsi="Century Gothic" w:cs="Consolas"/>
          <w:sz w:val="20"/>
        </w:rPr>
      </w:pPr>
      <w:r w:rsidRPr="00E22821">
        <w:rPr>
          <w:rFonts w:ascii="Century Gothic" w:hAnsi="Century Gothic" w:cs="Consolas"/>
          <w:sz w:val="20"/>
        </w:rPr>
        <w:t>Kulak yolunun  sonunda  …………….....................  bulunur.</w:t>
      </w:r>
    </w:p>
    <w:p w:rsidR="00C260E7" w:rsidRPr="00E22821" w:rsidRDefault="00C260E7" w:rsidP="003A6EE2">
      <w:pPr>
        <w:numPr>
          <w:ilvl w:val="0"/>
          <w:numId w:val="15"/>
        </w:numPr>
        <w:rPr>
          <w:rFonts w:ascii="Century Gothic" w:hAnsi="Century Gothic"/>
          <w:sz w:val="20"/>
        </w:rPr>
      </w:pPr>
      <w:r w:rsidRPr="00E22821">
        <w:rPr>
          <w:rFonts w:ascii="Century Gothic" w:hAnsi="Century Gothic"/>
          <w:sz w:val="20"/>
        </w:rPr>
        <w:t>Gözün renkli görünen kısmına …………………………… denir.</w:t>
      </w:r>
    </w:p>
    <w:p w:rsidR="00C260E7" w:rsidRPr="00E22821" w:rsidRDefault="00C260E7" w:rsidP="003A6EE2">
      <w:pPr>
        <w:pStyle w:val="NoSpacing"/>
        <w:numPr>
          <w:ilvl w:val="0"/>
          <w:numId w:val="15"/>
        </w:numPr>
        <w:rPr>
          <w:rFonts w:ascii="Century Gothic" w:hAnsi="Century Gothic"/>
          <w:sz w:val="20"/>
          <w:szCs w:val="22"/>
        </w:rPr>
      </w:pPr>
      <w:r w:rsidRPr="00E22821">
        <w:rPr>
          <w:rFonts w:ascii="Century Gothic" w:hAnsi="Century Gothic"/>
          <w:sz w:val="20"/>
          <w:szCs w:val="22"/>
        </w:rPr>
        <w:t>Burnunda koku almaçlarının en yoğun bulunduğu kısım     ...................................</w:t>
      </w:r>
    </w:p>
    <w:p w:rsidR="00C260E7" w:rsidRPr="00E22821" w:rsidRDefault="00C260E7" w:rsidP="007E53DD">
      <w:pPr>
        <w:numPr>
          <w:ilvl w:val="0"/>
          <w:numId w:val="15"/>
        </w:numPr>
        <w:rPr>
          <w:rFonts w:ascii="Century Gothic" w:hAnsi="Century Gothic"/>
          <w:sz w:val="20"/>
        </w:rPr>
      </w:pPr>
      <w:r w:rsidRPr="00E22821">
        <w:rPr>
          <w:rFonts w:ascii="Century Gothic" w:hAnsi="Century Gothic"/>
          <w:sz w:val="20"/>
        </w:rPr>
        <w:t xml:space="preserve">Cismin görüntüsü ağ tabakadaki ………………üzerinde …………olarak meydana gelir </w:t>
      </w:r>
    </w:p>
    <w:p w:rsidR="00C260E7" w:rsidRPr="00E22821" w:rsidRDefault="00C260E7" w:rsidP="00153C1D">
      <w:pPr>
        <w:pStyle w:val="ListParagraph"/>
        <w:numPr>
          <w:ilvl w:val="0"/>
          <w:numId w:val="15"/>
        </w:numPr>
        <w:rPr>
          <w:rFonts w:ascii="Century Gothic" w:hAnsi="Century Gothic"/>
          <w:sz w:val="20"/>
        </w:rPr>
      </w:pPr>
      <w:r w:rsidRPr="00E22821">
        <w:rPr>
          <w:rFonts w:ascii="Century Gothic" w:hAnsi="Century Gothic"/>
          <w:bCs/>
          <w:sz w:val="20"/>
        </w:rPr>
        <w:t>.................................dışarıdan gelen  ses dalgalarını toplar.</w:t>
      </w:r>
    </w:p>
    <w:p w:rsidR="00C260E7" w:rsidRPr="003D7A29" w:rsidRDefault="00C260E7" w:rsidP="00AC6432">
      <w:pPr>
        <w:pStyle w:val="NoSpacing"/>
        <w:spacing w:before="100" w:beforeAutospacing="1" w:after="100" w:afterAutospacing="1"/>
        <w:ind w:left="1416"/>
        <w:rPr>
          <w:rFonts w:ascii="Calibri" w:hAnsi="Calibri"/>
          <w:sz w:val="22"/>
          <w:szCs w:val="22"/>
        </w:rPr>
      </w:pPr>
      <w:r>
        <w:rPr>
          <w:noProof/>
        </w:rPr>
        <w:pict>
          <v:roundrect id="_x0000_s1041" style="position:absolute;left:0;text-align:left;margin-left:-.35pt;margin-top:6.7pt;width:251.25pt;height:82.5pt;z-index:-251653120" arcsize="10923f">
            <v:textbox>
              <w:txbxContent>
                <w:p w:rsidR="00C260E7" w:rsidRPr="00E22821" w:rsidRDefault="00C260E7" w:rsidP="007E53DD">
                  <w:pPr>
                    <w:jc w:val="center"/>
                    <w:rPr>
                      <w:rFonts w:ascii="Century Gothic" w:hAnsi="Century Gothic"/>
                      <w:b/>
                      <w:sz w:val="20"/>
                    </w:rPr>
                  </w:pPr>
                  <w:r w:rsidRPr="00E22821">
                    <w:rPr>
                      <w:rFonts w:ascii="Century Gothic" w:hAnsi="Century Gothic"/>
                      <w:b/>
                      <w:sz w:val="20"/>
                    </w:rPr>
                    <w:t>I BÖLÜMÜ İÇİN KELİMELER</w:t>
                  </w:r>
                </w:p>
                <w:p w:rsidR="00C260E7" w:rsidRPr="00E22821" w:rsidRDefault="00C260E7" w:rsidP="007E53DD">
                  <w:pPr>
                    <w:jc w:val="center"/>
                    <w:rPr>
                      <w:rFonts w:ascii="Century Gothic" w:hAnsi="Century Gothic"/>
                      <w:b/>
                      <w:sz w:val="20"/>
                    </w:rPr>
                  </w:pPr>
                  <w:r w:rsidRPr="00E22821">
                    <w:rPr>
                      <w:rFonts w:ascii="Century Gothic" w:hAnsi="Century Gothic"/>
                      <w:b/>
                      <w:sz w:val="20"/>
                    </w:rPr>
                    <w:t>kulak zarı- kulak kepçesi- sarı leke-sarı bölge- sert tabaka-damar tabaka-ağ tabaka- iris-göz bebeği- ters- düz-alt deri- üst deri</w:t>
                  </w:r>
                </w:p>
              </w:txbxContent>
            </v:textbox>
          </v:roundrect>
        </w:pict>
      </w:r>
    </w:p>
    <w:sectPr w:rsidR="00C260E7" w:rsidRPr="003D7A29" w:rsidSect="00AB1405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A2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8.25pt" o:bullet="t">
        <v:imagedata r:id="rId1" o:title=""/>
      </v:shape>
    </w:pict>
  </w:numPicBullet>
  <w:abstractNum w:abstractNumId="0">
    <w:nsid w:val="108610D4"/>
    <w:multiLevelType w:val="hybridMultilevel"/>
    <w:tmpl w:val="4DBEE0B8"/>
    <w:lvl w:ilvl="0" w:tplc="041F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">
    <w:nsid w:val="296E1785"/>
    <w:multiLevelType w:val="hybridMultilevel"/>
    <w:tmpl w:val="0B0067F8"/>
    <w:lvl w:ilvl="0" w:tplc="275AF7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8834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5CBE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9E42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0C3F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3002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881C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F07E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2853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D2A57A9"/>
    <w:multiLevelType w:val="hybridMultilevel"/>
    <w:tmpl w:val="6ACEDC62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6807B9C"/>
    <w:multiLevelType w:val="hybridMultilevel"/>
    <w:tmpl w:val="245E966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A434C6A"/>
    <w:multiLevelType w:val="hybridMultilevel"/>
    <w:tmpl w:val="9A8689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ACCF8DC">
      <w:numFmt w:val="bullet"/>
      <w:lvlText w:val="-"/>
      <w:lvlJc w:val="left"/>
      <w:pPr>
        <w:ind w:left="1440" w:hanging="360"/>
      </w:pPr>
      <w:rPr>
        <w:rFonts w:ascii="Calibri" w:eastAsia="Times New Roman" w:hAnsi="Calibri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3BF268B2"/>
    <w:multiLevelType w:val="hybridMultilevel"/>
    <w:tmpl w:val="A5645C12"/>
    <w:lvl w:ilvl="0" w:tplc="9D4873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4E0B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582C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8A44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BE50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A80B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5A98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5460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B6E4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44E96B32"/>
    <w:multiLevelType w:val="hybridMultilevel"/>
    <w:tmpl w:val="778CB97C"/>
    <w:lvl w:ilvl="0" w:tplc="285834A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5F50D7C"/>
    <w:multiLevelType w:val="hybridMultilevel"/>
    <w:tmpl w:val="57C6D6D0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B6B0EE8"/>
    <w:multiLevelType w:val="hybridMultilevel"/>
    <w:tmpl w:val="8990D098"/>
    <w:lvl w:ilvl="0" w:tplc="087E2C40">
      <w:start w:val="1"/>
      <w:numFmt w:val="upperLetter"/>
      <w:lvlText w:val="%1-"/>
      <w:lvlJc w:val="left"/>
      <w:pPr>
        <w:ind w:left="2345" w:hanging="360"/>
      </w:pPr>
      <w:rPr>
        <w:rFonts w:cs="Times New Roman"/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50E40082"/>
    <w:multiLevelType w:val="hybridMultilevel"/>
    <w:tmpl w:val="51A6C5E0"/>
    <w:lvl w:ilvl="0" w:tplc="285834A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70C41F0"/>
    <w:multiLevelType w:val="hybridMultilevel"/>
    <w:tmpl w:val="8F2E406C"/>
    <w:lvl w:ilvl="0" w:tplc="D9B0C62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9711787"/>
    <w:multiLevelType w:val="hybridMultilevel"/>
    <w:tmpl w:val="33F8318A"/>
    <w:lvl w:ilvl="0" w:tplc="087E2C40">
      <w:start w:val="1"/>
      <w:numFmt w:val="upperLetter"/>
      <w:lvlText w:val="%1-"/>
      <w:lvlJc w:val="left"/>
      <w:pPr>
        <w:ind w:left="2345" w:hanging="360"/>
      </w:pPr>
      <w:rPr>
        <w:rFonts w:cs="Times New Roman"/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6539078D"/>
    <w:multiLevelType w:val="hybridMultilevel"/>
    <w:tmpl w:val="40F44346"/>
    <w:lvl w:ilvl="0" w:tplc="047E93B8">
      <w:start w:val="1"/>
      <w:numFmt w:val="bullet"/>
      <w:lvlText w:val=""/>
      <w:lvlPicBulletId w:val="0"/>
      <w:lvlJc w:val="left"/>
      <w:pPr>
        <w:ind w:left="75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3">
    <w:nsid w:val="771D754B"/>
    <w:multiLevelType w:val="hybridMultilevel"/>
    <w:tmpl w:val="33F8318A"/>
    <w:lvl w:ilvl="0" w:tplc="087E2C40">
      <w:start w:val="1"/>
      <w:numFmt w:val="upperLetter"/>
      <w:lvlText w:val="%1-"/>
      <w:lvlJc w:val="left"/>
      <w:pPr>
        <w:ind w:left="2345" w:hanging="360"/>
      </w:pPr>
      <w:rPr>
        <w:rFonts w:cs="Times New Roman"/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"/>
  </w:num>
  <w:num w:numId="2">
    <w:abstractNumId w:val="10"/>
  </w:num>
  <w:num w:numId="3">
    <w:abstractNumId w:val="3"/>
  </w:num>
  <w:num w:numId="4">
    <w:abstractNumId w:val="8"/>
  </w:num>
  <w:num w:numId="5">
    <w:abstractNumId w:val="8"/>
  </w:num>
  <w:num w:numId="6">
    <w:abstractNumId w:val="13"/>
  </w:num>
  <w:num w:numId="7">
    <w:abstractNumId w:val="11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1"/>
  </w:num>
  <w:num w:numId="13">
    <w:abstractNumId w:val="4"/>
  </w:num>
  <w:num w:numId="14">
    <w:abstractNumId w:val="0"/>
  </w:num>
  <w:num w:numId="15">
    <w:abstractNumId w:val="12"/>
  </w:num>
  <w:num w:numId="16">
    <w:abstractNumId w:val="6"/>
  </w:num>
  <w:num w:numId="17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B1405"/>
    <w:rsid w:val="00153C1D"/>
    <w:rsid w:val="00230122"/>
    <w:rsid w:val="002442F7"/>
    <w:rsid w:val="0029799B"/>
    <w:rsid w:val="003117D8"/>
    <w:rsid w:val="003863F2"/>
    <w:rsid w:val="003A6EE2"/>
    <w:rsid w:val="003D7A29"/>
    <w:rsid w:val="00512C0D"/>
    <w:rsid w:val="00555A76"/>
    <w:rsid w:val="005A3D3F"/>
    <w:rsid w:val="005E6117"/>
    <w:rsid w:val="005F1D09"/>
    <w:rsid w:val="005F6E11"/>
    <w:rsid w:val="007D48D0"/>
    <w:rsid w:val="007E2D31"/>
    <w:rsid w:val="007E53DD"/>
    <w:rsid w:val="008106EE"/>
    <w:rsid w:val="00907A70"/>
    <w:rsid w:val="009D0231"/>
    <w:rsid w:val="00AB1405"/>
    <w:rsid w:val="00AC6432"/>
    <w:rsid w:val="00B2244A"/>
    <w:rsid w:val="00B94577"/>
    <w:rsid w:val="00C260E7"/>
    <w:rsid w:val="00E22821"/>
    <w:rsid w:val="00F43162"/>
    <w:rsid w:val="00F57625"/>
    <w:rsid w:val="00F839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140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AB140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AB1405"/>
    <w:pPr>
      <w:ind w:left="720"/>
      <w:contextualSpacing/>
    </w:pPr>
  </w:style>
  <w:style w:type="table" w:styleId="TableGrid">
    <w:name w:val="Table Grid"/>
    <w:basedOn w:val="TableNormal"/>
    <w:uiPriority w:val="99"/>
    <w:rsid w:val="00AB140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5F6E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F6E1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6543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3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3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3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3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3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3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3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3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3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3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3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3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3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3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3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3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3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jpeg"/><Relationship Id="rId10" Type="http://schemas.openxmlformats.org/officeDocument/2006/relationships/image" Target="media/image7.png"/><Relationship Id="rId4" Type="http://schemas.openxmlformats.org/officeDocument/2006/relationships/webSettings" Target="webSettings.xml"/><Relationship Id="rId9" Type="http://schemas.openxmlformats.org/officeDocument/2006/relationships/image" Target="media/image6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92</TotalTime>
  <Pages>2</Pages>
  <Words>426</Words>
  <Characters>2431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elip</dc:creator>
  <cp:keywords/>
  <dc:description/>
  <cp:lastModifiedBy>fatih</cp:lastModifiedBy>
  <cp:revision>9</cp:revision>
  <cp:lastPrinted>2014-11-11T00:17:00Z</cp:lastPrinted>
  <dcterms:created xsi:type="dcterms:W3CDTF">2014-11-10T22:32:00Z</dcterms:created>
  <dcterms:modified xsi:type="dcterms:W3CDTF">2014-11-11T13:43:00Z</dcterms:modified>
</cp:coreProperties>
</file>