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  <w:r w:rsidRPr="007E08A2">
        <w:rPr>
          <w:rFonts w:ascii="Verdana" w:hAnsi="Verdana"/>
          <w:sz w:val="18"/>
          <w:szCs w:val="18"/>
        </w:rPr>
        <w:t xml:space="preserve">Adı ve soyadı :                                                          Numarası :                 Sınıf :                Notu : </w:t>
      </w:r>
    </w:p>
    <w:p w:rsidR="001A3949" w:rsidRPr="007E08A2" w:rsidRDefault="001A3949" w:rsidP="00031593">
      <w:pPr>
        <w:jc w:val="center"/>
        <w:rPr>
          <w:rFonts w:ascii="Verdana" w:hAnsi="Verdana"/>
          <w:b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2.bp.blogspot.com/-vdicrh4b6AQ/UY1bG9Ww82I/AAAAAAAAAGY/QdSOdPI1iO8/s1600/atom-modelleri-yeni.jpg" style="position:absolute;left:0;text-align:left;margin-left:257.45pt;margin-top:24.2pt;width:275.25pt;height:240.75pt;z-index:-251662336;visibility:visible" wrapcoords="-59 0 -59 21533 21600 21533 21600 0 -59 0">
            <v:imagedata r:id="rId5" o:title="" cropbottom="4247f" cropleft="1274f" cropright="1092f"/>
            <w10:wrap type="tight"/>
          </v:shape>
        </w:pict>
      </w:r>
      <w:r w:rsidRPr="007E08A2">
        <w:rPr>
          <w:rFonts w:ascii="Verdana" w:hAnsi="Verdana"/>
          <w:b/>
          <w:sz w:val="18"/>
          <w:szCs w:val="18"/>
        </w:rPr>
        <w:t xml:space="preserve">2015-2016 EĞİTİM ÖĞRETİM YILI  </w:t>
      </w:r>
      <w:r>
        <w:rPr>
          <w:rFonts w:ascii="Verdana" w:hAnsi="Verdana"/>
          <w:b/>
          <w:sz w:val="18"/>
          <w:szCs w:val="18"/>
        </w:rPr>
        <w:t>………….</w:t>
      </w:r>
      <w:r w:rsidRPr="007E08A2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FEN BİLİMLERİ DERSİ 7 ………..         2. DÖNEM  1</w:t>
      </w:r>
      <w:r w:rsidRPr="007E08A2">
        <w:rPr>
          <w:rFonts w:ascii="Verdana" w:hAnsi="Verdana"/>
          <w:b/>
          <w:sz w:val="18"/>
          <w:szCs w:val="18"/>
        </w:rPr>
        <w:t>. YAZILI YOKLAMASI</w:t>
      </w:r>
    </w:p>
    <w:p w:rsidR="001A3949" w:rsidRPr="00C05812" w:rsidRDefault="001A3949" w:rsidP="00427994">
      <w:pPr>
        <w:numPr>
          <w:ilvl w:val="0"/>
          <w:numId w:val="1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C05812">
        <w:rPr>
          <w:rFonts w:ascii="Verdana" w:hAnsi="Verdana"/>
          <w:sz w:val="18"/>
          <w:szCs w:val="18"/>
        </w:rPr>
        <w:t>Aşağıda verilen elementlerin sembollerini ve adlarını  doldurunuz.</w:t>
      </w:r>
      <w:r>
        <w:rPr>
          <w:rFonts w:ascii="Verdana" w:hAnsi="Verdana"/>
          <w:b/>
          <w:sz w:val="18"/>
          <w:szCs w:val="18"/>
        </w:rPr>
        <w:t xml:space="preserve"> (10p)</w:t>
      </w:r>
      <w:r w:rsidRPr="00C05812">
        <w:rPr>
          <w:rFonts w:ascii="Verdana" w:hAnsi="Verdana"/>
          <w:b/>
          <w:sz w:val="18"/>
          <w:szCs w:val="18"/>
        </w:rPr>
        <w:t xml:space="preserve">      </w:t>
      </w: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0"/>
        <w:gridCol w:w="1230"/>
        <w:gridCol w:w="1230"/>
        <w:gridCol w:w="1256"/>
      </w:tblGrid>
      <w:tr w:rsidR="001A3949" w:rsidRPr="00307856" w:rsidTr="00307856">
        <w:trPr>
          <w:trHeight w:val="571"/>
        </w:trPr>
        <w:tc>
          <w:tcPr>
            <w:tcW w:w="1098" w:type="dxa"/>
          </w:tcPr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Elementin adı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Elementin sembolü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Elementin</w:t>
            </w:r>
          </w:p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sembolü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Elementin</w:t>
            </w:r>
          </w:p>
          <w:p w:rsidR="001A3949" w:rsidRPr="00307856" w:rsidRDefault="001A3949" w:rsidP="00307856">
            <w:pPr>
              <w:spacing w:line="240" w:lineRule="auto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i/>
                <w:sz w:val="18"/>
                <w:szCs w:val="18"/>
              </w:rPr>
              <w:t>adı</w:t>
            </w:r>
          </w:p>
        </w:tc>
      </w:tr>
      <w:tr w:rsidR="001A3949" w:rsidRPr="00307856" w:rsidTr="00307856">
        <w:trPr>
          <w:trHeight w:val="508"/>
        </w:trPr>
        <w:tc>
          <w:tcPr>
            <w:tcW w:w="1098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Kalsiyum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3" w:type="dxa"/>
          </w:tcPr>
          <w:p w:rsidR="001A3949" w:rsidRPr="00307856" w:rsidRDefault="001A3949" w:rsidP="003078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>CI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536"/>
        </w:trPr>
        <w:tc>
          <w:tcPr>
            <w:tcW w:w="1098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Flor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3" w:type="dxa"/>
          </w:tcPr>
          <w:p w:rsidR="001A3949" w:rsidRPr="00307856" w:rsidRDefault="001A3949" w:rsidP="003078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>K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508"/>
        </w:trPr>
        <w:tc>
          <w:tcPr>
            <w:tcW w:w="1098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Oksijen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3" w:type="dxa"/>
          </w:tcPr>
          <w:p w:rsidR="001A3949" w:rsidRPr="00307856" w:rsidRDefault="001A3949" w:rsidP="003078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>P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536"/>
        </w:trPr>
        <w:tc>
          <w:tcPr>
            <w:tcW w:w="1098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 xml:space="preserve">Azot 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3" w:type="dxa"/>
          </w:tcPr>
          <w:p w:rsidR="001A3949" w:rsidRPr="00307856" w:rsidRDefault="001A3949" w:rsidP="003078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>C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536"/>
        </w:trPr>
        <w:tc>
          <w:tcPr>
            <w:tcW w:w="1098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 xml:space="preserve">Kükürt </w:t>
            </w:r>
          </w:p>
        </w:tc>
        <w:tc>
          <w:tcPr>
            <w:tcW w:w="1083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3" w:type="dxa"/>
          </w:tcPr>
          <w:p w:rsidR="001A3949" w:rsidRPr="00307856" w:rsidRDefault="001A3949" w:rsidP="003078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>H</w:t>
            </w:r>
          </w:p>
        </w:tc>
        <w:tc>
          <w:tcPr>
            <w:tcW w:w="1256" w:type="dxa"/>
          </w:tcPr>
          <w:p w:rsidR="001A3949" w:rsidRPr="00307856" w:rsidRDefault="001A3949" w:rsidP="0030785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A3949" w:rsidRDefault="001A3949" w:rsidP="007E08A2">
      <w:pPr>
        <w:rPr>
          <w:rFonts w:ascii="Verdana" w:hAnsi="Verdana"/>
          <w:b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  <w:r w:rsidRPr="007E08A2">
        <w:rPr>
          <w:rFonts w:ascii="Verdana" w:hAnsi="Verdana"/>
          <w:b/>
          <w:sz w:val="18"/>
          <w:szCs w:val="18"/>
        </w:rPr>
        <w:t>2.</w:t>
      </w:r>
      <w:r w:rsidRPr="007E08A2">
        <w:rPr>
          <w:rFonts w:ascii="Verdana" w:hAnsi="Verdana"/>
          <w:sz w:val="18"/>
          <w:szCs w:val="18"/>
        </w:rPr>
        <w:t xml:space="preserve">Aşağıda verilen atom modelindeki parçacıkların </w:t>
      </w:r>
      <w:r>
        <w:rPr>
          <w:rFonts w:ascii="Verdana" w:hAnsi="Verdana"/>
          <w:sz w:val="18"/>
          <w:szCs w:val="18"/>
        </w:rPr>
        <w:t xml:space="preserve">        </w:t>
      </w:r>
      <w:r w:rsidRPr="007E08A2">
        <w:rPr>
          <w:rFonts w:ascii="Verdana" w:hAnsi="Verdana"/>
          <w:sz w:val="18"/>
          <w:szCs w:val="18"/>
        </w:rPr>
        <w:t>adlarını uygun kutucuklara doldurunuz.</w:t>
      </w:r>
      <w:r w:rsidRPr="00031593">
        <w:t xml:space="preserve"> </w:t>
      </w: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4p)</w:t>
      </w:r>
      <w:r w:rsidRPr="00031593">
        <w:rPr>
          <w:rFonts w:ascii="Verdana" w:hAnsi="Verdana"/>
          <w:sz w:val="18"/>
          <w:szCs w:val="18"/>
        </w:rPr>
        <w:t xml:space="preserve"> </w:t>
      </w:r>
      <w:r w:rsidRPr="00307856">
        <w:rPr>
          <w:rFonts w:ascii="Verdana" w:hAnsi="Verdana"/>
          <w:noProof/>
          <w:sz w:val="18"/>
          <w:szCs w:val="18"/>
          <w:lang w:eastAsia="tr-TR"/>
        </w:rPr>
        <w:pict>
          <v:shape id="Resim 2" o:spid="_x0000_i1025" type="#_x0000_t75" style="width:254.25pt;height:178.5pt;visibility:visible">
            <v:imagedata r:id="rId6" o:title=""/>
          </v:shape>
        </w:pict>
      </w:r>
    </w:p>
    <w:p w:rsidR="001A3949" w:rsidRPr="007E08A2" w:rsidRDefault="001A3949" w:rsidP="007E08A2">
      <w:pPr>
        <w:rPr>
          <w:rFonts w:ascii="Verdana" w:hAnsi="Verdana"/>
          <w:b/>
          <w:sz w:val="18"/>
          <w:szCs w:val="18"/>
        </w:rPr>
      </w:pPr>
      <w:r>
        <w:rPr>
          <w:noProof/>
          <w:lang w:eastAsia="tr-TR"/>
        </w:rPr>
        <w:pict>
          <v:shape id="Resim 3" o:spid="_x0000_s1027" type="#_x0000_t75" style="position:absolute;margin-left:0;margin-top:.95pt;width:261.75pt;height:126pt;z-index:-251663360;visibility:visible;mso-position-horizontal:left">
            <v:imagedata r:id="rId7" o:title=""/>
          </v:shape>
        </w:pict>
      </w:r>
      <w:r w:rsidRPr="007E08A2">
        <w:rPr>
          <w:rFonts w:ascii="Verdana" w:hAnsi="Verdana"/>
          <w:b/>
          <w:sz w:val="18"/>
          <w:szCs w:val="18"/>
        </w:rPr>
        <w:t>3.</w:t>
      </w: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031593" w:rsidRDefault="001A3949" w:rsidP="007E08A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6p)</w:t>
      </w: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  <w:r w:rsidRPr="007E08A2">
        <w:rPr>
          <w:rFonts w:ascii="Verdana" w:hAnsi="Verdana"/>
          <w:sz w:val="18"/>
          <w:szCs w:val="18"/>
        </w:rPr>
        <w:t>Bir miktar küp şeker, toz şeker ve su ile şekildeki düzenekler hazırlanıyor. Buna göre ;</w:t>
      </w: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  <w:r w:rsidRPr="007E08A2">
        <w:rPr>
          <w:rFonts w:ascii="Verdana" w:hAnsi="Verdana"/>
          <w:sz w:val="18"/>
          <w:szCs w:val="18"/>
        </w:rPr>
        <w:t>Sıcaklığın çözünme hızına etkisini gözlemlemek isteyen öğrenci kaç numaralı deney  düzeneklerini kullanmalıdır?</w:t>
      </w:r>
      <w:r>
        <w:rPr>
          <w:rFonts w:ascii="Verdana" w:hAnsi="Verdana"/>
          <w:sz w:val="18"/>
          <w:szCs w:val="18"/>
        </w:rPr>
        <w:t>.............</w:t>
      </w:r>
      <w:r w:rsidRPr="007E08A2">
        <w:rPr>
          <w:rFonts w:ascii="Verdana" w:hAnsi="Verdana"/>
          <w:sz w:val="18"/>
          <w:szCs w:val="18"/>
        </w:rPr>
        <w:t>....................</w:t>
      </w:r>
      <w:r>
        <w:rPr>
          <w:rFonts w:ascii="Verdana" w:hAnsi="Verdana"/>
          <w:sz w:val="18"/>
          <w:szCs w:val="18"/>
        </w:rPr>
        <w:t>.......</w:t>
      </w:r>
    </w:p>
    <w:p w:rsidR="001A3949" w:rsidRDefault="001A3949" w:rsidP="007E08A2">
      <w:pPr>
        <w:rPr>
          <w:rFonts w:ascii="Verdana" w:hAnsi="Verdana"/>
          <w:sz w:val="18"/>
          <w:szCs w:val="18"/>
        </w:rPr>
      </w:pPr>
      <w:r w:rsidRPr="007E08A2">
        <w:rPr>
          <w:rFonts w:ascii="Verdana" w:hAnsi="Verdana"/>
          <w:sz w:val="18"/>
          <w:szCs w:val="18"/>
        </w:rPr>
        <w:t>Tanecik boyutunun  çözünme hızına etkisini gözlemlemek isteyen öğrenci kaç numaralı deney düzeneklerini  kullanmalıdır?...........</w:t>
      </w:r>
      <w:r>
        <w:rPr>
          <w:rFonts w:ascii="Verdana" w:hAnsi="Verdana"/>
          <w:sz w:val="18"/>
          <w:szCs w:val="18"/>
        </w:rPr>
        <w:t>...........</w:t>
      </w:r>
      <w:r w:rsidRPr="007E08A2">
        <w:rPr>
          <w:rFonts w:ascii="Verdana" w:hAnsi="Verdana"/>
          <w:sz w:val="18"/>
          <w:szCs w:val="18"/>
        </w:rPr>
        <w:t>.........</w:t>
      </w:r>
    </w:p>
    <w:p w:rsidR="001A3949" w:rsidRPr="00031593" w:rsidRDefault="001A3949" w:rsidP="007E08A2">
      <w:pPr>
        <w:rPr>
          <w:rFonts w:ascii="Verdana" w:hAnsi="Verdana"/>
          <w:b/>
          <w:sz w:val="18"/>
          <w:szCs w:val="18"/>
        </w:rPr>
      </w:pPr>
      <w:r w:rsidRPr="00C05812">
        <w:rPr>
          <w:rFonts w:ascii="Verdana" w:hAnsi="Verdana"/>
          <w:b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 xml:space="preserve"> Şekildeki tabloda bilim adamlarının atom hakkında görüşleri belirtilmektedir. Buna göre sizlerde bu bilim adamlarının kimler olduğunu görüşlerini okuyarak alt taraftaki bölümlere yazınız.</w:t>
      </w:r>
      <w:r w:rsidRPr="00031593">
        <w:t xml:space="preserve"> </w:t>
      </w: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8p)</w:t>
      </w: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</w:p>
    <w:p w:rsidR="001A3949" w:rsidRPr="007E08A2" w:rsidRDefault="001A3949" w:rsidP="007E08A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           ……………..       …………….      ………………</w:t>
      </w:r>
    </w:p>
    <w:p w:rsidR="001A3949" w:rsidRDefault="001A3949" w:rsidP="007E08A2">
      <w:pPr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Spec="right" w:tblpY="762"/>
        <w:tblW w:w="4625" w:type="dxa"/>
        <w:tblBorders>
          <w:top w:val="threeDEngrave" w:sz="24" w:space="0" w:color="auto"/>
          <w:left w:val="threeDEngrave" w:sz="24" w:space="0" w:color="auto"/>
          <w:bottom w:val="threeDEmboss" w:sz="24" w:space="0" w:color="auto"/>
          <w:right w:val="threeDEmboss" w:sz="24" w:space="0" w:color="auto"/>
          <w:insideH w:val="wave" w:sz="6" w:space="0" w:color="auto"/>
          <w:insideV w:val="wave" w:sz="6" w:space="0" w:color="auto"/>
        </w:tblBorders>
        <w:tblLook w:val="00A0"/>
      </w:tblPr>
      <w:tblGrid>
        <w:gridCol w:w="2311"/>
        <w:gridCol w:w="2314"/>
      </w:tblGrid>
      <w:tr w:rsidR="001A3949" w:rsidRPr="00307856" w:rsidTr="00FB00EF">
        <w:trPr>
          <w:trHeight w:val="1215"/>
        </w:trPr>
        <w:tc>
          <w:tcPr>
            <w:tcW w:w="2311" w:type="dxa"/>
            <w:tcBorders>
              <w:top w:val="threeDEngrave" w:sz="24" w:space="0" w:color="auto"/>
            </w:tcBorders>
            <w:vAlign w:val="bottom"/>
          </w:tcPr>
          <w:p w:rsidR="001A3949" w:rsidRPr="00307856" w:rsidRDefault="001A3949" w:rsidP="00FB00EF">
            <w:pPr>
              <w:rPr>
                <w:rFonts w:ascii="Verdana" w:hAnsi="Verdana"/>
                <w:b/>
                <w:sz w:val="24"/>
                <w:szCs w:val="24"/>
                <w:vertAlign w:val="subscript"/>
              </w:rPr>
            </w:pPr>
            <w:r w:rsidRPr="00307856">
              <w:rPr>
                <w:rFonts w:ascii="Verdana" w:hAnsi="Verdana"/>
                <w:b/>
                <w:sz w:val="24"/>
                <w:szCs w:val="24"/>
              </w:rPr>
              <w:t>Al</w:t>
            </w:r>
            <w:r w:rsidRPr="00307856">
              <w:rPr>
                <w:rFonts w:ascii="Verdana" w:hAnsi="Verdana"/>
                <w:b/>
                <w:sz w:val="24"/>
                <w:szCs w:val="24"/>
                <w:vertAlign w:val="subscript"/>
              </w:rPr>
              <w:t>13</w:t>
            </w:r>
          </w:p>
        </w:tc>
        <w:tc>
          <w:tcPr>
            <w:tcW w:w="2314" w:type="dxa"/>
            <w:tcBorders>
              <w:top w:val="threeDEngrave" w:sz="24" w:space="0" w:color="auto"/>
            </w:tcBorders>
            <w:vAlign w:val="bottom"/>
          </w:tcPr>
          <w:p w:rsidR="001A3949" w:rsidRPr="00307856" w:rsidRDefault="001A3949" w:rsidP="00FB00EF">
            <w:pPr>
              <w:rPr>
                <w:rFonts w:ascii="Verdana" w:hAnsi="Verdana"/>
                <w:b/>
                <w:sz w:val="24"/>
                <w:szCs w:val="24"/>
                <w:vertAlign w:val="subscript"/>
              </w:rPr>
            </w:pPr>
            <w:r w:rsidRPr="00307856">
              <w:rPr>
                <w:rFonts w:ascii="Verdana" w:hAnsi="Verdana"/>
                <w:b/>
                <w:sz w:val="24"/>
                <w:szCs w:val="24"/>
              </w:rPr>
              <w:t>Ne</w:t>
            </w:r>
            <w:r w:rsidRPr="00307856">
              <w:rPr>
                <w:rFonts w:ascii="Verdana" w:hAnsi="Verdana"/>
                <w:b/>
                <w:sz w:val="24"/>
                <w:szCs w:val="24"/>
                <w:vertAlign w:val="subscript"/>
              </w:rPr>
              <w:t>10</w:t>
            </w:r>
          </w:p>
        </w:tc>
      </w:tr>
      <w:tr w:rsidR="001A3949" w:rsidRPr="00307856" w:rsidTr="00FB00EF">
        <w:trPr>
          <w:trHeight w:val="1132"/>
        </w:trPr>
        <w:tc>
          <w:tcPr>
            <w:tcW w:w="2311" w:type="dxa"/>
            <w:tcBorders>
              <w:bottom w:val="threeDEmboss" w:sz="24" w:space="0" w:color="auto"/>
            </w:tcBorders>
            <w:vAlign w:val="bottom"/>
          </w:tcPr>
          <w:p w:rsidR="001A3949" w:rsidRPr="00307856" w:rsidRDefault="001A3949" w:rsidP="00FB00EF">
            <w:pPr>
              <w:rPr>
                <w:rFonts w:ascii="Verdana" w:hAnsi="Verdana"/>
                <w:b/>
                <w:sz w:val="24"/>
                <w:szCs w:val="24"/>
                <w:vertAlign w:val="subscript"/>
              </w:rPr>
            </w:pPr>
            <w:r w:rsidRPr="00307856">
              <w:rPr>
                <w:rFonts w:ascii="Verdana" w:hAnsi="Verdana"/>
                <w:b/>
                <w:sz w:val="24"/>
                <w:szCs w:val="24"/>
              </w:rPr>
              <w:t>P</w:t>
            </w:r>
            <w:r w:rsidRPr="00307856">
              <w:rPr>
                <w:rFonts w:ascii="Verdana" w:hAnsi="Verdana"/>
                <w:b/>
                <w:sz w:val="24"/>
                <w:szCs w:val="24"/>
                <w:vertAlign w:val="subscript"/>
              </w:rPr>
              <w:t>15</w:t>
            </w:r>
          </w:p>
        </w:tc>
        <w:tc>
          <w:tcPr>
            <w:tcW w:w="2314" w:type="dxa"/>
            <w:tcBorders>
              <w:bottom w:val="threeDEmboss" w:sz="24" w:space="0" w:color="auto"/>
            </w:tcBorders>
            <w:vAlign w:val="bottom"/>
          </w:tcPr>
          <w:p w:rsidR="001A3949" w:rsidRPr="00307856" w:rsidRDefault="001A3949" w:rsidP="00FB00EF">
            <w:pPr>
              <w:rPr>
                <w:rFonts w:ascii="Verdana" w:hAnsi="Verdana"/>
                <w:b/>
                <w:sz w:val="18"/>
                <w:szCs w:val="18"/>
                <w:vertAlign w:val="subscript"/>
              </w:rPr>
            </w:pPr>
            <w:r w:rsidRPr="00307856">
              <w:rPr>
                <w:rFonts w:ascii="Verdana" w:hAnsi="Verdana"/>
                <w:b/>
                <w:sz w:val="24"/>
                <w:szCs w:val="24"/>
              </w:rPr>
              <w:t>Si</w:t>
            </w:r>
            <w:r w:rsidRPr="00307856">
              <w:rPr>
                <w:rFonts w:ascii="Verdana" w:hAnsi="Verdana"/>
                <w:b/>
                <w:sz w:val="18"/>
                <w:szCs w:val="18"/>
                <w:vertAlign w:val="subscript"/>
              </w:rPr>
              <w:t>14</w:t>
            </w:r>
          </w:p>
        </w:tc>
      </w:tr>
    </w:tbl>
    <w:p w:rsidR="001A3949" w:rsidRPr="00031593" w:rsidRDefault="001A3949" w:rsidP="00C93077">
      <w:pPr>
        <w:rPr>
          <w:rFonts w:ascii="Verdana" w:hAnsi="Verdana"/>
          <w:b/>
          <w:sz w:val="18"/>
          <w:szCs w:val="18"/>
        </w:rPr>
      </w:pPr>
      <w:r w:rsidRPr="00C05812">
        <w:rPr>
          <w:rFonts w:ascii="Verdana" w:hAnsi="Verdana"/>
          <w:b/>
          <w:sz w:val="18"/>
          <w:szCs w:val="18"/>
        </w:rPr>
        <w:t>5</w:t>
      </w:r>
      <w:r w:rsidRPr="005B2DF6">
        <w:rPr>
          <w:rFonts w:ascii="Verdana" w:hAnsi="Verdana"/>
          <w:sz w:val="18"/>
          <w:szCs w:val="18"/>
        </w:rPr>
        <w:t>. Aşağıda verilen elementlerin</w:t>
      </w:r>
      <w:r>
        <w:rPr>
          <w:rFonts w:ascii="Verdana" w:hAnsi="Verdana"/>
          <w:sz w:val="18"/>
          <w:szCs w:val="18"/>
        </w:rPr>
        <w:t xml:space="preserve"> elektron dizilimlerini el</w:t>
      </w:r>
      <w:r w:rsidRPr="00FB00EF">
        <w:rPr>
          <w:rFonts w:ascii="Verdana" w:hAnsi="Verdana"/>
          <w:sz w:val="18"/>
          <w:szCs w:val="18"/>
        </w:rPr>
        <w:t xml:space="preserve"> yaparak, oktet kuralına mı yoksa dublet kuralına mı uyduklarını belirtiniz.</w:t>
      </w:r>
      <w:r w:rsidRPr="00031593">
        <w:t xml:space="preserve"> </w:t>
      </w:r>
      <w:r w:rsidRPr="00031593">
        <w:rPr>
          <w:rFonts w:ascii="Verdana" w:hAnsi="Verdana"/>
          <w:b/>
          <w:sz w:val="18"/>
          <w:szCs w:val="18"/>
        </w:rPr>
        <w:t>(8p)</w:t>
      </w:r>
    </w:p>
    <w:p w:rsidR="001A3949" w:rsidRPr="00FB00EF" w:rsidRDefault="001A3949" w:rsidP="00C93077">
      <w:pPr>
        <w:rPr>
          <w:rFonts w:ascii="Verdana" w:hAnsi="Verdana"/>
          <w:sz w:val="18"/>
          <w:szCs w:val="18"/>
        </w:rPr>
      </w:pP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8" type="#_x0000_t106" style="position:absolute;margin-left:125.65pt;margin-top:5.3pt;width:161.25pt;height:112.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" adj="-2929,3295" strokeweight="2.25pt">
            <v:stroke joinstyle="miter"/>
            <v:textbox>
              <w:txbxContent>
                <w:p w:rsidR="001A3949" w:rsidRPr="00FB00EF" w:rsidRDefault="001A3949" w:rsidP="00FB00EF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Yakını iyi göremiyorsunuz   ama uzağı net görebiliyorsunuz.    Size gözlük yazmak zorundayım….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29" type="#_x0000_t75" style="position:absolute;margin-left:294.95pt;margin-top:.8pt;width:81pt;height:104.25pt;z-index:-251661312;visibility:visible;mso-position-horizontal-relative:margin">
            <v:imagedata r:id="rId8" o:title="" cropright="40773f"/>
            <w10:wrap anchorx="margin"/>
          </v:shape>
        </w:pict>
      </w:r>
      <w:r>
        <w:rPr>
          <w:rFonts w:ascii="Verdana" w:hAnsi="Verdana"/>
          <w:b/>
          <w:sz w:val="20"/>
          <w:szCs w:val="20"/>
        </w:rPr>
        <w:t xml:space="preserve">   </w:t>
      </w:r>
      <w:r>
        <w:rPr>
          <w:rFonts w:ascii="Verdana" w:hAnsi="Verdana"/>
          <w:b/>
          <w:sz w:val="18"/>
          <w:szCs w:val="18"/>
        </w:rPr>
        <w:t xml:space="preserve">     6.</w:t>
      </w: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</w:p>
    <w:p w:rsidR="001A3949" w:rsidRDefault="001A3949" w:rsidP="00C93077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(6</w:t>
      </w:r>
      <w:r w:rsidRPr="00031593">
        <w:rPr>
          <w:rFonts w:ascii="Verdana" w:hAnsi="Verdana"/>
          <w:b/>
          <w:sz w:val="18"/>
          <w:szCs w:val="18"/>
        </w:rPr>
        <w:t>p)</w:t>
      </w:r>
    </w:p>
    <w:p w:rsidR="001A3949" w:rsidRPr="00FB00EF" w:rsidRDefault="001A3949" w:rsidP="00FB00EF">
      <w:pPr>
        <w:rPr>
          <w:rFonts w:ascii="Verdana" w:hAnsi="Verdana"/>
          <w:sz w:val="18"/>
          <w:szCs w:val="18"/>
        </w:rPr>
      </w:pPr>
      <w:r w:rsidRPr="00FB00EF">
        <w:rPr>
          <w:rFonts w:ascii="Verdana" w:hAnsi="Verdana"/>
          <w:sz w:val="18"/>
          <w:szCs w:val="18"/>
        </w:rPr>
        <w:t xml:space="preserve">Uzun zamandır gözlerinden şikâyetçi olan </w:t>
      </w:r>
      <w:r>
        <w:rPr>
          <w:rFonts w:ascii="Verdana" w:hAnsi="Verdana"/>
          <w:sz w:val="18"/>
          <w:szCs w:val="18"/>
        </w:rPr>
        <w:t xml:space="preserve">Hüseyin öğretmen </w:t>
      </w:r>
      <w:r w:rsidRPr="00FB00EF">
        <w:rPr>
          <w:rFonts w:ascii="Verdana" w:hAnsi="Verdana"/>
          <w:sz w:val="18"/>
          <w:szCs w:val="18"/>
        </w:rPr>
        <w:t xml:space="preserve"> göz doktoruna gidip muayene oluyor. </w:t>
      </w:r>
    </w:p>
    <w:p w:rsidR="001A3949" w:rsidRDefault="001A3949" w:rsidP="00FB00EF">
      <w:pPr>
        <w:rPr>
          <w:rFonts w:ascii="Verdana" w:hAnsi="Verdana"/>
          <w:sz w:val="18"/>
          <w:szCs w:val="18"/>
        </w:rPr>
      </w:pPr>
      <w:r w:rsidRPr="00FB00EF">
        <w:rPr>
          <w:rFonts w:ascii="Verdana" w:hAnsi="Verdana"/>
          <w:sz w:val="18"/>
          <w:szCs w:val="18"/>
        </w:rPr>
        <w:t xml:space="preserve">Doktor </w:t>
      </w:r>
      <w:r>
        <w:rPr>
          <w:rFonts w:ascii="Verdana" w:hAnsi="Verdana"/>
          <w:sz w:val="18"/>
          <w:szCs w:val="18"/>
        </w:rPr>
        <w:t xml:space="preserve">Hüseyin öğretmenin   gözlerinde hangi göz kusuru  olduğunu </w:t>
      </w:r>
      <w:r w:rsidRPr="00FB00EF">
        <w:rPr>
          <w:rFonts w:ascii="Verdana" w:hAnsi="Verdana"/>
          <w:sz w:val="18"/>
          <w:szCs w:val="18"/>
        </w:rPr>
        <w:t xml:space="preserve"> tespit etmiştir?</w:t>
      </w:r>
      <w:r>
        <w:rPr>
          <w:rFonts w:ascii="Verdana" w:hAnsi="Verdana"/>
          <w:sz w:val="18"/>
          <w:szCs w:val="18"/>
        </w:rPr>
        <w:t>...........................</w:t>
      </w:r>
    </w:p>
    <w:p w:rsidR="001A3949" w:rsidRPr="00FB00EF" w:rsidRDefault="001A3949" w:rsidP="00FB00EF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Doktor ayrıca hangi tür mercek özelliğine sahip gözlük yazmıştır?...........................................</w:t>
      </w:r>
    </w:p>
    <w:p w:rsidR="001A3949" w:rsidRPr="00FB00EF" w:rsidRDefault="001A3949" w:rsidP="00C93077">
      <w:pPr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7</w:t>
      </w:r>
      <w:r w:rsidRPr="00FB00EF">
        <w:rPr>
          <w:rFonts w:ascii="Verdana" w:hAnsi="Verdana"/>
          <w:sz w:val="18"/>
          <w:szCs w:val="18"/>
        </w:rPr>
        <w:t xml:space="preserve">. </w:t>
      </w:r>
      <w:r w:rsidRPr="00FB00EF">
        <w:rPr>
          <w:rFonts w:ascii="Verdana" w:hAnsi="Verdana"/>
          <w:bCs/>
          <w:sz w:val="18"/>
          <w:szCs w:val="18"/>
        </w:rPr>
        <w:t>Aşağıda verilen karışımların çeşitlerini karşıla</w:t>
      </w:r>
      <w:r>
        <w:rPr>
          <w:rFonts w:ascii="Verdana" w:hAnsi="Verdana"/>
          <w:bCs/>
          <w:sz w:val="18"/>
          <w:szCs w:val="18"/>
        </w:rPr>
        <w:t>rına (X) koyarak gösteriniz.</w:t>
      </w:r>
      <w:r w:rsidRPr="00031593">
        <w:rPr>
          <w:rFonts w:ascii="Verdana" w:hAnsi="Verdana"/>
          <w:b/>
          <w:bCs/>
          <w:sz w:val="18"/>
          <w:szCs w:val="18"/>
        </w:rPr>
        <w:t>(10p)</w:t>
      </w:r>
    </w:p>
    <w:tbl>
      <w:tblPr>
        <w:tblW w:w="4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5"/>
        <w:gridCol w:w="1375"/>
        <w:gridCol w:w="1585"/>
      </w:tblGrid>
      <w:tr w:rsidR="001A3949" w:rsidRPr="00307856" w:rsidTr="00307856">
        <w:trPr>
          <w:trHeight w:val="426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bCs/>
                <w:sz w:val="18"/>
                <w:szCs w:val="18"/>
              </w:rPr>
              <w:t>KARIŞIM ÖRNEĞİ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bCs/>
                <w:sz w:val="18"/>
                <w:szCs w:val="18"/>
              </w:rPr>
              <w:t>HOMOJEN KARIŞIM</w:t>
            </w: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bCs/>
                <w:sz w:val="18"/>
                <w:szCs w:val="18"/>
              </w:rPr>
              <w:t>HETEROJEN KARIŞIM</w:t>
            </w:r>
          </w:p>
        </w:tc>
      </w:tr>
      <w:tr w:rsidR="001A3949" w:rsidRPr="00307856" w:rsidTr="00307856">
        <w:trPr>
          <w:trHeight w:val="304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Çamurlu su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304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Hava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304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Süt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379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Kolonya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Türk kahvesi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Ayran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Maden suyu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 xml:space="preserve">Zeytinyağı-su 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 xml:space="preserve">Bronz 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208"/>
        </w:trPr>
        <w:tc>
          <w:tcPr>
            <w:tcW w:w="153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07856">
              <w:rPr>
                <w:rFonts w:ascii="Verdana" w:hAnsi="Verdana"/>
                <w:bCs/>
                <w:sz w:val="18"/>
                <w:szCs w:val="18"/>
              </w:rPr>
              <w:t>Tuzlu su</w:t>
            </w:r>
          </w:p>
        </w:tc>
        <w:tc>
          <w:tcPr>
            <w:tcW w:w="137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1585" w:type="dxa"/>
          </w:tcPr>
          <w:p w:rsidR="001A3949" w:rsidRPr="00307856" w:rsidRDefault="001A3949" w:rsidP="00C93077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:rsidR="001A3949" w:rsidRDefault="001A3949" w:rsidP="00C93077">
      <w:r>
        <w:rPr>
          <w:noProof/>
          <w:lang w:eastAsia="tr-TR"/>
        </w:rPr>
        <w:pict>
          <v:shape id="Resim 21" o:spid="_x0000_s1030" type="#_x0000_t75" alt="http://testleri.gen.tr/wp-content/uploads/2015/08/152.15.png" style="position:absolute;margin-left:7.7pt;margin-top:47.3pt;width:207.75pt;height:124.5pt;z-index:-251655168;visibility:visible;mso-position-horizontal-relative:text;mso-position-vertical-relative:text" wrapcoords="-78 0 -78 21470 21600 21470 21600 0 -78 0">
            <v:imagedata r:id="rId9" o:title=""/>
            <w10:wrap type="tight"/>
          </v:shape>
        </w:pict>
      </w:r>
      <w:r>
        <w:rPr>
          <w:rFonts w:ascii="Verdana" w:hAnsi="Verdana"/>
          <w:b/>
          <w:sz w:val="18"/>
          <w:szCs w:val="18"/>
        </w:rPr>
        <w:t>8.</w:t>
      </w:r>
      <w:r w:rsidRPr="00FF5AD3">
        <w:t xml:space="preserve"> </w:t>
      </w:r>
      <w:r>
        <w:t>Aşağıda verilen grafiğe göre K ,L, M ve N  taneciklerinin elektron ve proton sayılarını göz önüne alarak iyon yüklerini bulunuz. Anyon , katyon ve nötr olarak belirtiniz.</w:t>
      </w:r>
    </w:p>
    <w:p w:rsidR="001A3949" w:rsidRPr="00031593" w:rsidRDefault="001A3949" w:rsidP="00C93077">
      <w:pPr>
        <w:rPr>
          <w:b/>
        </w:rPr>
      </w:pPr>
      <w:r w:rsidRPr="00031593">
        <w:rPr>
          <w:b/>
        </w:rPr>
        <w:t xml:space="preserve">   </w:t>
      </w: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b/>
          <w:sz w:val="18"/>
          <w:szCs w:val="18"/>
        </w:rPr>
      </w:pPr>
    </w:p>
    <w:p w:rsidR="001A3949" w:rsidRDefault="001A3949" w:rsidP="0013330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9. </w:t>
      </w:r>
      <w:r w:rsidRPr="00754E4A">
        <w:rPr>
          <w:rFonts w:ascii="Verdana" w:hAnsi="Verdana"/>
          <w:sz w:val="18"/>
          <w:szCs w:val="18"/>
        </w:rPr>
        <w:t xml:space="preserve">Aşağıda 1 numaralı  </w:t>
      </w:r>
      <w:r w:rsidRPr="00264790">
        <w:rPr>
          <w:rFonts w:ascii="Verdana" w:hAnsi="Verdana"/>
          <w:b/>
          <w:sz w:val="18"/>
          <w:szCs w:val="18"/>
          <w:u w:val="single"/>
        </w:rPr>
        <w:t>özdeş tuğlalarla</w:t>
      </w:r>
      <w:r w:rsidRPr="00754E4A">
        <w:rPr>
          <w:rFonts w:ascii="Verdana" w:hAnsi="Verdana"/>
          <w:sz w:val="18"/>
          <w:szCs w:val="18"/>
        </w:rPr>
        <w:t xml:space="preserve"> oluşturulan şekiller 2 numaralı şekle dönüştürüldüğünde </w:t>
      </w:r>
      <w:r w:rsidRPr="00264790">
        <w:rPr>
          <w:rFonts w:ascii="Verdana" w:hAnsi="Verdana"/>
          <w:b/>
          <w:sz w:val="18"/>
          <w:szCs w:val="18"/>
          <w:u w:val="single"/>
        </w:rPr>
        <w:t>katı basıncındaki değişikliği sebebiyle</w:t>
      </w:r>
      <w:r w:rsidRPr="00754E4A">
        <w:rPr>
          <w:rFonts w:ascii="Verdana" w:hAnsi="Verdana"/>
          <w:sz w:val="18"/>
          <w:szCs w:val="18"/>
        </w:rPr>
        <w:t xml:space="preserve"> birlikte açıklayınız.</w:t>
      </w:r>
    </w:p>
    <w:p w:rsidR="001A3949" w:rsidRPr="00031593" w:rsidRDefault="001A3949" w:rsidP="00133300">
      <w:pPr>
        <w:rPr>
          <w:rFonts w:ascii="Verdana" w:hAnsi="Verdana"/>
          <w:b/>
          <w:sz w:val="18"/>
          <w:szCs w:val="18"/>
        </w:rPr>
      </w:pPr>
      <w:r>
        <w:rPr>
          <w:noProof/>
          <w:lang w:eastAsia="tr-TR"/>
        </w:rPr>
        <w:pict>
          <v:shape id="Resim 22" o:spid="_x0000_s1031" type="#_x0000_t75" style="position:absolute;margin-left:157.7pt;margin-top:.85pt;width:66.25pt;height:91.5pt;z-index:-251654144;visibility:visible" wrapcoords="-245 0 -245 21423 21600 21423 21600 0 -245 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Resim 19" o:spid="_x0000_s1032" type="#_x0000_t75" style="position:absolute;margin-left:36.95pt;margin-top:15.1pt;width:89.25pt;height:76.5pt;z-index:-251657216;visibility:visible" wrapcoords="-182 0 -182 21388 21600 21388 21600 0 -182 0">
            <v:imagedata r:id="rId11" o:title="" croptop="9582f" cropbottom="8155f" cropright="35260f"/>
            <w10:wrap type="tight"/>
          </v:shape>
        </w:pict>
      </w: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10 p)</w:t>
      </w:r>
    </w:p>
    <w:p w:rsidR="001A3949" w:rsidRPr="00754E4A" w:rsidRDefault="001A3949" w:rsidP="00133300">
      <w:pPr>
        <w:rPr>
          <w:rFonts w:ascii="Verdana" w:hAnsi="Verdana"/>
          <w:sz w:val="18"/>
          <w:szCs w:val="18"/>
        </w:rPr>
      </w:pPr>
    </w:p>
    <w:p w:rsidR="001A3949" w:rsidRDefault="001A3949" w:rsidP="00133300"/>
    <w:p w:rsidR="001A3949" w:rsidRDefault="001A3949" w:rsidP="00133300"/>
    <w:p w:rsidR="001A3949" w:rsidRDefault="001A3949" w:rsidP="00133300">
      <w:r>
        <w:t xml:space="preserve">                                  </w:t>
      </w:r>
    </w:p>
    <w:p w:rsidR="001A3949" w:rsidRDefault="001A3949" w:rsidP="00133300">
      <w:r>
        <w:t>Katı basıncı ………………..Çünkü ………………………………………</w:t>
      </w:r>
    </w:p>
    <w:p w:rsidR="001A3949" w:rsidRDefault="001A3949" w:rsidP="00133300">
      <w:r>
        <w:rPr>
          <w:noProof/>
          <w:lang w:eastAsia="tr-TR"/>
        </w:rPr>
        <w:pict>
          <v:shape id="Resim 20" o:spid="_x0000_s1033" type="#_x0000_t75" style="position:absolute;margin-left:33.95pt;margin-top:.4pt;width:198pt;height:82.5pt;z-index:-251656192;visibility:visible" wrapcoords="-82 0 -82 21404 21600 21404 21600 0 -82 0">
            <v:imagedata r:id="rId12" o:title="" cropbottom="9296f"/>
            <w10:wrap type="tight"/>
          </v:shape>
        </w:pict>
      </w:r>
      <w:r>
        <w:t xml:space="preserve">             </w:t>
      </w:r>
    </w:p>
    <w:p w:rsidR="001A3949" w:rsidRDefault="001A3949" w:rsidP="00133300">
      <w:r>
        <w:t xml:space="preserve">                                        </w:t>
      </w:r>
    </w:p>
    <w:p w:rsidR="001A3949" w:rsidRDefault="001A3949" w:rsidP="00133300"/>
    <w:p w:rsidR="001A3949" w:rsidRDefault="001A3949" w:rsidP="00133300"/>
    <w:p w:rsidR="001A3949" w:rsidRDefault="001A3949" w:rsidP="00133300">
      <w:r>
        <w:t xml:space="preserve">Katı </w:t>
      </w:r>
      <w:r w:rsidRPr="00754E4A">
        <w:t>basıncı …………</w:t>
      </w:r>
      <w:r>
        <w:t>….</w:t>
      </w:r>
      <w:r w:rsidRPr="00754E4A">
        <w:t>…….Çünkü ………………………………………</w:t>
      </w:r>
    </w:p>
    <w:p w:rsidR="001A3949" w:rsidRDefault="001A3949" w:rsidP="00133300">
      <w:pPr>
        <w:rPr>
          <w:rFonts w:ascii="Verdana" w:hAnsi="Verdana"/>
          <w:sz w:val="18"/>
          <w:szCs w:val="18"/>
        </w:rPr>
      </w:pPr>
      <w:r w:rsidRPr="00264790">
        <w:rPr>
          <w:b/>
        </w:rPr>
        <w:t>10.</w:t>
      </w:r>
      <w:r>
        <w:t xml:space="preserve"> </w:t>
      </w:r>
      <w:r w:rsidRPr="00754E4A">
        <w:rPr>
          <w:rFonts w:ascii="Verdana" w:hAnsi="Verdana"/>
          <w:sz w:val="18"/>
          <w:szCs w:val="18"/>
        </w:rPr>
        <w:t>Aşağıda verilen karışımları en uygun ayırma yöntemleriyle nasıl ay</w:t>
      </w:r>
      <w:r>
        <w:rPr>
          <w:rFonts w:ascii="Verdana" w:hAnsi="Verdana"/>
          <w:sz w:val="18"/>
          <w:szCs w:val="18"/>
        </w:rPr>
        <w:t>ıracağımızı kısaca açıklayalım.</w:t>
      </w:r>
    </w:p>
    <w:p w:rsidR="001A3949" w:rsidRPr="00031593" w:rsidRDefault="001A3949" w:rsidP="00133300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10 p)</w:t>
      </w:r>
    </w:p>
    <w:tbl>
      <w:tblPr>
        <w:tblW w:w="5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2720"/>
      </w:tblGrid>
      <w:tr w:rsidR="001A3949" w:rsidRPr="00307856" w:rsidTr="00307856">
        <w:trPr>
          <w:trHeight w:val="637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 xml:space="preserve">KARIŞIMIN ADI 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07856">
              <w:rPr>
                <w:rFonts w:ascii="Verdana" w:hAnsi="Verdana"/>
                <w:b/>
                <w:sz w:val="18"/>
                <w:szCs w:val="18"/>
              </w:rPr>
              <w:t xml:space="preserve">AYIRMA YÖNTEMİ </w:t>
            </w:r>
          </w:p>
        </w:tc>
      </w:tr>
      <w:tr w:rsidR="001A3949" w:rsidRPr="00307856" w:rsidTr="00307856">
        <w:trPr>
          <w:trHeight w:val="601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Zeytin yağı –su karışımı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637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Etil alkol – su karışımı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601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Tuz – karabiber karışımı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637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>Demir –talaş karışımı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A3949" w:rsidRPr="00307856" w:rsidTr="00307856">
        <w:trPr>
          <w:trHeight w:val="601"/>
        </w:trPr>
        <w:tc>
          <w:tcPr>
            <w:tcW w:w="2547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07856">
              <w:rPr>
                <w:rFonts w:ascii="Verdana" w:hAnsi="Verdana"/>
                <w:sz w:val="18"/>
                <w:szCs w:val="18"/>
              </w:rPr>
              <w:t xml:space="preserve">Petrolün ayrıştırılması </w:t>
            </w:r>
          </w:p>
        </w:tc>
        <w:tc>
          <w:tcPr>
            <w:tcW w:w="2720" w:type="dxa"/>
          </w:tcPr>
          <w:p w:rsidR="001A3949" w:rsidRPr="00307856" w:rsidRDefault="001A3949" w:rsidP="0030785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A3949" w:rsidRPr="00754E4A" w:rsidRDefault="001A3949" w:rsidP="00133300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133300">
      <w:pPr>
        <w:rPr>
          <w:rFonts w:ascii="Verdana" w:hAnsi="Verdana"/>
          <w:b/>
          <w:sz w:val="18"/>
          <w:szCs w:val="18"/>
        </w:rPr>
      </w:pPr>
      <w:r>
        <w:rPr>
          <w:noProof/>
          <w:lang w:eastAsia="tr-TR"/>
        </w:rPr>
        <w:pict>
          <v:shape id="Resim 17" o:spid="_x0000_s1034" type="#_x0000_t75" style="position:absolute;margin-left:111.4pt;margin-top:.65pt;width:33.75pt;height:97.5pt;z-index:-251659264;visibility:visible" wrapcoords="-480 0 -480 21268 21600 21268 21600 0 -480 0">
            <v:imagedata r:id="rId13" o:title=""/>
            <w10:wrap type="tight"/>
          </v:shape>
        </w:pict>
      </w:r>
      <w:r>
        <w:rPr>
          <w:rFonts w:ascii="Verdana" w:hAnsi="Verdana"/>
          <w:b/>
          <w:sz w:val="18"/>
          <w:szCs w:val="18"/>
        </w:rPr>
        <w:t xml:space="preserve">   </w:t>
      </w:r>
      <w:r w:rsidRPr="00754E4A">
        <w:rPr>
          <w:rFonts w:ascii="Verdana" w:hAnsi="Verdana"/>
          <w:b/>
          <w:sz w:val="18"/>
          <w:szCs w:val="18"/>
        </w:rPr>
        <w:t>11.</w:t>
      </w:r>
    </w:p>
    <w:p w:rsidR="001A3949" w:rsidRPr="00754E4A" w:rsidRDefault="001A3949" w:rsidP="00133300">
      <w:pPr>
        <w:rPr>
          <w:rFonts w:ascii="Verdana" w:hAnsi="Verdana"/>
          <w:b/>
          <w:sz w:val="24"/>
          <w:szCs w:val="24"/>
        </w:rPr>
      </w:pPr>
      <w:r w:rsidRPr="00754E4A">
        <w:rPr>
          <w:rFonts w:ascii="Verdana" w:hAnsi="Verdana"/>
          <w:b/>
          <w:sz w:val="18"/>
          <w:szCs w:val="18"/>
        </w:rPr>
        <w:t xml:space="preserve">          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754E4A">
        <w:rPr>
          <w:rFonts w:ascii="Verdana" w:hAnsi="Verdana"/>
          <w:b/>
          <w:sz w:val="24"/>
          <w:szCs w:val="24"/>
        </w:rPr>
        <w:t xml:space="preserve">SÜMERDE </w:t>
      </w:r>
    </w:p>
    <w:p w:rsidR="001A3949" w:rsidRPr="00754E4A" w:rsidRDefault="001A3949" w:rsidP="00133300">
      <w:pPr>
        <w:rPr>
          <w:rFonts w:ascii="Verdana" w:hAnsi="Verdana"/>
          <w:b/>
          <w:sz w:val="24"/>
          <w:szCs w:val="24"/>
        </w:rPr>
      </w:pPr>
      <w:r w:rsidRPr="00754E4A">
        <w:rPr>
          <w:rFonts w:ascii="Verdana" w:hAnsi="Verdana"/>
          <w:b/>
          <w:sz w:val="24"/>
          <w:szCs w:val="24"/>
        </w:rPr>
        <w:t xml:space="preserve">              FEN</w:t>
      </w:r>
    </w:p>
    <w:p w:rsidR="001A3949" w:rsidRPr="00754E4A" w:rsidRDefault="001A3949" w:rsidP="00133300">
      <w:pPr>
        <w:rPr>
          <w:rFonts w:ascii="Verdana" w:hAnsi="Verdana"/>
          <w:b/>
          <w:sz w:val="24"/>
          <w:szCs w:val="24"/>
        </w:rPr>
      </w:pPr>
      <w:r w:rsidRPr="00754E4A">
        <w:rPr>
          <w:rFonts w:ascii="Verdana" w:hAnsi="Verdana"/>
          <w:b/>
          <w:sz w:val="24"/>
          <w:szCs w:val="24"/>
        </w:rPr>
        <w:t xml:space="preserve">   </w:t>
      </w:r>
      <w:r>
        <w:rPr>
          <w:rFonts w:ascii="Verdana" w:hAnsi="Verdana"/>
          <w:b/>
          <w:sz w:val="24"/>
          <w:szCs w:val="24"/>
        </w:rPr>
        <w:t xml:space="preserve">    </w:t>
      </w:r>
      <w:r w:rsidRPr="00754E4A">
        <w:rPr>
          <w:rFonts w:ascii="Verdana" w:hAnsi="Verdana"/>
          <w:b/>
          <w:sz w:val="24"/>
          <w:szCs w:val="24"/>
        </w:rPr>
        <w:t xml:space="preserve">BAŞKADIR </w:t>
      </w:r>
    </w:p>
    <w:p w:rsidR="001A3949" w:rsidRPr="00754E4A" w:rsidRDefault="001A3949" w:rsidP="00133300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13330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Düz aynanın önündeki </w:t>
      </w:r>
      <w:r w:rsidRPr="00754E4A">
        <w:rPr>
          <w:rFonts w:ascii="Verdana" w:hAnsi="Verdana"/>
          <w:sz w:val="18"/>
          <w:szCs w:val="18"/>
        </w:rPr>
        <w:t xml:space="preserve"> yazının görüntüsü</w:t>
      </w:r>
      <w:r>
        <w:rPr>
          <w:rFonts w:ascii="Verdana" w:hAnsi="Verdana"/>
          <w:sz w:val="18"/>
          <w:szCs w:val="18"/>
        </w:rPr>
        <w:t xml:space="preserve">nü çizerek </w:t>
      </w:r>
      <w:r w:rsidRPr="00754E4A">
        <w:rPr>
          <w:rFonts w:ascii="Verdana" w:hAnsi="Verdana"/>
          <w:sz w:val="18"/>
          <w:szCs w:val="18"/>
        </w:rPr>
        <w:t xml:space="preserve"> bulunuz.</w:t>
      </w:r>
      <w:r w:rsidRPr="00031593">
        <w:t xml:space="preserve"> </w:t>
      </w:r>
      <w:r>
        <w:rPr>
          <w:rFonts w:ascii="Verdana" w:hAnsi="Verdana"/>
          <w:b/>
          <w:sz w:val="18"/>
          <w:szCs w:val="18"/>
        </w:rPr>
        <w:t>(</w:t>
      </w:r>
      <w:r w:rsidRPr="00031593">
        <w:rPr>
          <w:rFonts w:ascii="Verdana" w:hAnsi="Verdana"/>
          <w:b/>
          <w:sz w:val="18"/>
          <w:szCs w:val="18"/>
        </w:rPr>
        <w:t>8p)</w:t>
      </w: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  <w:r>
        <w:rPr>
          <w:noProof/>
          <w:lang w:eastAsia="tr-TR"/>
        </w:rPr>
        <w:pict>
          <v:shape id="Resim 18" o:spid="_x0000_s1035" type="#_x0000_t75" style="position:absolute;margin-left:1.15pt;margin-top:53.1pt;width:231.75pt;height:101.25pt;z-index:-251658240;visibility:visible">
            <v:imagedata r:id="rId14" o:title=""/>
          </v:shape>
        </w:pict>
      </w:r>
      <w:r w:rsidRPr="00264790">
        <w:rPr>
          <w:rFonts w:ascii="Verdana" w:hAnsi="Verdana"/>
          <w:b/>
          <w:sz w:val="18"/>
          <w:szCs w:val="18"/>
        </w:rPr>
        <w:t>12.</w:t>
      </w:r>
      <w:r w:rsidRPr="00754E4A">
        <w:rPr>
          <w:rFonts w:ascii="Verdana" w:hAnsi="Verdana"/>
          <w:sz w:val="18"/>
          <w:szCs w:val="18"/>
        </w:rPr>
        <w:t xml:space="preserve"> İçinde su bulunan aşağıdaki  kap  1.durumdan 2.duruma dönüştürüldüğünde kap tabanlarında oluşan </w:t>
      </w:r>
      <w:r w:rsidRPr="00754E4A">
        <w:rPr>
          <w:rFonts w:ascii="Verdana" w:hAnsi="Verdana"/>
          <w:b/>
          <w:sz w:val="18"/>
          <w:szCs w:val="18"/>
          <w:u w:val="single"/>
        </w:rPr>
        <w:t xml:space="preserve">sıvı basıncı değişimini </w:t>
      </w:r>
      <w:r w:rsidRPr="00754E4A">
        <w:rPr>
          <w:rFonts w:ascii="Verdana" w:hAnsi="Verdana"/>
          <w:sz w:val="18"/>
          <w:szCs w:val="18"/>
        </w:rPr>
        <w:t xml:space="preserve"> ve yere etkiyen </w:t>
      </w:r>
      <w:r w:rsidRPr="00754E4A">
        <w:rPr>
          <w:rFonts w:ascii="Verdana" w:hAnsi="Verdana"/>
          <w:b/>
          <w:sz w:val="18"/>
          <w:szCs w:val="18"/>
          <w:u w:val="single"/>
        </w:rPr>
        <w:t>katı basıncı değişimini</w:t>
      </w:r>
      <w:r w:rsidRPr="00754E4A">
        <w:rPr>
          <w:rFonts w:ascii="Verdana" w:hAnsi="Verdana"/>
          <w:sz w:val="18"/>
          <w:szCs w:val="18"/>
        </w:rPr>
        <w:t xml:space="preserve">  </w:t>
      </w:r>
      <w:r w:rsidRPr="00754E4A">
        <w:rPr>
          <w:rFonts w:ascii="Verdana" w:hAnsi="Verdana"/>
          <w:b/>
          <w:sz w:val="18"/>
          <w:szCs w:val="18"/>
          <w:u w:val="single"/>
        </w:rPr>
        <w:t>sebebiyle</w:t>
      </w:r>
      <w:r>
        <w:rPr>
          <w:rFonts w:ascii="Verdana" w:hAnsi="Verdana"/>
          <w:sz w:val="18"/>
          <w:szCs w:val="18"/>
        </w:rPr>
        <w:t xml:space="preserve"> birlikte yazınız. </w:t>
      </w:r>
      <w:r w:rsidRPr="00031593">
        <w:rPr>
          <w:rFonts w:ascii="Verdana" w:hAnsi="Verdana"/>
          <w:b/>
          <w:sz w:val="18"/>
          <w:szCs w:val="18"/>
        </w:rPr>
        <w:t>(10p)</w:t>
      </w: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  <w:r w:rsidRPr="00754E4A">
        <w:rPr>
          <w:rFonts w:ascii="Verdana" w:hAnsi="Verdana"/>
          <w:sz w:val="18"/>
          <w:szCs w:val="18"/>
        </w:rPr>
        <w:t>Sıvı basıncı  …………..…………Çünkü………………………………..</w:t>
      </w:r>
    </w:p>
    <w:p w:rsidR="001A3949" w:rsidRPr="00754E4A" w:rsidRDefault="001A3949" w:rsidP="008230E8">
      <w:pPr>
        <w:rPr>
          <w:rFonts w:ascii="Verdana" w:hAnsi="Verdana"/>
          <w:sz w:val="18"/>
          <w:szCs w:val="18"/>
        </w:rPr>
      </w:pPr>
    </w:p>
    <w:p w:rsidR="001A3949" w:rsidRDefault="001A3949" w:rsidP="003153E6">
      <w:r w:rsidRPr="00754E4A">
        <w:rPr>
          <w:rFonts w:ascii="Verdana" w:hAnsi="Verdana"/>
          <w:sz w:val="18"/>
          <w:szCs w:val="18"/>
        </w:rPr>
        <w:t>Katı basıncı ……………………….Çünkü………………………………….</w:t>
      </w:r>
      <w:r w:rsidRPr="003153E6">
        <w:t xml:space="preserve"> </w:t>
      </w:r>
    </w:p>
    <w:p w:rsidR="001A3949" w:rsidRDefault="001A3949" w:rsidP="003153E6"/>
    <w:p w:rsidR="001A3949" w:rsidRDefault="001A3949" w:rsidP="003153E6">
      <w:bookmarkStart w:id="0" w:name="_GoBack"/>
      <w:bookmarkEnd w:id="0"/>
    </w:p>
    <w:p w:rsidR="001A3949" w:rsidRPr="003153E6" w:rsidRDefault="001A3949" w:rsidP="003153E6">
      <w:pPr>
        <w:rPr>
          <w:rFonts w:ascii="Verdana" w:hAnsi="Verdana"/>
          <w:b/>
          <w:i/>
          <w:sz w:val="18"/>
          <w:szCs w:val="18"/>
        </w:rPr>
      </w:pPr>
      <w:r>
        <w:t xml:space="preserve">                                                    </w:t>
      </w:r>
      <w:r w:rsidRPr="003153E6">
        <w:rPr>
          <w:b/>
          <w:i/>
        </w:rPr>
        <w:t xml:space="preserve">SONSUZ  </w:t>
      </w:r>
      <w:r w:rsidRPr="003153E6">
        <w:rPr>
          <w:rFonts w:ascii="Verdana" w:hAnsi="Verdana"/>
          <w:b/>
          <w:i/>
          <w:sz w:val="18"/>
          <w:szCs w:val="18"/>
        </w:rPr>
        <w:t xml:space="preserve">BAŞARILAR    </w:t>
      </w:r>
    </w:p>
    <w:p w:rsidR="001A3949" w:rsidRPr="003153E6" w:rsidRDefault="001A3949" w:rsidP="003153E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               …….</w:t>
      </w:r>
      <w:r w:rsidRPr="003153E6">
        <w:rPr>
          <w:rFonts w:ascii="Verdana" w:hAnsi="Verdana"/>
          <w:b/>
          <w:i/>
          <w:sz w:val="18"/>
          <w:szCs w:val="18"/>
        </w:rPr>
        <w:t xml:space="preserve">          </w:t>
      </w:r>
    </w:p>
    <w:p w:rsidR="001A3949" w:rsidRPr="00754E4A" w:rsidRDefault="001A3949" w:rsidP="003153E6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           </w:t>
      </w:r>
      <w:r w:rsidRPr="003153E6">
        <w:rPr>
          <w:rFonts w:ascii="Verdana" w:hAnsi="Verdana"/>
          <w:b/>
          <w:i/>
          <w:sz w:val="18"/>
          <w:szCs w:val="18"/>
        </w:rPr>
        <w:t>Fen Bilimleri Öğretmeni</w:t>
      </w:r>
      <w:r w:rsidRPr="003153E6">
        <w:rPr>
          <w:rFonts w:ascii="Verdana" w:hAnsi="Verdana"/>
          <w:sz w:val="18"/>
          <w:szCs w:val="18"/>
        </w:rPr>
        <w:t xml:space="preserve">   </w:t>
      </w:r>
    </w:p>
    <w:sectPr w:rsidR="001A3949" w:rsidRPr="00754E4A" w:rsidSect="007E08A2">
      <w:pgSz w:w="11906" w:h="16838"/>
      <w:pgMar w:top="624" w:right="680" w:bottom="851" w:left="851" w:header="709" w:footer="709" w:gutter="0"/>
      <w:cols w:num="2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6666E"/>
    <w:multiLevelType w:val="hybridMultilevel"/>
    <w:tmpl w:val="0312364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1CA5492"/>
    <w:multiLevelType w:val="hybridMultilevel"/>
    <w:tmpl w:val="79E25BC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84E"/>
    <w:rsid w:val="0002308E"/>
    <w:rsid w:val="0003019A"/>
    <w:rsid w:val="00031593"/>
    <w:rsid w:val="00035189"/>
    <w:rsid w:val="0009226F"/>
    <w:rsid w:val="00096295"/>
    <w:rsid w:val="000B1C0F"/>
    <w:rsid w:val="000C5CE0"/>
    <w:rsid w:val="000E3BDE"/>
    <w:rsid w:val="000E516C"/>
    <w:rsid w:val="00100521"/>
    <w:rsid w:val="00117A74"/>
    <w:rsid w:val="00133300"/>
    <w:rsid w:val="001366E3"/>
    <w:rsid w:val="001A3949"/>
    <w:rsid w:val="001A7DC6"/>
    <w:rsid w:val="00201A7D"/>
    <w:rsid w:val="00214DA9"/>
    <w:rsid w:val="002357A0"/>
    <w:rsid w:val="002508E7"/>
    <w:rsid w:val="0025383C"/>
    <w:rsid w:val="002550D6"/>
    <w:rsid w:val="00264790"/>
    <w:rsid w:val="002755EA"/>
    <w:rsid w:val="00287D81"/>
    <w:rsid w:val="002A6297"/>
    <w:rsid w:val="002E1D85"/>
    <w:rsid w:val="002F245C"/>
    <w:rsid w:val="00307856"/>
    <w:rsid w:val="003153E6"/>
    <w:rsid w:val="0033174F"/>
    <w:rsid w:val="003346DC"/>
    <w:rsid w:val="00335D8E"/>
    <w:rsid w:val="00353FF2"/>
    <w:rsid w:val="003A38D6"/>
    <w:rsid w:val="003F1BD2"/>
    <w:rsid w:val="003F78F0"/>
    <w:rsid w:val="00417669"/>
    <w:rsid w:val="00423DFE"/>
    <w:rsid w:val="00427994"/>
    <w:rsid w:val="00456D10"/>
    <w:rsid w:val="00486CC5"/>
    <w:rsid w:val="00492323"/>
    <w:rsid w:val="004C3BD6"/>
    <w:rsid w:val="004E687A"/>
    <w:rsid w:val="004F316A"/>
    <w:rsid w:val="00504A0A"/>
    <w:rsid w:val="0051346C"/>
    <w:rsid w:val="00534E7D"/>
    <w:rsid w:val="00547B15"/>
    <w:rsid w:val="0057182A"/>
    <w:rsid w:val="00587D1E"/>
    <w:rsid w:val="005A4060"/>
    <w:rsid w:val="005B2DF6"/>
    <w:rsid w:val="005F367A"/>
    <w:rsid w:val="00613AFD"/>
    <w:rsid w:val="006271EF"/>
    <w:rsid w:val="00681898"/>
    <w:rsid w:val="00695FD0"/>
    <w:rsid w:val="006A7B6D"/>
    <w:rsid w:val="00754E4A"/>
    <w:rsid w:val="0078730A"/>
    <w:rsid w:val="007A065E"/>
    <w:rsid w:val="007B216B"/>
    <w:rsid w:val="007C0B42"/>
    <w:rsid w:val="007E08A2"/>
    <w:rsid w:val="00813281"/>
    <w:rsid w:val="008230E8"/>
    <w:rsid w:val="00835221"/>
    <w:rsid w:val="00857B22"/>
    <w:rsid w:val="008821F0"/>
    <w:rsid w:val="008C73AB"/>
    <w:rsid w:val="00900A36"/>
    <w:rsid w:val="00931349"/>
    <w:rsid w:val="009816CA"/>
    <w:rsid w:val="0098230E"/>
    <w:rsid w:val="009828F7"/>
    <w:rsid w:val="009E71D4"/>
    <w:rsid w:val="00A004B2"/>
    <w:rsid w:val="00A55AFD"/>
    <w:rsid w:val="00A575C5"/>
    <w:rsid w:val="00A65FDC"/>
    <w:rsid w:val="00A85862"/>
    <w:rsid w:val="00A918DA"/>
    <w:rsid w:val="00A91D90"/>
    <w:rsid w:val="00AC4B3B"/>
    <w:rsid w:val="00B441A0"/>
    <w:rsid w:val="00B53119"/>
    <w:rsid w:val="00BA1502"/>
    <w:rsid w:val="00BA476E"/>
    <w:rsid w:val="00BE3CA4"/>
    <w:rsid w:val="00C05812"/>
    <w:rsid w:val="00C13A1B"/>
    <w:rsid w:val="00C21D5B"/>
    <w:rsid w:val="00C4084E"/>
    <w:rsid w:val="00C60A57"/>
    <w:rsid w:val="00C9112D"/>
    <w:rsid w:val="00C915C4"/>
    <w:rsid w:val="00C93077"/>
    <w:rsid w:val="00CB5C0A"/>
    <w:rsid w:val="00CE3E07"/>
    <w:rsid w:val="00D741AE"/>
    <w:rsid w:val="00D85FE5"/>
    <w:rsid w:val="00DC695E"/>
    <w:rsid w:val="00DD1017"/>
    <w:rsid w:val="00DE7CCC"/>
    <w:rsid w:val="00E03D43"/>
    <w:rsid w:val="00E178C9"/>
    <w:rsid w:val="00E52F65"/>
    <w:rsid w:val="00E644EE"/>
    <w:rsid w:val="00E9460B"/>
    <w:rsid w:val="00EF3296"/>
    <w:rsid w:val="00F96C4A"/>
    <w:rsid w:val="00FA6259"/>
    <w:rsid w:val="00FB00EF"/>
    <w:rsid w:val="00FB4B02"/>
    <w:rsid w:val="00FF4E23"/>
    <w:rsid w:val="00FF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2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08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99"/>
    <w:rsid w:val="00CE3E0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customStyle="1" w:styleId="PlainTable2">
    <w:name w:val="Plain Table 2"/>
    <w:uiPriority w:val="99"/>
    <w:rsid w:val="00CE3E07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6Colorful">
    <w:name w:val="Grid Table 6 Colorful"/>
    <w:uiPriority w:val="99"/>
    <w:rsid w:val="00CE3E0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501</Words>
  <Characters>2861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fatih</cp:lastModifiedBy>
  <cp:revision>13</cp:revision>
  <dcterms:created xsi:type="dcterms:W3CDTF">2016-03-10T21:21:00Z</dcterms:created>
  <dcterms:modified xsi:type="dcterms:W3CDTF">2016-03-15T18:46:00Z</dcterms:modified>
</cp:coreProperties>
</file>