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3CA" w:rsidRPr="00D87D07" w:rsidRDefault="00EE03CA" w:rsidP="00D87D07">
      <w:pPr>
        <w:pStyle w:val="NoSpacing"/>
      </w:pPr>
      <w:r w:rsidRPr="00D87D07">
        <w:t>1.ÜNİTE DPY SORULARI DENEMESİ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1.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8" o:spid="_x0000_i1025" type="#_x0000_t75" style="width:189.75pt;height:342.75pt;visibility:visible">
            <v:imagedata r:id="rId5" o:title=""/>
          </v:shape>
        </w:pic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6D3585">
        <w:rPr>
          <w:rFonts w:ascii="Times New Roman" w:hAnsi="Times New Roman"/>
          <w:sz w:val="16"/>
          <w:szCs w:val="16"/>
        </w:rPr>
        <w:t>2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5" o:spid="_x0000_i1026" type="#_x0000_t75" style="width:181.5pt;height:81.75pt;visibility:visible">
            <v:imagedata r:id="rId6" o:title=""/>
          </v:shape>
        </w:pic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3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3" o:spid="_x0000_i1027" type="#_x0000_t75" style="width:195pt;height:245.25pt;visibility:visible">
            <v:imagedata r:id="rId7" o:title=""/>
          </v:shape>
        </w:pict>
      </w:r>
    </w:p>
    <w:p w:rsidR="00EE03CA" w:rsidRPr="006D3585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4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2" o:spid="_x0000_i1028" type="#_x0000_t75" style="width:188.25pt;height:261pt;visibility:visible">
            <v:imagedata r:id="rId8" o:title=""/>
          </v:shape>
        </w:pict>
      </w:r>
    </w:p>
    <w:p w:rsidR="00EE03CA" w:rsidRPr="006D3585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5</w:t>
      </w:r>
    </w:p>
    <w:p w:rsidR="00EE03CA" w:rsidRPr="006D3585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4" o:spid="_x0000_i1029" type="#_x0000_t75" style="width:182.25pt;height:159pt;visibility:visible">
            <v:imagedata r:id="rId9" o:title=""/>
          </v:shape>
        </w:pic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6D3585">
        <w:rPr>
          <w:rFonts w:ascii="Times New Roman" w:hAnsi="Times New Roman"/>
          <w:sz w:val="16"/>
          <w:szCs w:val="16"/>
        </w:rPr>
        <w:t>6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24" o:spid="_x0000_i1030" type="#_x0000_t75" style="width:195.75pt;height:229.5pt;visibility:visible">
            <v:imagedata r:id="rId10" o:title=""/>
          </v:shape>
        </w:pic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</w:p>
    <w:p w:rsidR="00EE03CA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7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17" o:spid="_x0000_i1031" type="#_x0000_t75" style="width:186.75pt;height:280.5pt;visibility:visible">
            <v:imagedata r:id="rId11" o:title=""/>
          </v:shape>
        </w:pic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8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7" o:spid="_x0000_i1032" type="#_x0000_t75" style="width:183pt;height:195pt;visibility:visible">
            <v:imagedata r:id="rId12" o:title=""/>
          </v:shape>
        </w:pic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9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27" o:spid="_x0000_i1033" type="#_x0000_t75" style="width:185.25pt;height:189pt;visibility:visible">
            <v:imagedata r:id="rId13" o:title=""/>
          </v:shape>
        </w:pic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</w:p>
    <w:p w:rsidR="00EE03CA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10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8" o:spid="_x0000_i1034" type="#_x0000_t75" style="width:187.5pt;height:267pt;visibility:visible">
            <v:imagedata r:id="rId14" o:title=""/>
          </v:shape>
        </w:pict>
      </w:r>
    </w:p>
    <w:p w:rsidR="00EE03CA" w:rsidRPr="006D3585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11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9" o:spid="_x0000_i1035" type="#_x0000_t75" style="width:183.75pt;height:103.5pt;visibility:visible">
            <v:imagedata r:id="rId15" o:title=""/>
          </v:shape>
        </w:pict>
      </w:r>
    </w:p>
    <w:p w:rsidR="00EE03CA" w:rsidRPr="006D3585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12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11" o:spid="_x0000_i1036" type="#_x0000_t75" style="width:183.75pt;height:134.25pt;visibility:visible">
            <v:imagedata r:id="rId16" o:title=""/>
          </v:shape>
        </w:pic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13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14" o:spid="_x0000_i1037" type="#_x0000_t75" style="width:189pt;height:135pt;visibility:visible">
            <v:imagedata r:id="rId17" o:title=""/>
          </v:shape>
        </w:pic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21" o:spid="_x0000_i1038" type="#_x0000_t75" style="width:207.75pt;height:246.75pt;visibility:visible">
            <v:imagedata r:id="rId18" o:title=""/>
          </v:shape>
        </w:pic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15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20" o:spid="_x0000_i1039" type="#_x0000_t75" style="width:186pt;height:175.5pt;visibility:visible">
            <v:imagedata r:id="rId19" o:title=""/>
          </v:shape>
        </w:pic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16</w:t>
      </w:r>
    </w:p>
    <w:p w:rsidR="00EE03CA" w:rsidRPr="006D3585" w:rsidRDefault="00EE03CA">
      <w:pPr>
        <w:rPr>
          <w:rFonts w:ascii="Times New Roman" w:hAnsi="Times New Roman"/>
          <w:sz w:val="16"/>
          <w:szCs w:val="16"/>
        </w:rPr>
      </w:pPr>
    </w:p>
    <w:p w:rsidR="00EE03CA" w:rsidRPr="006D3585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12" o:spid="_x0000_i1040" type="#_x0000_t75" style="width:193.5pt;height:214.5pt;visibility:visible">
            <v:imagedata r:id="rId20" o:title=""/>
          </v:shape>
        </w:pic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</w:p>
    <w:p w:rsidR="00EE03CA" w:rsidRDefault="00EE03CA">
      <w:pPr>
        <w:rPr>
          <w:rFonts w:ascii="Times New Roman" w:hAnsi="Times New Roman"/>
          <w:sz w:val="16"/>
          <w:szCs w:val="16"/>
        </w:rPr>
      </w:pPr>
    </w:p>
    <w:p w:rsidR="00EE03CA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17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13" o:spid="_x0000_i1041" type="#_x0000_t75" style="width:192.75pt;height:126.75pt;visibility:visible">
            <v:imagedata r:id="rId21" o:title=""/>
          </v:shape>
        </w:pic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29" o:spid="_x0000_i1042" type="#_x0000_t75" style="width:214.5pt;height:280.5pt;visibility:visible">
            <v:imagedata r:id="rId22" o:title=""/>
          </v:shape>
        </w:pic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25" o:spid="_x0000_i1043" type="#_x0000_t75" style="width:210pt;height:294.75pt;visibility:visible">
            <v:imagedata r:id="rId23" o:title=""/>
          </v:shape>
        </w:pic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28" o:spid="_x0000_i1044" type="#_x0000_t75" style="width:198pt;height:327.75pt;visibility:visible">
            <v:imagedata r:id="rId24" o:title=""/>
          </v:shape>
        </w:pict>
      </w:r>
    </w:p>
    <w:p w:rsidR="00EE03CA" w:rsidRPr="006D3585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21</w:t>
      </w:r>
    </w:p>
    <w:p w:rsidR="00EE03CA" w:rsidRPr="006D3585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10" o:spid="_x0000_i1045" type="#_x0000_t75" style="width:182.25pt;height:234.75pt;visibility:visible">
            <v:imagedata r:id="rId25" o:title=""/>
          </v:shape>
        </w:pict>
      </w:r>
    </w:p>
    <w:p w:rsidR="00EE03CA" w:rsidRPr="006D3585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22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15" o:spid="_x0000_i1046" type="#_x0000_t75" style="width:186.75pt;height:141.75pt;visibility:visible">
            <v:imagedata r:id="rId26" o:title=""/>
          </v:shape>
        </w:pict>
      </w:r>
    </w:p>
    <w:p w:rsidR="00EE03CA" w:rsidRPr="006D3585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23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19" o:spid="_x0000_i1047" type="#_x0000_t75" style="width:186pt;height:231pt;visibility:visible">
            <v:imagedata r:id="rId27" o:title=""/>
          </v:shape>
        </w:pict>
      </w:r>
    </w:p>
    <w:p w:rsidR="00EE03CA" w:rsidRPr="006D3585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24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22" o:spid="_x0000_i1048" type="#_x0000_t75" style="width:185.25pt;height:172.5pt;visibility:visible">
            <v:imagedata r:id="rId28" o:title=""/>
          </v:shape>
        </w:pic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25</w: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  <w:r w:rsidRPr="00C90044">
        <w:rPr>
          <w:rFonts w:ascii="Times New Roman" w:hAnsi="Times New Roman"/>
          <w:noProof/>
          <w:sz w:val="16"/>
          <w:szCs w:val="16"/>
          <w:lang w:eastAsia="tr-TR"/>
        </w:rPr>
        <w:pict>
          <v:shape id="Resim 30" o:spid="_x0000_i1049" type="#_x0000_t75" style="width:187.5pt;height:165.75pt;visibility:visible">
            <v:imagedata r:id="rId29" o:title=""/>
          </v:shape>
        </w:pict>
      </w:r>
    </w:p>
    <w:p w:rsidR="00EE03CA" w:rsidRDefault="00EE03CA">
      <w:pPr>
        <w:rPr>
          <w:rFonts w:ascii="Times New Roman" w:hAnsi="Times New Roman"/>
          <w:sz w:val="16"/>
          <w:szCs w:val="16"/>
        </w:rPr>
      </w:pPr>
    </w:p>
    <w:p w:rsidR="00EE03CA" w:rsidRPr="006D3585" w:rsidRDefault="00EE03CA">
      <w:pPr>
        <w:rPr>
          <w:rFonts w:ascii="Times New Roman" w:hAnsi="Times New Roman"/>
          <w:sz w:val="16"/>
          <w:szCs w:val="16"/>
        </w:rPr>
      </w:pPr>
    </w:p>
    <w:sectPr w:rsidR="00EE03CA" w:rsidRPr="006D3585" w:rsidSect="00D87D07">
      <w:pgSz w:w="11906" w:h="16838"/>
      <w:pgMar w:top="720" w:right="720" w:bottom="720" w:left="720" w:header="709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E25995"/>
    <w:multiLevelType w:val="hybridMultilevel"/>
    <w:tmpl w:val="ECAE979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4E56"/>
    <w:rsid w:val="00014AB1"/>
    <w:rsid w:val="000C7C7B"/>
    <w:rsid w:val="001417FC"/>
    <w:rsid w:val="00184E56"/>
    <w:rsid w:val="00294EA3"/>
    <w:rsid w:val="00433C75"/>
    <w:rsid w:val="004E4E4D"/>
    <w:rsid w:val="006D3585"/>
    <w:rsid w:val="009C55DF"/>
    <w:rsid w:val="00AA5CED"/>
    <w:rsid w:val="00C001CE"/>
    <w:rsid w:val="00C334A7"/>
    <w:rsid w:val="00C90044"/>
    <w:rsid w:val="00CF2973"/>
    <w:rsid w:val="00D87D07"/>
    <w:rsid w:val="00DA4175"/>
    <w:rsid w:val="00EE03CA"/>
    <w:rsid w:val="00FE5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5D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84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4E5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87D07"/>
    <w:pPr>
      <w:ind w:left="720"/>
      <w:contextualSpacing/>
    </w:pPr>
  </w:style>
  <w:style w:type="paragraph" w:styleId="NoSpacing">
    <w:name w:val="No Spacing"/>
    <w:uiPriority w:val="99"/>
    <w:qFormat/>
    <w:rsid w:val="00D87D07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21</Words>
  <Characters>121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-</dc:creator>
  <cp:keywords/>
  <dc:description/>
  <cp:lastModifiedBy>fatih</cp:lastModifiedBy>
  <cp:revision>2</cp:revision>
  <dcterms:created xsi:type="dcterms:W3CDTF">2015-12-02T18:01:00Z</dcterms:created>
  <dcterms:modified xsi:type="dcterms:W3CDTF">2015-12-02T18:01:00Z</dcterms:modified>
</cp:coreProperties>
</file>