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C1" w:rsidRDefault="00537CC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7pt;margin-top:-60.05pt;width:141.05pt;height:25.8pt;z-index:251660288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37CC1" w:rsidRPr="00BE1D33" w:rsidRDefault="00537CC1" w:rsidP="00BE1D3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7" o:spid="_x0000_s1027" type="#_x0000_t202" style="position:absolute;margin-left:11.15pt;margin-top:-36.25pt;width:506.25pt;height:62.8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" strokeweight="2pt">
            <v:textbox>
              <w:txbxContent>
                <w:p w:rsidR="00537CC1" w:rsidRPr="00BC3965" w:rsidRDefault="00537CC1" w:rsidP="00FC6B8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……………</w:t>
                  </w:r>
                  <w:r w:rsidRPr="00BC3965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 xml:space="preserve"> ORTAOKULU </w:t>
                  </w:r>
                </w:p>
                <w:p w:rsidR="00537CC1" w:rsidRPr="00BC3965" w:rsidRDefault="00537CC1" w:rsidP="00FC6B8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</w:pPr>
                  <w:r w:rsidRPr="00BC3965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FEN VE TEKNOLOJİ DERSİ 7.SINIFLAR 2.DÖNEM 3.YAZILI SORULARI</w:t>
                  </w:r>
                </w:p>
                <w:p w:rsidR="00537CC1" w:rsidRPr="00BC3965" w:rsidRDefault="00537CC1" w:rsidP="00FC6B84">
                  <w:pPr>
                    <w:spacing w:after="0"/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</w:pPr>
                  <w:r w:rsidRPr="00BC3965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AD-SOYAD:                                                                NOT:</w:t>
                  </w:r>
                </w:p>
                <w:p w:rsidR="00537CC1" w:rsidRPr="00BC3965" w:rsidRDefault="00537CC1" w:rsidP="00FC6B84">
                  <w:pPr>
                    <w:spacing w:after="0"/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</w:pPr>
                  <w:r w:rsidRPr="00BC3965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 xml:space="preserve">SINIF- NO:                                                              </w:t>
                  </w:r>
                </w:p>
                <w:p w:rsidR="00537CC1" w:rsidRPr="00BC3965" w:rsidRDefault="00537CC1" w:rsidP="00FC6B84">
                  <w:pPr>
                    <w:spacing w:after="0"/>
                    <w:jc w:val="center"/>
                    <w:rPr>
                      <w:rFonts w:ascii="Kristen ITC" w:hAnsi="Kristen ITC"/>
                      <w:color w:val="000000"/>
                    </w:rPr>
                  </w:pPr>
                </w:p>
                <w:p w:rsidR="00537CC1" w:rsidRPr="00BC3965" w:rsidRDefault="00537CC1" w:rsidP="00FC6B84">
                  <w:pPr>
                    <w:jc w:val="center"/>
                    <w:rPr>
                      <w:color w:val="000000"/>
                      <w:sz w:val="18"/>
                    </w:rPr>
                  </w:pPr>
                </w:p>
              </w:txbxContent>
            </v:textbox>
          </v:shape>
        </w:pict>
      </w:r>
    </w:p>
    <w:p w:rsidR="00537CC1" w:rsidRPr="00FC6B84" w:rsidRDefault="00537CC1" w:rsidP="00FC6B84"/>
    <w:p w:rsidR="00537CC1" w:rsidRDefault="00537CC1" w:rsidP="00FC6B84">
      <w:pPr>
        <w:sectPr w:rsidR="00537CC1" w:rsidSect="0035350B">
          <w:type w:val="continuous"/>
          <w:pgSz w:w="11906" w:h="16838"/>
          <w:pgMar w:top="1135" w:right="566" w:bottom="1417" w:left="851" w:header="624" w:footer="340" w:gutter="0"/>
          <w:cols w:num="2" w:sep="1" w:space="709"/>
          <w:docGrid w:linePitch="360"/>
        </w:sectPr>
      </w:pPr>
    </w:p>
    <w:p w:rsidR="00537CC1" w:rsidRDefault="00537CC1" w:rsidP="00F8625E">
      <w:pPr>
        <w:pStyle w:val="ListParagraph"/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</w:rPr>
      </w:pPr>
      <w:r w:rsidRPr="00F8625E">
        <w:rPr>
          <w:b/>
          <w:sz w:val="28"/>
          <w:szCs w:val="28"/>
        </w:rPr>
        <w:t>1.</w:t>
      </w:r>
      <w:r w:rsidRPr="00F8625E">
        <w:rPr>
          <w:rFonts w:ascii="Times New Roman" w:hAnsi="Times New Roman"/>
        </w:rPr>
        <w:t xml:space="preserve">Aşağıda çeşitli canlı ve habitatları </w:t>
      </w:r>
      <w:r w:rsidRPr="00F8625E">
        <w:rPr>
          <w:rFonts w:ascii="Times New Roman" w:hAnsi="Times New Roman"/>
          <w:b/>
          <w:u w:val="single"/>
        </w:rPr>
        <w:t>yanlış</w:t>
      </w:r>
      <w:r w:rsidRPr="00F8625E">
        <w:rPr>
          <w:rFonts w:ascii="Times New Roman" w:hAnsi="Times New Roman"/>
        </w:rPr>
        <w:t xml:space="preserve"> eşleştirilmiştir?</w:t>
      </w:r>
    </w:p>
    <w:p w:rsidR="00537CC1" w:rsidRDefault="00537CC1" w:rsidP="00F8625E">
      <w:pPr>
        <w:pStyle w:val="ListParagraph"/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</w:rPr>
      </w:pPr>
      <w:r w:rsidRPr="00F8625E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Ceylan – Orman             </w:t>
      </w:r>
      <w:r w:rsidRPr="00F8625E">
        <w:rPr>
          <w:rFonts w:ascii="Times New Roman" w:hAnsi="Times New Roman"/>
        </w:rPr>
        <w:t xml:space="preserve"> </w:t>
      </w:r>
      <w:r w:rsidRPr="00F8625E">
        <w:rPr>
          <w:rFonts w:ascii="Times New Roman" w:hAnsi="Times New Roman"/>
          <w:b/>
        </w:rPr>
        <w:t>B)</w:t>
      </w:r>
      <w:r w:rsidRPr="00F8625E">
        <w:rPr>
          <w:rFonts w:ascii="Times New Roman" w:hAnsi="Times New Roman"/>
        </w:rPr>
        <w:t xml:space="preserve"> Kutup ayısı – Çöl</w:t>
      </w:r>
    </w:p>
    <w:p w:rsidR="00537CC1" w:rsidRDefault="00537CC1" w:rsidP="000D5EFD">
      <w:pPr>
        <w:pStyle w:val="ListParagraph"/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</w:rPr>
      </w:pPr>
      <w:r w:rsidRPr="00F8625E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Solucan – Toprak           </w:t>
      </w:r>
      <w:r w:rsidRPr="00F8625E">
        <w:rPr>
          <w:rFonts w:ascii="Times New Roman" w:hAnsi="Times New Roman"/>
        </w:rPr>
        <w:t xml:space="preserve"> </w:t>
      </w:r>
      <w:r w:rsidRPr="00F8625E">
        <w:rPr>
          <w:rFonts w:ascii="Times New Roman" w:hAnsi="Times New Roman"/>
          <w:b/>
        </w:rPr>
        <w:t>D)</w:t>
      </w:r>
      <w:r w:rsidRPr="00F8625E">
        <w:rPr>
          <w:rFonts w:ascii="Times New Roman" w:hAnsi="Times New Roman"/>
        </w:rPr>
        <w:t xml:space="preserve"> Kanguru – Avusturalya</w:t>
      </w:r>
    </w:p>
    <w:p w:rsidR="00537CC1" w:rsidRDefault="00537CC1" w:rsidP="000D5EFD">
      <w:pPr>
        <w:pStyle w:val="ListParagraph"/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</w:rPr>
      </w:pPr>
    </w:p>
    <w:p w:rsidR="00537CC1" w:rsidRDefault="00537CC1" w:rsidP="000D5EFD">
      <w:pPr>
        <w:pStyle w:val="ListParagraph"/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</w:rPr>
      </w:pPr>
      <w:r w:rsidRPr="00F8625E">
        <w:rPr>
          <w:b/>
          <w:sz w:val="28"/>
          <w:szCs w:val="28"/>
        </w:rPr>
        <w:t>2</w:t>
      </w:r>
      <w:r w:rsidRPr="00F8625E">
        <w:rPr>
          <w:rFonts w:ascii="Times New Roman" w:hAnsi="Times New Roman"/>
        </w:rPr>
        <w:t>. Balık bir gölde su içinde yüzmektedir; Kuş ise balığın bulunduğu gölün üzerindeki hava ortamında uçmaktadır.</w:t>
      </w:r>
    </w:p>
    <w:p w:rsidR="00537CC1" w:rsidRPr="000D5EFD" w:rsidRDefault="00537CC1" w:rsidP="000D5EFD">
      <w:pPr>
        <w:pStyle w:val="ListParagraph"/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</w:rPr>
      </w:pPr>
      <w:r w:rsidRPr="00F8625E">
        <w:rPr>
          <w:rFonts w:ascii="Times New Roman" w:hAnsi="Times New Roman"/>
          <w:b/>
        </w:rPr>
        <w:t xml:space="preserve"> Balık ve kuş bulundukları konumlarına göre birbirlerini nerede görürler?</w:t>
      </w:r>
    </w:p>
    <w:tbl>
      <w:tblPr>
        <w:tblW w:w="4915" w:type="dxa"/>
        <w:tblInd w:w="392" w:type="dxa"/>
        <w:tblLook w:val="00A0"/>
      </w:tblPr>
      <w:tblGrid>
        <w:gridCol w:w="855"/>
        <w:gridCol w:w="2030"/>
        <w:gridCol w:w="2030"/>
      </w:tblGrid>
      <w:tr w:rsidR="00537CC1" w:rsidRPr="00BC3965" w:rsidTr="00F8625E">
        <w:trPr>
          <w:trHeight w:val="355"/>
        </w:trPr>
        <w:tc>
          <w:tcPr>
            <w:tcW w:w="855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  <w:b/>
                <w:u w:val="single"/>
              </w:rPr>
              <w:t>KUŞ BALIĞI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  <w:b/>
                <w:u w:val="single"/>
              </w:rPr>
              <w:t>BALIK KUŞU</w:t>
            </w:r>
          </w:p>
        </w:tc>
      </w:tr>
      <w:tr w:rsidR="00537CC1" w:rsidRPr="00BC3965" w:rsidTr="00F8625E">
        <w:trPr>
          <w:trHeight w:val="355"/>
        </w:trPr>
        <w:tc>
          <w:tcPr>
            <w:tcW w:w="855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  <w:b/>
              </w:rPr>
              <w:t>A)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>Daha yakında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>Daha uzakta</w:t>
            </w:r>
          </w:p>
        </w:tc>
      </w:tr>
      <w:tr w:rsidR="00537CC1" w:rsidRPr="00BC3965" w:rsidTr="00F8625E">
        <w:trPr>
          <w:trHeight w:val="366"/>
        </w:trPr>
        <w:tc>
          <w:tcPr>
            <w:tcW w:w="855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  <w:b/>
              </w:rPr>
              <w:t>B)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 xml:space="preserve">Aynı derinlikte 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>Aynı Yükseklikte</w:t>
            </w:r>
          </w:p>
        </w:tc>
      </w:tr>
      <w:tr w:rsidR="00537CC1" w:rsidRPr="00BC3965" w:rsidTr="00F8625E">
        <w:trPr>
          <w:trHeight w:val="355"/>
        </w:trPr>
        <w:tc>
          <w:tcPr>
            <w:tcW w:w="855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  <w:b/>
              </w:rPr>
              <w:t>C)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 xml:space="preserve">Daha derinde 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 xml:space="preserve">Daha aşağıda </w:t>
            </w:r>
          </w:p>
        </w:tc>
      </w:tr>
      <w:tr w:rsidR="00537CC1" w:rsidRPr="00BC3965" w:rsidTr="00F8625E">
        <w:trPr>
          <w:trHeight w:val="366"/>
        </w:trPr>
        <w:tc>
          <w:tcPr>
            <w:tcW w:w="855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  <w:b/>
              </w:rPr>
              <w:t>D)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>Daha yakında</w:t>
            </w:r>
          </w:p>
        </w:tc>
        <w:tc>
          <w:tcPr>
            <w:tcW w:w="2030" w:type="dxa"/>
            <w:vAlign w:val="center"/>
          </w:tcPr>
          <w:p w:rsidR="00537CC1" w:rsidRPr="00F8625E" w:rsidRDefault="00537CC1" w:rsidP="00F8625E">
            <w:pPr>
              <w:spacing w:before="100" w:beforeAutospacing="1" w:after="100" w:afterAutospacing="1" w:line="240" w:lineRule="auto"/>
              <w:ind w:right="-1191"/>
              <w:contextualSpacing/>
              <w:rPr>
                <w:rFonts w:ascii="Times New Roman" w:hAnsi="Times New Roman"/>
                <w:b/>
              </w:rPr>
            </w:pPr>
            <w:r w:rsidRPr="00F8625E">
              <w:rPr>
                <w:rFonts w:ascii="Times New Roman" w:hAnsi="Times New Roman"/>
              </w:rPr>
              <w:t>Daha yakında</w:t>
            </w:r>
          </w:p>
        </w:tc>
      </w:tr>
    </w:tbl>
    <w:p w:rsidR="00537CC1" w:rsidRDefault="00537CC1" w:rsidP="00E642D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6"/>
          <w:szCs w:val="26"/>
        </w:rPr>
      </w:pPr>
      <w:r w:rsidRPr="00F8625E">
        <w:rPr>
          <w:b/>
          <w:sz w:val="32"/>
          <w:szCs w:val="32"/>
        </w:rPr>
        <w:t>3</w:t>
      </w:r>
      <w:r w:rsidRPr="00F8625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8625E">
        <w:rPr>
          <w:rFonts w:ascii="Times New Roman" w:hAnsi="Times New Roman"/>
          <w:b/>
          <w:sz w:val="26"/>
          <w:szCs w:val="26"/>
        </w:rPr>
        <w:t>I</w:t>
      </w:r>
      <w:r w:rsidRPr="000D5EFD">
        <w:rPr>
          <w:rFonts w:ascii="Times New Roman" w:hAnsi="Times New Roman"/>
          <w:b/>
          <w:sz w:val="24"/>
          <w:szCs w:val="24"/>
        </w:rPr>
        <w:t xml:space="preserve">. </w:t>
      </w:r>
      <w:r w:rsidRPr="000D5EFD">
        <w:rPr>
          <w:rFonts w:ascii="Times New Roman" w:hAnsi="Times New Roman"/>
          <w:sz w:val="24"/>
          <w:szCs w:val="24"/>
        </w:rPr>
        <w:t>Yılan</w:t>
      </w:r>
      <w:r w:rsidRPr="000D5EFD">
        <w:rPr>
          <w:rFonts w:ascii="Times New Roman" w:hAnsi="Times New Roman"/>
          <w:b/>
          <w:sz w:val="24"/>
          <w:szCs w:val="24"/>
        </w:rPr>
        <w:t xml:space="preserve"> II. </w:t>
      </w:r>
      <w:r w:rsidRPr="000D5EFD">
        <w:rPr>
          <w:rFonts w:ascii="Times New Roman" w:hAnsi="Times New Roman"/>
          <w:sz w:val="24"/>
          <w:szCs w:val="24"/>
        </w:rPr>
        <w:t>Ot</w:t>
      </w:r>
      <w:r w:rsidRPr="000D5EFD">
        <w:rPr>
          <w:rFonts w:ascii="Times New Roman" w:hAnsi="Times New Roman"/>
          <w:b/>
          <w:sz w:val="24"/>
          <w:szCs w:val="24"/>
        </w:rPr>
        <w:t xml:space="preserve"> III. </w:t>
      </w:r>
      <w:r w:rsidRPr="000D5EFD">
        <w:rPr>
          <w:rFonts w:ascii="Times New Roman" w:hAnsi="Times New Roman"/>
          <w:sz w:val="24"/>
          <w:szCs w:val="24"/>
        </w:rPr>
        <w:t xml:space="preserve">Kartal </w:t>
      </w:r>
      <w:r w:rsidRPr="000D5EFD">
        <w:rPr>
          <w:rFonts w:ascii="Times New Roman" w:hAnsi="Times New Roman"/>
          <w:b/>
          <w:sz w:val="24"/>
          <w:szCs w:val="24"/>
        </w:rPr>
        <w:t xml:space="preserve"> IV. </w:t>
      </w:r>
      <w:r w:rsidRPr="000D5EFD">
        <w:rPr>
          <w:rFonts w:ascii="Times New Roman" w:hAnsi="Times New Roman"/>
          <w:sz w:val="24"/>
          <w:szCs w:val="24"/>
        </w:rPr>
        <w:t>Tavşan</w:t>
      </w:r>
    </w:p>
    <w:p w:rsidR="00537CC1" w:rsidRPr="00E642DA" w:rsidRDefault="00537CC1" w:rsidP="00E642D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6"/>
          <w:szCs w:val="26"/>
        </w:rPr>
      </w:pPr>
      <w:r w:rsidRPr="00F8625E">
        <w:rPr>
          <w:rFonts w:ascii="Times New Roman" w:hAnsi="Times New Roman"/>
          <w:sz w:val="24"/>
          <w:szCs w:val="24"/>
        </w:rPr>
        <w:t>Yukarıda verilen canlılar arasında oluşturulacak besin zincirinde ''</w:t>
      </w:r>
      <w:r w:rsidRPr="00F8625E">
        <w:rPr>
          <w:rFonts w:ascii="Times New Roman" w:hAnsi="Times New Roman"/>
          <w:b/>
          <w:i/>
          <w:sz w:val="24"/>
          <w:szCs w:val="24"/>
        </w:rPr>
        <w:t xml:space="preserve">otobur tüketici'' </w:t>
      </w:r>
      <w:r w:rsidRPr="00F8625E">
        <w:rPr>
          <w:rFonts w:ascii="Times New Roman" w:hAnsi="Times New Roman"/>
          <w:sz w:val="24"/>
          <w:szCs w:val="24"/>
        </w:rPr>
        <w:t>olanı hangisidir?</w:t>
      </w:r>
    </w:p>
    <w:p w:rsidR="00537CC1" w:rsidRPr="000D5EFD" w:rsidRDefault="00537CC1" w:rsidP="00FC6B84">
      <w:pPr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8" type="#_x0000_t75" style="position:absolute;margin-left:16.7pt;margin-top:13.6pt;width:195.9pt;height:204.3pt;z-index:-251662336;visibility:visible">
            <v:imagedata r:id="rId7" o:title=""/>
          </v:shape>
        </w:pict>
      </w:r>
      <w:r w:rsidRPr="000D5EFD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Yılan      </w:t>
      </w:r>
      <w:r w:rsidRPr="000D5EFD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Ot      </w:t>
      </w:r>
      <w:r w:rsidRPr="000D5EF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Kartal      </w:t>
      </w:r>
      <w:r w:rsidRPr="000D5EFD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Tavşan</w:t>
      </w:r>
    </w:p>
    <w:p w:rsidR="00537CC1" w:rsidRPr="00C536B4" w:rsidRDefault="00537CC1" w:rsidP="00FC6B84">
      <w:pPr>
        <w:rPr>
          <w:b/>
        </w:rPr>
      </w:pPr>
      <w:r w:rsidRPr="00C536B4">
        <w:rPr>
          <w:b/>
          <w:sz w:val="28"/>
          <w:szCs w:val="28"/>
        </w:rPr>
        <w:t>4.</w:t>
      </w:r>
    </w:p>
    <w:p w:rsidR="00537CC1" w:rsidRDefault="00537CC1" w:rsidP="00FC6B84"/>
    <w:p w:rsidR="00537CC1" w:rsidRDefault="00537CC1" w:rsidP="00FC6B84"/>
    <w:p w:rsidR="00537CC1" w:rsidRDefault="00537CC1" w:rsidP="00FC6B84"/>
    <w:p w:rsidR="00537CC1" w:rsidRDefault="00537CC1" w:rsidP="00FC6B84"/>
    <w:p w:rsidR="00537CC1" w:rsidRDefault="00537CC1" w:rsidP="00FC6B84">
      <w:pPr>
        <w:rPr>
          <w:sz w:val="28"/>
          <w:szCs w:val="28"/>
        </w:rPr>
      </w:pPr>
    </w:p>
    <w:p w:rsidR="00537CC1" w:rsidRDefault="00537CC1" w:rsidP="00FC6B84">
      <w:pPr>
        <w:rPr>
          <w:sz w:val="28"/>
          <w:szCs w:val="28"/>
        </w:rPr>
      </w:pPr>
    </w:p>
    <w:p w:rsidR="00537CC1" w:rsidRPr="00EA5B6E" w:rsidRDefault="00537CC1" w:rsidP="00FC6B84">
      <w:pPr>
        <w:rPr>
          <w:sz w:val="28"/>
          <w:szCs w:val="28"/>
        </w:rPr>
      </w:pPr>
      <w:r>
        <w:rPr>
          <w:noProof/>
          <w:lang w:eastAsia="tr-TR"/>
        </w:rPr>
        <w:pict>
          <v:shape id="Resim 6" o:spid="_x0000_s1029" type="#_x0000_t75" style="position:absolute;margin-left:12.55pt;margin-top:.7pt;width:219.1pt;height:79.35pt;z-index:-251661312;visibility:visible">
            <v:imagedata r:id="rId8" o:title=""/>
          </v:shape>
        </w:pict>
      </w:r>
      <w:r w:rsidRPr="00EA5B6E">
        <w:rPr>
          <w:b/>
          <w:sz w:val="28"/>
          <w:szCs w:val="28"/>
        </w:rPr>
        <w:t>5</w:t>
      </w:r>
      <w:r w:rsidRPr="00EA5B6E">
        <w:rPr>
          <w:sz w:val="28"/>
          <w:szCs w:val="28"/>
        </w:rPr>
        <w:t>.</w:t>
      </w:r>
    </w:p>
    <w:p w:rsidR="00537CC1" w:rsidRDefault="00537CC1" w:rsidP="00FC6B84"/>
    <w:p w:rsidR="00537CC1" w:rsidRDefault="00537CC1" w:rsidP="0001071A">
      <w:pPr>
        <w:spacing w:before="100" w:beforeAutospacing="1" w:after="100" w:afterAutospacing="1" w:line="240" w:lineRule="auto"/>
        <w:contextualSpacing/>
      </w:pPr>
    </w:p>
    <w:p w:rsidR="00537CC1" w:rsidRDefault="00537CC1" w:rsidP="0001071A">
      <w:pPr>
        <w:spacing w:before="100" w:beforeAutospacing="1" w:after="100" w:afterAutospacing="1" w:line="240" w:lineRule="auto"/>
        <w:contextualSpacing/>
      </w:pPr>
    </w:p>
    <w:p w:rsidR="00537CC1" w:rsidRPr="0001071A" w:rsidRDefault="00537CC1" w:rsidP="0001071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</w:rPr>
      </w:pPr>
      <w:r w:rsidRPr="00EA5B6E">
        <w:rPr>
          <w:rFonts w:ascii="Times New Roman" w:hAnsi="Times New Roman"/>
          <w:b/>
          <w:sz w:val="28"/>
          <w:szCs w:val="28"/>
        </w:rPr>
        <w:t>6.</w:t>
      </w:r>
      <w:r w:rsidRPr="0001071A">
        <w:rPr>
          <w:rFonts w:ascii="Times New Roman" w:hAnsi="Times New Roman"/>
          <w:b/>
        </w:rPr>
        <w:t xml:space="preserve"> I. </w:t>
      </w:r>
      <w:r w:rsidRPr="0001071A">
        <w:rPr>
          <w:rFonts w:ascii="Times New Roman" w:hAnsi="Times New Roman"/>
        </w:rPr>
        <w:t xml:space="preserve">Populasyon  </w:t>
      </w:r>
      <w:r w:rsidRPr="0001071A">
        <w:rPr>
          <w:rFonts w:ascii="Times New Roman" w:hAnsi="Times New Roman"/>
          <w:b/>
        </w:rPr>
        <w:t xml:space="preserve">     II</w:t>
      </w:r>
      <w:r w:rsidRPr="0001071A">
        <w:rPr>
          <w:rFonts w:ascii="Times New Roman" w:hAnsi="Times New Roman"/>
        </w:rPr>
        <w:t>. Tür</w:t>
      </w:r>
      <w:r w:rsidRPr="0001071A">
        <w:rPr>
          <w:rFonts w:ascii="Times New Roman" w:hAnsi="Times New Roman"/>
          <w:b/>
        </w:rPr>
        <w:t xml:space="preserve">     III. </w:t>
      </w:r>
      <w:r w:rsidRPr="0001071A">
        <w:rPr>
          <w:rFonts w:ascii="Times New Roman" w:hAnsi="Times New Roman"/>
        </w:rPr>
        <w:t xml:space="preserve">Ekosistem   </w:t>
      </w:r>
    </w:p>
    <w:p w:rsidR="00537CC1" w:rsidRPr="0001071A" w:rsidRDefault="00537CC1" w:rsidP="0001071A">
      <w:pPr>
        <w:spacing w:before="100" w:beforeAutospacing="1" w:after="100" w:afterAutospacing="1" w:line="240" w:lineRule="auto"/>
        <w:contextualSpacing/>
        <w:rPr>
          <w:rFonts w:ascii="Times New Roman" w:hAnsi="Times New Roman"/>
        </w:rPr>
      </w:pPr>
      <w:r w:rsidRPr="0001071A">
        <w:rPr>
          <w:rFonts w:ascii="Times New Roman" w:hAnsi="Times New Roman"/>
        </w:rPr>
        <w:t>Yukarıdaki ekolojik terimlerden kapsadığı canlı sayısı en az olandan en çok olana doğru nasıl sıralanır?</w:t>
      </w:r>
    </w:p>
    <w:p w:rsidR="00537CC1" w:rsidRDefault="00537CC1" w:rsidP="00E642DA">
      <w:pPr>
        <w:rPr>
          <w:rFonts w:ascii="Times New Roman" w:hAnsi="Times New Roman"/>
        </w:rPr>
      </w:pPr>
    </w:p>
    <w:p w:rsidR="00537CC1" w:rsidRPr="0001071A" w:rsidRDefault="00537CC1" w:rsidP="00E642DA">
      <w:pPr>
        <w:rPr>
          <w:rFonts w:ascii="Times New Roman" w:hAnsi="Times New Roman"/>
        </w:rPr>
      </w:pPr>
      <w:r w:rsidRPr="0001071A">
        <w:rPr>
          <w:rFonts w:ascii="Times New Roman" w:hAnsi="Times New Roman"/>
        </w:rPr>
        <w:t xml:space="preserve">A)I-II-III   </w:t>
      </w:r>
      <w:r>
        <w:rPr>
          <w:rFonts w:ascii="Times New Roman" w:hAnsi="Times New Roman"/>
        </w:rPr>
        <w:t xml:space="preserve">   </w:t>
      </w:r>
      <w:r w:rsidRPr="0001071A">
        <w:rPr>
          <w:rFonts w:ascii="Times New Roman" w:hAnsi="Times New Roman"/>
        </w:rPr>
        <w:t>B) III-II-I</w:t>
      </w:r>
      <w:r>
        <w:rPr>
          <w:rFonts w:ascii="Times New Roman" w:hAnsi="Times New Roman"/>
        </w:rPr>
        <w:t xml:space="preserve">    </w:t>
      </w:r>
      <w:r w:rsidRPr="000107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C) II-I</w:t>
      </w:r>
      <w:r w:rsidRPr="0001071A">
        <w:rPr>
          <w:rFonts w:ascii="Times New Roman" w:hAnsi="Times New Roman"/>
        </w:rPr>
        <w:t xml:space="preserve">-III  </w:t>
      </w:r>
      <w:r>
        <w:rPr>
          <w:rFonts w:ascii="Times New Roman" w:hAnsi="Times New Roman"/>
        </w:rPr>
        <w:t xml:space="preserve">   </w:t>
      </w:r>
      <w:r w:rsidRPr="0001071A">
        <w:rPr>
          <w:rFonts w:ascii="Times New Roman" w:hAnsi="Times New Roman"/>
        </w:rPr>
        <w:t>D) III-I-II</w:t>
      </w:r>
    </w:p>
    <w:p w:rsidR="00537CC1" w:rsidRPr="00C73642" w:rsidRDefault="00537CC1" w:rsidP="00C73642">
      <w:r>
        <w:rPr>
          <w:noProof/>
          <w:lang w:eastAsia="tr-TR"/>
        </w:rPr>
        <w:pict>
          <v:shape id="Resim 9" o:spid="_x0000_s1030" type="#_x0000_t75" style="position:absolute;margin-left:10.65pt;margin-top:3.2pt;width:225.9pt;height:200.95pt;z-index:-251660288;visibility:visible">
            <v:imagedata r:id="rId9" o:title=""/>
          </v:shape>
        </w:pict>
      </w:r>
      <w:r>
        <w:rPr>
          <w:b/>
          <w:sz w:val="28"/>
          <w:szCs w:val="28"/>
        </w:rPr>
        <w:t>7</w:t>
      </w:r>
      <w:r w:rsidRPr="00E0756D">
        <w:rPr>
          <w:sz w:val="28"/>
          <w:szCs w:val="28"/>
        </w:rPr>
        <w:t>.</w:t>
      </w:r>
    </w:p>
    <w:p w:rsidR="00537CC1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Pr="0001071A" w:rsidRDefault="00537CC1" w:rsidP="0001071A">
      <w:pPr>
        <w:tabs>
          <w:tab w:val="left" w:pos="402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b/>
          <w:sz w:val="28"/>
          <w:szCs w:val="28"/>
        </w:rPr>
        <w:t>8</w:t>
      </w:r>
      <w:r w:rsidRPr="0001071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1071A">
        <w:rPr>
          <w:rFonts w:ascii="Times New Roman" w:hAnsi="Times New Roman"/>
          <w:i/>
          <w:sz w:val="24"/>
          <w:szCs w:val="24"/>
        </w:rPr>
        <w:t>Öğretmeni Merve'ye mercek kullanılan bazı gereçlerin araştırılması ödevini verir.</w:t>
      </w:r>
    </w:p>
    <w:p w:rsidR="00537CC1" w:rsidRPr="0001071A" w:rsidRDefault="00537CC1" w:rsidP="0001071A">
      <w:pPr>
        <w:tabs>
          <w:tab w:val="left" w:pos="402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1071A">
        <w:rPr>
          <w:rFonts w:ascii="Times New Roman" w:hAnsi="Times New Roman"/>
          <w:b/>
          <w:sz w:val="24"/>
          <w:szCs w:val="24"/>
        </w:rPr>
        <w:t>Merve' nin bulduğu aşağıdaki gereçlerin kaç tanesinde mercek kullanılmıştır?</w:t>
      </w:r>
    </w:p>
    <w:p w:rsidR="00537CC1" w:rsidRDefault="00537CC1" w:rsidP="0035350B">
      <w:pPr>
        <w:tabs>
          <w:tab w:val="left" w:pos="40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1071A">
        <w:rPr>
          <w:rFonts w:ascii="Times New Roman" w:hAnsi="Times New Roman"/>
          <w:b/>
          <w:sz w:val="24"/>
          <w:szCs w:val="24"/>
        </w:rPr>
        <w:t>I</w:t>
      </w:r>
      <w:r w:rsidRPr="0001071A">
        <w:rPr>
          <w:rFonts w:ascii="Times New Roman" w:hAnsi="Times New Roman"/>
          <w:sz w:val="24"/>
          <w:szCs w:val="24"/>
        </w:rPr>
        <w:t xml:space="preserve">. Büyüteç  </w:t>
      </w:r>
      <w:r w:rsidRPr="0001071A">
        <w:rPr>
          <w:rFonts w:ascii="Times New Roman" w:hAnsi="Times New Roman"/>
          <w:b/>
          <w:sz w:val="24"/>
          <w:szCs w:val="24"/>
        </w:rPr>
        <w:t>II</w:t>
      </w:r>
      <w:r w:rsidRPr="0001071A">
        <w:rPr>
          <w:rFonts w:ascii="Times New Roman" w:hAnsi="Times New Roman"/>
          <w:sz w:val="24"/>
          <w:szCs w:val="24"/>
        </w:rPr>
        <w:t xml:space="preserve">. Gözlük  </w:t>
      </w:r>
      <w:r w:rsidRPr="0001071A">
        <w:rPr>
          <w:rFonts w:ascii="Times New Roman" w:hAnsi="Times New Roman"/>
          <w:b/>
          <w:sz w:val="24"/>
          <w:szCs w:val="24"/>
        </w:rPr>
        <w:t>III</w:t>
      </w:r>
      <w:r w:rsidRPr="0001071A">
        <w:rPr>
          <w:rFonts w:ascii="Times New Roman" w:hAnsi="Times New Roman"/>
          <w:sz w:val="24"/>
          <w:szCs w:val="24"/>
        </w:rPr>
        <w:t xml:space="preserve">. Dürbün </w:t>
      </w:r>
      <w:r w:rsidRPr="0001071A">
        <w:rPr>
          <w:rFonts w:ascii="Times New Roman" w:hAnsi="Times New Roman"/>
          <w:b/>
          <w:sz w:val="24"/>
          <w:szCs w:val="24"/>
        </w:rPr>
        <w:t>IV</w:t>
      </w:r>
      <w:r w:rsidRPr="0001071A">
        <w:rPr>
          <w:rFonts w:ascii="Times New Roman" w:hAnsi="Times New Roman"/>
          <w:sz w:val="24"/>
          <w:szCs w:val="24"/>
        </w:rPr>
        <w:t>. Kamera</w:t>
      </w:r>
    </w:p>
    <w:p w:rsidR="00537CC1" w:rsidRPr="0001071A" w:rsidRDefault="00537CC1" w:rsidP="0035350B">
      <w:pPr>
        <w:tabs>
          <w:tab w:val="left" w:pos="402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A) </w:t>
      </w:r>
      <w:r w:rsidRPr="00CE118A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b/>
          <w:sz w:val="24"/>
          <w:szCs w:val="24"/>
        </w:rPr>
        <w:t xml:space="preserve">         B) </w:t>
      </w:r>
      <w:r w:rsidRPr="00CE118A">
        <w:rPr>
          <w:rFonts w:ascii="Times New Roman" w:hAnsi="Times New Roman"/>
          <w:sz w:val="24"/>
          <w:szCs w:val="24"/>
        </w:rPr>
        <w:t>İki</w:t>
      </w:r>
      <w:r>
        <w:rPr>
          <w:rFonts w:ascii="Times New Roman" w:hAnsi="Times New Roman"/>
          <w:b/>
          <w:sz w:val="24"/>
          <w:szCs w:val="24"/>
        </w:rPr>
        <w:t xml:space="preserve">            C) </w:t>
      </w:r>
      <w:r w:rsidRPr="00CE118A">
        <w:rPr>
          <w:rFonts w:ascii="Times New Roman" w:hAnsi="Times New Roman"/>
          <w:sz w:val="24"/>
          <w:szCs w:val="24"/>
        </w:rPr>
        <w:t>Üç</w:t>
      </w:r>
      <w:r>
        <w:rPr>
          <w:rFonts w:ascii="Times New Roman" w:hAnsi="Times New Roman"/>
          <w:b/>
          <w:sz w:val="24"/>
          <w:szCs w:val="24"/>
        </w:rPr>
        <w:t xml:space="preserve">          D) </w:t>
      </w:r>
      <w:r w:rsidRPr="00CE118A">
        <w:rPr>
          <w:rFonts w:ascii="Times New Roman" w:hAnsi="Times New Roman"/>
          <w:sz w:val="24"/>
          <w:szCs w:val="24"/>
        </w:rPr>
        <w:t>Dört</w:t>
      </w:r>
    </w:p>
    <w:p w:rsidR="00537CC1" w:rsidRPr="00CE118A" w:rsidRDefault="00537CC1" w:rsidP="00CE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>9</w:t>
      </w:r>
      <w:r w:rsidRPr="00CE118A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CE118A">
        <w:rPr>
          <w:rFonts w:ascii="Times New Roman" w:hAnsi="Times New Roman"/>
          <w:sz w:val="24"/>
          <w:szCs w:val="24"/>
        </w:rPr>
        <w:t xml:space="preserve">Aşağıdakilerden hangisi bir </w:t>
      </w:r>
      <w:r w:rsidRPr="00CE118A">
        <w:rPr>
          <w:rFonts w:ascii="Times New Roman" w:hAnsi="Times New Roman"/>
          <w:b/>
          <w:sz w:val="24"/>
          <w:szCs w:val="24"/>
          <w:u w:val="single"/>
        </w:rPr>
        <w:t>popülasyon</w:t>
      </w:r>
      <w:r w:rsidRPr="00CE118A">
        <w:rPr>
          <w:rFonts w:ascii="Times New Roman" w:hAnsi="Times New Roman"/>
          <w:sz w:val="24"/>
          <w:szCs w:val="24"/>
        </w:rPr>
        <w:t xml:space="preserve"> </w:t>
      </w:r>
      <w:r w:rsidRPr="00CE118A">
        <w:rPr>
          <w:rFonts w:ascii="Times New Roman" w:hAnsi="Times New Roman"/>
          <w:b/>
          <w:sz w:val="24"/>
          <w:szCs w:val="24"/>
          <w:u w:val="single"/>
        </w:rPr>
        <w:t>oluşturmaz?</w:t>
      </w:r>
    </w:p>
    <w:p w:rsidR="00537CC1" w:rsidRPr="00CE118A" w:rsidRDefault="00537CC1" w:rsidP="00CE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118A">
        <w:rPr>
          <w:rFonts w:ascii="Times New Roman" w:hAnsi="Times New Roman"/>
          <w:b/>
          <w:sz w:val="24"/>
          <w:szCs w:val="24"/>
        </w:rPr>
        <w:t>A)</w:t>
      </w:r>
      <w:r w:rsidRPr="00CE118A">
        <w:rPr>
          <w:rFonts w:ascii="Times New Roman" w:hAnsi="Times New Roman"/>
          <w:sz w:val="24"/>
          <w:szCs w:val="24"/>
        </w:rPr>
        <w:t xml:space="preserve"> Büyük okyanustaki mavi balinalar</w:t>
      </w:r>
    </w:p>
    <w:p w:rsidR="00537CC1" w:rsidRPr="00CE118A" w:rsidRDefault="00537CC1" w:rsidP="00CE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118A">
        <w:rPr>
          <w:rFonts w:ascii="Times New Roman" w:hAnsi="Times New Roman"/>
          <w:b/>
          <w:sz w:val="24"/>
          <w:szCs w:val="24"/>
        </w:rPr>
        <w:t>B)</w:t>
      </w:r>
      <w:r w:rsidRPr="00CE118A">
        <w:rPr>
          <w:rFonts w:ascii="Times New Roman" w:hAnsi="Times New Roman"/>
          <w:sz w:val="24"/>
          <w:szCs w:val="24"/>
        </w:rPr>
        <w:t xml:space="preserve"> Karadeniz’deki hamsi balıkları</w:t>
      </w:r>
    </w:p>
    <w:p w:rsidR="00537CC1" w:rsidRPr="00CE118A" w:rsidRDefault="00537CC1" w:rsidP="00CE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118A">
        <w:rPr>
          <w:rFonts w:ascii="Times New Roman" w:hAnsi="Times New Roman"/>
          <w:b/>
          <w:sz w:val="24"/>
          <w:szCs w:val="24"/>
        </w:rPr>
        <w:t>C)</w:t>
      </w:r>
      <w:r w:rsidRPr="00CE118A">
        <w:rPr>
          <w:rFonts w:ascii="Times New Roman" w:hAnsi="Times New Roman"/>
          <w:sz w:val="24"/>
          <w:szCs w:val="24"/>
        </w:rPr>
        <w:t xml:space="preserve"> Ankara’daki tiftik keçileri</w:t>
      </w:r>
    </w:p>
    <w:p w:rsidR="00537CC1" w:rsidRDefault="00537CC1" w:rsidP="00CE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118A">
        <w:rPr>
          <w:rFonts w:ascii="Times New Roman" w:hAnsi="Times New Roman"/>
          <w:b/>
          <w:sz w:val="24"/>
          <w:szCs w:val="24"/>
        </w:rPr>
        <w:t>D)</w:t>
      </w:r>
      <w:r w:rsidRPr="00CE118A">
        <w:rPr>
          <w:rFonts w:ascii="Times New Roman" w:hAnsi="Times New Roman"/>
          <w:sz w:val="24"/>
          <w:szCs w:val="24"/>
        </w:rPr>
        <w:t xml:space="preserve"> Ağrı Dağı’ndaki bitkiler</w:t>
      </w:r>
    </w:p>
    <w:p w:rsidR="00537CC1" w:rsidRDefault="00537CC1" w:rsidP="00CE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37CC1" w:rsidRPr="00C4675E" w:rsidRDefault="00537CC1" w:rsidP="00C4675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C4675E">
        <w:rPr>
          <w:rFonts w:ascii="Times New Roman" w:hAnsi="Times New Roman"/>
          <w:b/>
          <w:sz w:val="24"/>
          <w:szCs w:val="24"/>
        </w:rPr>
        <w:t xml:space="preserve">) </w:t>
      </w:r>
      <w:r w:rsidRPr="00C4675E">
        <w:rPr>
          <w:rFonts w:ascii="Times New Roman" w:hAnsi="Times New Roman"/>
          <w:sz w:val="24"/>
          <w:szCs w:val="24"/>
        </w:rPr>
        <w:t xml:space="preserve"> </w:t>
      </w:r>
      <w:r w:rsidRPr="00C4675E">
        <w:rPr>
          <w:rFonts w:ascii="Times New Roman" w:hAnsi="Times New Roman"/>
          <w:b/>
          <w:bCs/>
          <w:sz w:val="24"/>
          <w:szCs w:val="24"/>
        </w:rPr>
        <w:t xml:space="preserve">Ot </w:t>
      </w:r>
      <w:r w:rsidRPr="00C4675E">
        <w:rPr>
          <w:rFonts w:ascii="Times New Roman" w:hAnsi="Times New Roman"/>
          <w:b/>
          <w:bCs/>
          <w:sz w:val="24"/>
          <w:szCs w:val="24"/>
        </w:rPr>
        <w:sym w:font="Wingdings" w:char="F0E0"/>
      </w:r>
      <w:r w:rsidRPr="00C4675E">
        <w:rPr>
          <w:rFonts w:ascii="Times New Roman" w:hAnsi="Times New Roman"/>
          <w:b/>
          <w:bCs/>
          <w:sz w:val="24"/>
          <w:szCs w:val="24"/>
        </w:rPr>
        <w:t xml:space="preserve"> Çekirge </w:t>
      </w:r>
      <w:r w:rsidRPr="00C4675E">
        <w:rPr>
          <w:rFonts w:ascii="Times New Roman" w:hAnsi="Times New Roman"/>
          <w:b/>
          <w:bCs/>
          <w:sz w:val="24"/>
          <w:szCs w:val="24"/>
        </w:rPr>
        <w:sym w:font="Wingdings" w:char="F0E0"/>
      </w:r>
      <w:r w:rsidRPr="00C4675E">
        <w:rPr>
          <w:rFonts w:ascii="Times New Roman" w:hAnsi="Times New Roman"/>
          <w:b/>
          <w:bCs/>
          <w:sz w:val="24"/>
          <w:szCs w:val="24"/>
        </w:rPr>
        <w:t xml:space="preserve"> ? </w:t>
      </w:r>
      <w:r w:rsidRPr="00C4675E">
        <w:rPr>
          <w:rFonts w:ascii="Times New Roman" w:hAnsi="Times New Roman"/>
          <w:b/>
          <w:bCs/>
          <w:sz w:val="24"/>
          <w:szCs w:val="24"/>
        </w:rPr>
        <w:sym w:font="Wingdings" w:char="F0E0"/>
      </w:r>
      <w:r w:rsidRPr="00C4675E">
        <w:rPr>
          <w:rFonts w:ascii="Times New Roman" w:hAnsi="Times New Roman"/>
          <w:b/>
          <w:bCs/>
          <w:sz w:val="24"/>
          <w:szCs w:val="24"/>
        </w:rPr>
        <w:t xml:space="preserve"> Yılan </w:t>
      </w:r>
      <w:r w:rsidRPr="00C4675E">
        <w:rPr>
          <w:rFonts w:ascii="Times New Roman" w:hAnsi="Times New Roman"/>
          <w:b/>
          <w:bCs/>
          <w:sz w:val="24"/>
          <w:szCs w:val="24"/>
        </w:rPr>
        <w:sym w:font="Wingdings" w:char="F0E0"/>
      </w:r>
      <w:r w:rsidRPr="00C4675E">
        <w:rPr>
          <w:rFonts w:ascii="Times New Roman" w:hAnsi="Times New Roman"/>
          <w:b/>
          <w:bCs/>
          <w:sz w:val="24"/>
          <w:szCs w:val="24"/>
        </w:rPr>
        <w:t xml:space="preserve"> Kartal</w:t>
      </w:r>
    </w:p>
    <w:p w:rsidR="00537CC1" w:rsidRPr="00C4675E" w:rsidRDefault="00537CC1" w:rsidP="00C4675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C4675E">
        <w:rPr>
          <w:rFonts w:ascii="Times New Roman" w:hAnsi="Times New Roman"/>
          <w:b/>
          <w:bCs/>
          <w:sz w:val="24"/>
          <w:szCs w:val="24"/>
        </w:rPr>
        <w:t>Yukarıda verilen besin zincirinde ? yerine hangi canlı gelmelidir?</w:t>
      </w:r>
    </w:p>
    <w:p w:rsidR="00537CC1" w:rsidRPr="00C4675E" w:rsidRDefault="00537CC1" w:rsidP="00C4675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4675E">
        <w:rPr>
          <w:rFonts w:ascii="Times New Roman" w:hAnsi="Times New Roman"/>
          <w:bCs/>
          <w:sz w:val="24"/>
          <w:szCs w:val="24"/>
        </w:rPr>
        <w:t>A) Kurbağa    B) Kelebek     C) Bitki     D) Ağaç</w:t>
      </w:r>
    </w:p>
    <w:p w:rsidR="00537CC1" w:rsidRPr="00CE118A" w:rsidRDefault="00537CC1" w:rsidP="00C467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shape id="Resim 11" o:spid="_x0000_s1031" type="#_x0000_t75" style="position:absolute;margin-left:20.55pt;margin-top:10.15pt;width:208.6pt;height:260.35pt;z-index:251657216;visibility:visible">
            <v:imagedata r:id="rId10" o:title=""/>
          </v:shape>
        </w:pict>
      </w:r>
    </w:p>
    <w:p w:rsidR="00537CC1" w:rsidRPr="00CE118A" w:rsidRDefault="00537CC1" w:rsidP="00CE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7CC1" w:rsidRPr="00CE118A" w:rsidRDefault="00537CC1" w:rsidP="0035350B">
      <w:pPr>
        <w:tabs>
          <w:tab w:val="left" w:pos="402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</w:p>
    <w:p w:rsidR="00537CC1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Pr="00E0756D" w:rsidRDefault="00537CC1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Pr="00C536B4" w:rsidRDefault="00537CC1" w:rsidP="0035350B">
      <w:pPr>
        <w:tabs>
          <w:tab w:val="left" w:pos="4020"/>
        </w:tabs>
        <w:spacing w:line="360" w:lineRule="auto"/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13" o:spid="_x0000_s1032" type="#_x0000_t75" style="position:absolute;margin-left:24.25pt;margin-top:-7.35pt;width:206.15pt;height:124.7pt;z-index:-251658240;visibility:visible">
            <v:imagedata r:id="rId11" o:title=""/>
          </v:shape>
        </w:pict>
      </w:r>
      <w:r>
        <w:rPr>
          <w:b/>
          <w:sz w:val="24"/>
          <w:szCs w:val="24"/>
        </w:rPr>
        <w:t>12.</w:t>
      </w: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Pr="00C536B4" w:rsidRDefault="00537CC1" w:rsidP="00C536B4">
      <w:pPr>
        <w:spacing w:after="0" w:line="240" w:lineRule="auto"/>
        <w:rPr>
          <w:rFonts w:ascii="Comic Sans MS" w:hAnsi="Comic Sans MS"/>
        </w:rPr>
      </w:pPr>
      <w:r w:rsidRPr="00A6518A">
        <w:rPr>
          <w:b/>
          <w:sz w:val="24"/>
          <w:szCs w:val="24"/>
        </w:rPr>
        <w:t>13.</w:t>
      </w:r>
      <w:r w:rsidRPr="00C536B4">
        <w:rPr>
          <w:rFonts w:ascii="Comic Sans MS" w:hAnsi="Comic Sans MS"/>
          <w:sz w:val="20"/>
          <w:szCs w:val="20"/>
        </w:rPr>
        <w:t xml:space="preserve"> </w:t>
      </w:r>
      <w:r w:rsidRPr="00C536B4">
        <w:rPr>
          <w:rFonts w:ascii="Comic Sans MS" w:hAnsi="Comic Sans MS"/>
        </w:rPr>
        <w:t xml:space="preserve">Aşağıdakilerden hangisi bundan yıllar önce ülkemizde yaşamış,ancak şuan </w:t>
      </w:r>
      <w:r w:rsidRPr="00C536B4">
        <w:rPr>
          <w:rFonts w:ascii="Comic Sans MS" w:hAnsi="Comic Sans MS"/>
          <w:b/>
          <w:u w:val="single"/>
        </w:rPr>
        <w:t>ülkemzde nesli tükenmiş</w:t>
      </w:r>
      <w:r w:rsidRPr="00C536B4">
        <w:rPr>
          <w:rFonts w:ascii="Comic Sans MS" w:hAnsi="Comic Sans MS"/>
        </w:rPr>
        <w:t xml:space="preserve"> olan canlılardandır?</w:t>
      </w:r>
    </w:p>
    <w:p w:rsidR="00537CC1" w:rsidRPr="00C536B4" w:rsidRDefault="00537CC1" w:rsidP="00C536B4">
      <w:pPr>
        <w:spacing w:after="0" w:line="240" w:lineRule="auto"/>
        <w:rPr>
          <w:rFonts w:ascii="Comic Sans MS" w:hAnsi="Comic Sans MS"/>
        </w:rPr>
      </w:pPr>
      <w:r w:rsidRPr="00C536B4">
        <w:rPr>
          <w:rFonts w:ascii="Comic Sans MS" w:hAnsi="Comic Sans MS"/>
          <w:b/>
        </w:rPr>
        <w:t>A)</w:t>
      </w:r>
      <w:r w:rsidRPr="00C536B4">
        <w:rPr>
          <w:rFonts w:ascii="Comic Sans MS" w:hAnsi="Comic Sans MS"/>
        </w:rPr>
        <w:t xml:space="preserve"> Aslan              </w:t>
      </w:r>
    </w:p>
    <w:p w:rsidR="00537CC1" w:rsidRPr="00C536B4" w:rsidRDefault="00537CC1" w:rsidP="00C536B4">
      <w:pPr>
        <w:spacing w:after="0" w:line="240" w:lineRule="auto"/>
        <w:rPr>
          <w:rFonts w:ascii="Comic Sans MS" w:hAnsi="Comic Sans MS"/>
        </w:rPr>
      </w:pPr>
      <w:r w:rsidRPr="00C536B4">
        <w:rPr>
          <w:rFonts w:ascii="Comic Sans MS" w:hAnsi="Comic Sans MS"/>
          <w:b/>
        </w:rPr>
        <w:t>B)</w:t>
      </w:r>
      <w:r w:rsidRPr="00C536B4">
        <w:rPr>
          <w:rFonts w:ascii="Comic Sans MS" w:hAnsi="Comic Sans MS"/>
        </w:rPr>
        <w:t xml:space="preserve"> Kardelen        </w:t>
      </w:r>
    </w:p>
    <w:p w:rsidR="00537CC1" w:rsidRPr="00C536B4" w:rsidRDefault="00537CC1" w:rsidP="00C536B4">
      <w:pPr>
        <w:spacing w:after="0" w:line="240" w:lineRule="auto"/>
        <w:rPr>
          <w:rFonts w:ascii="Comic Sans MS" w:hAnsi="Comic Sans MS"/>
        </w:rPr>
      </w:pPr>
      <w:r w:rsidRPr="00C536B4">
        <w:rPr>
          <w:rFonts w:ascii="Comic Sans MS" w:hAnsi="Comic Sans MS"/>
          <w:b/>
        </w:rPr>
        <w:t>C)</w:t>
      </w:r>
      <w:r w:rsidRPr="00C536B4">
        <w:rPr>
          <w:rFonts w:ascii="Comic Sans MS" w:hAnsi="Comic Sans MS"/>
        </w:rPr>
        <w:t xml:space="preserve"> Van kedisi       </w:t>
      </w:r>
    </w:p>
    <w:p w:rsidR="00537CC1" w:rsidRPr="00C536B4" w:rsidRDefault="00537CC1" w:rsidP="00C536B4">
      <w:pPr>
        <w:spacing w:after="0" w:line="240" w:lineRule="auto"/>
        <w:rPr>
          <w:rFonts w:ascii="Comic Sans MS" w:hAnsi="Comic Sans MS"/>
          <w:color w:val="000000"/>
        </w:rPr>
      </w:pPr>
      <w:r w:rsidRPr="00C536B4">
        <w:rPr>
          <w:rFonts w:ascii="Comic Sans MS" w:hAnsi="Comic Sans MS"/>
          <w:b/>
        </w:rPr>
        <w:t>D)</w:t>
      </w:r>
      <w:r w:rsidRPr="00C536B4">
        <w:rPr>
          <w:rFonts w:ascii="Comic Sans MS" w:hAnsi="Comic Sans MS"/>
        </w:rPr>
        <w:t xml:space="preserve"> Orkide</w:t>
      </w:r>
    </w:p>
    <w:p w:rsidR="00537CC1" w:rsidRDefault="00537CC1" w:rsidP="0035350B">
      <w:pPr>
        <w:tabs>
          <w:tab w:val="left" w:pos="4020"/>
        </w:tabs>
        <w:spacing w:line="360" w:lineRule="auto"/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17" o:spid="_x0000_s1033" type="#_x0000_t75" style="position:absolute;margin-left:12.55pt;margin-top:8.25pt;width:191.25pt;height:260.35pt;z-index:-251657216;visibility:visible">
            <v:imagedata r:id="rId12" o:title=""/>
          </v:shape>
        </w:pict>
      </w:r>
    </w:p>
    <w:p w:rsidR="00537CC1" w:rsidRPr="00C536B4" w:rsidRDefault="00537CC1" w:rsidP="0035350B">
      <w:pPr>
        <w:tabs>
          <w:tab w:val="left" w:pos="402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14.</w:t>
      </w: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Pr="00C536B4" w:rsidRDefault="00537CC1" w:rsidP="00C536B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</w:rPr>
      </w:pPr>
      <w:r>
        <w:rPr>
          <w:b/>
          <w:sz w:val="24"/>
          <w:szCs w:val="24"/>
        </w:rPr>
        <w:t>15</w:t>
      </w:r>
      <w:r w:rsidRPr="00C536B4">
        <w:rPr>
          <w:rFonts w:ascii="Times New Roman" w:hAnsi="Times New Roman"/>
          <w:b/>
        </w:rPr>
        <w:t>. Yeşil bitki → Çekirge → Fare → Kartal</w:t>
      </w:r>
    </w:p>
    <w:p w:rsidR="00537CC1" w:rsidRPr="00A6518A" w:rsidRDefault="00537CC1" w:rsidP="00C536B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A6518A">
        <w:rPr>
          <w:rFonts w:ascii="Times New Roman" w:hAnsi="Times New Roman"/>
        </w:rPr>
        <w:t>Yukarıdaki besin zincirinde, iklimsel değişimlerden dolayı yeşil bitki sayısı hızla azalmaktadır. Bu duruma göre, aşağıdakilerden hangisi söylenemez?</w:t>
      </w:r>
    </w:p>
    <w:p w:rsidR="00537CC1" w:rsidRPr="00C536B4" w:rsidRDefault="00537CC1" w:rsidP="00C536B4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C536B4">
        <w:rPr>
          <w:rFonts w:ascii="Times New Roman" w:hAnsi="Times New Roman"/>
        </w:rPr>
        <w:t>Çekirge sayısının azalması</w:t>
      </w:r>
    </w:p>
    <w:p w:rsidR="00537CC1" w:rsidRPr="00C536B4" w:rsidRDefault="00537CC1" w:rsidP="00C536B4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C536B4">
        <w:rPr>
          <w:rFonts w:ascii="Times New Roman" w:hAnsi="Times New Roman"/>
        </w:rPr>
        <w:t>Fare sayısının azalması</w:t>
      </w:r>
    </w:p>
    <w:p w:rsidR="00537CC1" w:rsidRPr="00C536B4" w:rsidRDefault="00537CC1" w:rsidP="00C536B4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C536B4">
        <w:rPr>
          <w:rFonts w:ascii="Times New Roman" w:hAnsi="Times New Roman"/>
        </w:rPr>
        <w:t>Kartal sayısının azalması</w:t>
      </w:r>
    </w:p>
    <w:p w:rsidR="00537CC1" w:rsidRPr="00C536B4" w:rsidRDefault="00537CC1" w:rsidP="00C536B4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  <w:r w:rsidRPr="00C536B4">
        <w:rPr>
          <w:rFonts w:ascii="Times New Roman" w:hAnsi="Times New Roman"/>
        </w:rPr>
        <w:t>Çekirge sayısının artması</w:t>
      </w:r>
    </w:p>
    <w:p w:rsidR="00537CC1" w:rsidRPr="00C536B4" w:rsidRDefault="00537CC1" w:rsidP="00C536B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</w:rPr>
      </w:pPr>
    </w:p>
    <w:p w:rsidR="00537CC1" w:rsidRPr="00C4675E" w:rsidRDefault="00537CC1" w:rsidP="00C4675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16.</w:t>
      </w:r>
      <w:r w:rsidRPr="00C4675E">
        <w:rPr>
          <w:b/>
        </w:rPr>
        <w:t xml:space="preserve"> </w:t>
      </w:r>
      <w:r w:rsidRPr="00C4675E">
        <w:rPr>
          <w:rFonts w:ascii="Times New Roman" w:hAnsi="Times New Roman"/>
          <w:b/>
          <w:sz w:val="24"/>
          <w:szCs w:val="24"/>
        </w:rPr>
        <w:t>Yılmaz aşağıda verdiği bilgilerden hangisinde hata yapmıştır?</w:t>
      </w:r>
    </w:p>
    <w:p w:rsidR="00537CC1" w:rsidRPr="00C4675E" w:rsidRDefault="00537CC1" w:rsidP="00C4675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4675E">
        <w:rPr>
          <w:rFonts w:ascii="Times New Roman" w:hAnsi="Times New Roman"/>
          <w:color w:val="000000"/>
          <w:sz w:val="24"/>
          <w:szCs w:val="24"/>
        </w:rPr>
        <w:t>A) Kısaca canlının adresine habitat denir.</w:t>
      </w:r>
    </w:p>
    <w:p w:rsidR="00537CC1" w:rsidRPr="00C4675E" w:rsidRDefault="00537CC1" w:rsidP="00C4675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4675E">
        <w:rPr>
          <w:rFonts w:ascii="Times New Roman" w:hAnsi="Times New Roman"/>
          <w:color w:val="000000"/>
          <w:sz w:val="24"/>
          <w:szCs w:val="24"/>
        </w:rPr>
        <w:t>B) 7-F sınıfındaki öğrenciler papülasyondur.</w:t>
      </w:r>
    </w:p>
    <w:p w:rsidR="00537CC1" w:rsidRDefault="00537CC1" w:rsidP="00C4675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4675E">
        <w:rPr>
          <w:rFonts w:ascii="Times New Roman" w:hAnsi="Times New Roman"/>
          <w:color w:val="000000"/>
          <w:sz w:val="24"/>
          <w:szCs w:val="24"/>
        </w:rPr>
        <w:t xml:space="preserve">C) </w:t>
      </w:r>
      <w:r>
        <w:rPr>
          <w:rFonts w:ascii="Times New Roman" w:hAnsi="Times New Roman"/>
          <w:color w:val="000000"/>
          <w:sz w:val="24"/>
          <w:szCs w:val="24"/>
        </w:rPr>
        <w:t>Bitki bir türdür.</w:t>
      </w:r>
    </w:p>
    <w:p w:rsidR="00537CC1" w:rsidRPr="00C4675E" w:rsidRDefault="00537CC1" w:rsidP="00C4675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4675E">
        <w:rPr>
          <w:rFonts w:ascii="Times New Roman" w:hAnsi="Times New Roman"/>
          <w:color w:val="000000"/>
          <w:sz w:val="24"/>
          <w:szCs w:val="24"/>
        </w:rPr>
        <w:t>D) Çevremizde</w:t>
      </w:r>
      <w:r>
        <w:rPr>
          <w:rFonts w:ascii="Times New Roman" w:hAnsi="Times New Roman"/>
          <w:color w:val="000000"/>
          <w:sz w:val="24"/>
          <w:szCs w:val="24"/>
        </w:rPr>
        <w:t xml:space="preserve"> cansız v</w:t>
      </w:r>
      <w:r w:rsidRPr="00C4675E">
        <w:rPr>
          <w:rFonts w:ascii="Times New Roman" w:hAnsi="Times New Roman"/>
          <w:color w:val="000000"/>
          <w:sz w:val="24"/>
          <w:szCs w:val="24"/>
        </w:rPr>
        <w:t>arlıklar da bulunur.</w:t>
      </w:r>
      <w:r w:rsidRPr="00C4675E">
        <w:rPr>
          <w:noProof/>
        </w:rPr>
        <w:t xml:space="preserve"> </w:t>
      </w:r>
      <w:r w:rsidRPr="00B864EB">
        <w:rPr>
          <w:noProof/>
          <w:lang w:eastAsia="tr-TR"/>
        </w:rPr>
        <w:pict>
          <v:shape id="Resim 1" o:spid="_x0000_i1025" type="#_x0000_t75" style="width:255.75pt;height:18.75pt;visibility:visible">
            <v:imagedata r:id="rId13" o:title=""/>
          </v:shape>
        </w:pict>
      </w:r>
      <w:r>
        <w:rPr>
          <w:b/>
          <w:sz w:val="24"/>
          <w:szCs w:val="24"/>
        </w:rPr>
        <w:t>17</w:t>
      </w:r>
      <w:r w:rsidRPr="00C4675E">
        <w:rPr>
          <w:b/>
          <w:sz w:val="24"/>
          <w:szCs w:val="24"/>
        </w:rPr>
        <w:t>.</w:t>
      </w:r>
      <w:r w:rsidRPr="00C4675E">
        <w:rPr>
          <w:rFonts w:ascii="Comic Sans MS" w:hAnsi="Comic Sans MS" w:cs="Arial"/>
          <w:sz w:val="18"/>
          <w:szCs w:val="18"/>
        </w:rPr>
        <w:t xml:space="preserve"> </w:t>
      </w:r>
      <w:r w:rsidRPr="00C4675E">
        <w:rPr>
          <w:rFonts w:ascii="Comic Sans MS" w:hAnsi="Comic Sans MS" w:cs="Arial"/>
          <w:sz w:val="20"/>
          <w:szCs w:val="20"/>
        </w:rPr>
        <w:t xml:space="preserve">Yukarıdaki besin zincirinde etçil canlıların sayısındaki </w:t>
      </w:r>
    </w:p>
    <w:p w:rsidR="00537CC1" w:rsidRPr="00C4675E" w:rsidRDefault="00537CC1" w:rsidP="00C4675E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4675E">
        <w:rPr>
          <w:rFonts w:ascii="Comic Sans MS" w:hAnsi="Comic Sans MS" w:cs="Arial"/>
          <w:b/>
          <w:sz w:val="20"/>
          <w:szCs w:val="20"/>
          <w:u w:val="single"/>
        </w:rPr>
        <w:t>aşırı azalma</w:t>
      </w:r>
      <w:r w:rsidRPr="00C4675E">
        <w:rPr>
          <w:rFonts w:ascii="Comic Sans MS" w:hAnsi="Comic Sans MS" w:cs="Arial"/>
          <w:sz w:val="20"/>
          <w:szCs w:val="20"/>
        </w:rPr>
        <w:t xml:space="preserve"> hangi sonuca sebep olur?</w:t>
      </w:r>
      <w:r w:rsidRPr="00C4675E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537CC1" w:rsidRPr="00C4675E" w:rsidRDefault="00537CC1" w:rsidP="00C4675E">
      <w:pPr>
        <w:spacing w:before="100" w:beforeAutospacing="1" w:after="100" w:afterAutospacing="1" w:line="240" w:lineRule="auto"/>
        <w:ind w:left="426"/>
        <w:contextualSpacing/>
        <w:rPr>
          <w:rFonts w:ascii="Comic Sans MS" w:hAnsi="Comic Sans MS"/>
          <w:bCs/>
          <w:sz w:val="20"/>
          <w:szCs w:val="20"/>
        </w:rPr>
      </w:pPr>
      <w:r w:rsidRPr="00C4675E">
        <w:rPr>
          <w:rFonts w:ascii="Comic Sans MS" w:hAnsi="Comic Sans MS"/>
          <w:bCs/>
          <w:sz w:val="20"/>
          <w:szCs w:val="20"/>
        </w:rPr>
        <w:t>A) Bitki sayısının artmasına</w:t>
      </w:r>
      <w:r w:rsidRPr="00C4675E">
        <w:rPr>
          <w:rFonts w:ascii="Comic Sans MS" w:hAnsi="Comic Sans MS"/>
          <w:bCs/>
          <w:sz w:val="20"/>
          <w:szCs w:val="20"/>
        </w:rPr>
        <w:tab/>
      </w:r>
      <w:r w:rsidRPr="00C4675E">
        <w:rPr>
          <w:rFonts w:ascii="Comic Sans MS" w:hAnsi="Comic Sans MS"/>
          <w:bCs/>
          <w:sz w:val="20"/>
          <w:szCs w:val="20"/>
        </w:rPr>
        <w:tab/>
      </w:r>
    </w:p>
    <w:p w:rsidR="00537CC1" w:rsidRPr="00C4675E" w:rsidRDefault="00537CC1" w:rsidP="00C4675E">
      <w:pPr>
        <w:spacing w:before="100" w:beforeAutospacing="1" w:after="100" w:afterAutospacing="1" w:line="240" w:lineRule="auto"/>
        <w:ind w:left="426"/>
        <w:contextualSpacing/>
        <w:rPr>
          <w:rFonts w:ascii="Comic Sans MS" w:hAnsi="Comic Sans MS"/>
          <w:bCs/>
          <w:sz w:val="20"/>
          <w:szCs w:val="20"/>
        </w:rPr>
      </w:pPr>
      <w:r w:rsidRPr="00C4675E">
        <w:rPr>
          <w:rFonts w:ascii="Comic Sans MS" w:hAnsi="Comic Sans MS"/>
          <w:bCs/>
          <w:sz w:val="20"/>
          <w:szCs w:val="20"/>
        </w:rPr>
        <w:t>B) Yırtıcıların azalmasına</w:t>
      </w:r>
    </w:p>
    <w:p w:rsidR="00537CC1" w:rsidRPr="00C4675E" w:rsidRDefault="00537CC1" w:rsidP="00C4675E">
      <w:pPr>
        <w:spacing w:before="100" w:beforeAutospacing="1" w:after="100" w:afterAutospacing="1" w:line="240" w:lineRule="auto"/>
        <w:ind w:left="426"/>
        <w:contextualSpacing/>
        <w:rPr>
          <w:rFonts w:ascii="Comic Sans MS" w:hAnsi="Comic Sans MS"/>
          <w:bCs/>
          <w:sz w:val="20"/>
          <w:szCs w:val="20"/>
        </w:rPr>
      </w:pPr>
      <w:r w:rsidRPr="00C4675E">
        <w:rPr>
          <w:rFonts w:ascii="Comic Sans MS" w:hAnsi="Comic Sans MS"/>
          <w:bCs/>
          <w:sz w:val="20"/>
          <w:szCs w:val="20"/>
        </w:rPr>
        <w:t>C) Otçulların azalmasına</w:t>
      </w:r>
      <w:r w:rsidRPr="00C4675E">
        <w:rPr>
          <w:rFonts w:ascii="Comic Sans MS" w:hAnsi="Comic Sans MS"/>
          <w:bCs/>
          <w:sz w:val="20"/>
          <w:szCs w:val="20"/>
        </w:rPr>
        <w:tab/>
      </w:r>
      <w:r w:rsidRPr="00C4675E">
        <w:rPr>
          <w:rFonts w:ascii="Comic Sans MS" w:hAnsi="Comic Sans MS"/>
          <w:bCs/>
          <w:sz w:val="20"/>
          <w:szCs w:val="20"/>
        </w:rPr>
        <w:tab/>
      </w:r>
    </w:p>
    <w:p w:rsidR="00537CC1" w:rsidRPr="00C4675E" w:rsidRDefault="00537CC1" w:rsidP="00C4675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4675E">
        <w:rPr>
          <w:rFonts w:ascii="Comic Sans MS" w:hAnsi="Comic Sans MS"/>
          <w:bCs/>
          <w:sz w:val="20"/>
          <w:szCs w:val="20"/>
        </w:rPr>
        <w:t xml:space="preserve">        D) Yırtıcıların çoğalmasına</w:t>
      </w:r>
    </w:p>
    <w:p w:rsidR="00537CC1" w:rsidRDefault="00537CC1" w:rsidP="00C4675E">
      <w:pPr>
        <w:tabs>
          <w:tab w:val="left" w:pos="4020"/>
        </w:tabs>
        <w:spacing w:before="100" w:beforeAutospacing="1" w:after="100" w:afterAutospacing="1" w:line="240" w:lineRule="auto"/>
        <w:contextualSpacing/>
      </w:pPr>
    </w:p>
    <w:p w:rsidR="00537CC1" w:rsidRPr="00A6518A" w:rsidRDefault="00537CC1" w:rsidP="003055D0">
      <w:pPr>
        <w:tabs>
          <w:tab w:val="left" w:pos="2430"/>
        </w:tabs>
        <w:spacing w:before="100" w:beforeAutospacing="1" w:after="100" w:afterAutospacing="1" w:line="240" w:lineRule="auto"/>
        <w:contextualSpacing/>
        <w:rPr>
          <w:rFonts w:ascii="Tahoma" w:hAnsi="Tahoma" w:cs="Tahoma"/>
          <w:sz w:val="24"/>
          <w:szCs w:val="24"/>
        </w:rPr>
      </w:pPr>
      <w:r w:rsidRPr="00A6518A">
        <w:rPr>
          <w:b/>
          <w:sz w:val="24"/>
          <w:szCs w:val="24"/>
        </w:rPr>
        <w:t>18</w:t>
      </w:r>
      <w:r w:rsidRPr="00C4675E">
        <w:rPr>
          <w:b/>
        </w:rPr>
        <w:t>.</w:t>
      </w:r>
      <w:r w:rsidRPr="003055D0">
        <w:rPr>
          <w:rFonts w:ascii="Times New Roman" w:hAnsi="Times New Roman"/>
          <w:b/>
          <w:sz w:val="24"/>
          <w:szCs w:val="24"/>
        </w:rPr>
        <w:t xml:space="preserve"> </w:t>
      </w:r>
      <w:r w:rsidRPr="00A6518A">
        <w:rPr>
          <w:rFonts w:ascii="Times New Roman" w:hAnsi="Times New Roman"/>
          <w:b/>
          <w:sz w:val="24"/>
          <w:szCs w:val="24"/>
        </w:rPr>
        <w:t xml:space="preserve">Açıklama: </w:t>
      </w:r>
      <w:r w:rsidRPr="00A6518A">
        <w:rPr>
          <w:rFonts w:ascii="Times New Roman" w:hAnsi="Times New Roman"/>
          <w:sz w:val="24"/>
          <w:szCs w:val="24"/>
        </w:rPr>
        <w:t>X ile Z elementleri arasında iyonik bağ, Y ile Z elementleri arasında kovalent bağ görülmektedir.</w:t>
      </w:r>
      <w:r w:rsidRPr="00A6518A">
        <w:rPr>
          <w:rFonts w:ascii="Tahoma" w:hAnsi="Tahoma" w:cs="Tahoma"/>
          <w:sz w:val="24"/>
          <w:szCs w:val="24"/>
        </w:rPr>
        <w:t xml:space="preserve"> </w:t>
      </w:r>
    </w:p>
    <w:p w:rsidR="00537CC1" w:rsidRPr="00A6518A" w:rsidRDefault="00537CC1" w:rsidP="003055D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6518A">
        <w:rPr>
          <w:rFonts w:ascii="Times New Roman" w:hAnsi="Times New Roman"/>
          <w:b/>
          <w:sz w:val="24"/>
          <w:szCs w:val="24"/>
        </w:rPr>
        <w:t>Aşağıda verilen nötr atom modellerinden hangisi X, Y veya Z elementlerine ait olamaz?</w:t>
      </w:r>
    </w:p>
    <w:p w:rsidR="00537CC1" w:rsidRDefault="00537CC1" w:rsidP="003055D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Resim 2" o:spid="_x0000_s1034" type="#_x0000_t75" alt="atomlar" style="position:absolute;margin-left:19.75pt;margin-top:10.6pt;width:164.2pt;height:107.7pt;z-index:-251654144;visibility:visible">
            <v:imagedata r:id="rId14" o:title=""/>
          </v:shape>
        </w:pict>
      </w:r>
    </w:p>
    <w:p w:rsidR="00537CC1" w:rsidRDefault="00537CC1" w:rsidP="003055D0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4" o:spid="_x0000_s1035" type="#_x0000_t75" alt="atomlar" style="position:absolute;margin-left:319.55pt;margin-top:65.95pt;width:220.45pt;height:145pt;z-index:-251655168;visibility:visible">
            <v:imagedata r:id="rId14" o:title=""/>
          </v:shape>
        </w:pict>
      </w:r>
      <w:r w:rsidRPr="00AC0E9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                           B)</w:t>
      </w:r>
    </w:p>
    <w:p w:rsidR="00537CC1" w:rsidRDefault="00537CC1" w:rsidP="003055D0">
      <w:pPr>
        <w:spacing w:after="0"/>
        <w:rPr>
          <w:rFonts w:ascii="Times New Roman" w:hAnsi="Times New Roman"/>
          <w:sz w:val="24"/>
          <w:szCs w:val="24"/>
        </w:rPr>
      </w:pPr>
    </w:p>
    <w:p w:rsidR="00537CC1" w:rsidRDefault="00537CC1" w:rsidP="003055D0">
      <w:pPr>
        <w:spacing w:after="0"/>
        <w:rPr>
          <w:rFonts w:ascii="Times New Roman" w:hAnsi="Times New Roman"/>
          <w:sz w:val="24"/>
          <w:szCs w:val="24"/>
        </w:rPr>
      </w:pPr>
    </w:p>
    <w:p w:rsidR="00537CC1" w:rsidRDefault="00537CC1" w:rsidP="003055D0">
      <w:pPr>
        <w:spacing w:after="0"/>
        <w:rPr>
          <w:rFonts w:ascii="Times New Roman" w:hAnsi="Times New Roman"/>
          <w:sz w:val="24"/>
          <w:szCs w:val="24"/>
        </w:rPr>
      </w:pPr>
    </w:p>
    <w:p w:rsidR="00537CC1" w:rsidRDefault="00537CC1" w:rsidP="003055D0">
      <w:pPr>
        <w:spacing w:after="0"/>
        <w:rPr>
          <w:rFonts w:ascii="Times New Roman" w:hAnsi="Times New Roman"/>
          <w:sz w:val="24"/>
          <w:szCs w:val="24"/>
        </w:rPr>
      </w:pPr>
    </w:p>
    <w:p w:rsidR="00537CC1" w:rsidRDefault="00537CC1" w:rsidP="003055D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                             D)</w:t>
      </w:r>
    </w:p>
    <w:p w:rsidR="00537CC1" w:rsidRDefault="00537CC1" w:rsidP="003055D0">
      <w:pPr>
        <w:spacing w:after="0"/>
        <w:rPr>
          <w:rFonts w:ascii="Times New Roman" w:hAnsi="Times New Roman"/>
          <w:sz w:val="24"/>
          <w:szCs w:val="24"/>
        </w:rPr>
      </w:pPr>
    </w:p>
    <w:p w:rsidR="00537CC1" w:rsidRPr="00EA5B6E" w:rsidRDefault="00537CC1" w:rsidP="00EA5B6E">
      <w:pPr>
        <w:spacing w:before="100" w:beforeAutospacing="1" w:after="100" w:afterAutospacing="1" w:line="240" w:lineRule="auto"/>
        <w:ind w:left="-142"/>
        <w:contextualSpacing/>
        <w:rPr>
          <w:rFonts w:ascii="Times New Roman" w:hAnsi="Times New Roman"/>
          <w:sz w:val="24"/>
          <w:szCs w:val="24"/>
        </w:rPr>
      </w:pPr>
      <w:r w:rsidRPr="00A6518A">
        <w:rPr>
          <w:b/>
          <w:sz w:val="24"/>
          <w:szCs w:val="24"/>
        </w:rPr>
        <w:t>19.</w:t>
      </w:r>
      <w:r>
        <w:rPr>
          <w:b/>
        </w:rPr>
        <w:t xml:space="preserve"> </w:t>
      </w:r>
      <w:r w:rsidRPr="00EA5B6E">
        <w:rPr>
          <w:rFonts w:ascii="Times New Roman" w:hAnsi="Times New Roman"/>
          <w:sz w:val="24"/>
          <w:szCs w:val="24"/>
        </w:rPr>
        <w:t>Bir cisim kırmızı ışık altında kırmızı, yeşil ışık altında yeşil görünüyor.</w:t>
      </w:r>
    </w:p>
    <w:p w:rsidR="00537CC1" w:rsidRPr="00EA5B6E" w:rsidRDefault="00537CC1" w:rsidP="00EA5B6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A5B6E">
        <w:rPr>
          <w:rFonts w:ascii="Times New Roman" w:hAnsi="Times New Roman"/>
          <w:b/>
          <w:sz w:val="24"/>
          <w:szCs w:val="24"/>
        </w:rPr>
        <w:t>Aynı cisim beyaz ışık altında hangi renkte görünür?</w:t>
      </w:r>
    </w:p>
    <w:p w:rsidR="00537CC1" w:rsidRPr="00EA5B6E" w:rsidRDefault="00537CC1" w:rsidP="00EA5B6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37CC1" w:rsidRDefault="00537CC1" w:rsidP="00A6518A">
      <w:pPr>
        <w:tabs>
          <w:tab w:val="left" w:pos="402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EA5B6E">
        <w:rPr>
          <w:rFonts w:ascii="Times New Roman" w:hAnsi="Times New Roman"/>
          <w:b/>
          <w:sz w:val="24"/>
          <w:szCs w:val="24"/>
        </w:rPr>
        <w:t>A)</w:t>
      </w:r>
      <w:r w:rsidRPr="00EA5B6E">
        <w:rPr>
          <w:rFonts w:ascii="Times New Roman" w:hAnsi="Times New Roman"/>
          <w:sz w:val="24"/>
          <w:szCs w:val="24"/>
        </w:rPr>
        <w:t xml:space="preserve"> Beyaz     </w:t>
      </w:r>
      <w:r w:rsidRPr="00EA5B6E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Kırmızı    </w:t>
      </w:r>
      <w:r w:rsidRPr="00EA5B6E">
        <w:rPr>
          <w:rFonts w:ascii="Times New Roman" w:hAnsi="Times New Roman"/>
          <w:sz w:val="24"/>
          <w:szCs w:val="24"/>
        </w:rPr>
        <w:t xml:space="preserve">  </w:t>
      </w:r>
      <w:r w:rsidRPr="00EA5B6E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Yeşil     </w:t>
      </w:r>
      <w:r w:rsidRPr="00EA5B6E">
        <w:rPr>
          <w:rFonts w:ascii="Times New Roman" w:hAnsi="Times New Roman"/>
          <w:sz w:val="24"/>
          <w:szCs w:val="24"/>
        </w:rPr>
        <w:t xml:space="preserve"> </w:t>
      </w:r>
      <w:r w:rsidRPr="00EA5B6E">
        <w:rPr>
          <w:rFonts w:ascii="Times New Roman" w:hAnsi="Times New Roman"/>
          <w:b/>
          <w:sz w:val="24"/>
          <w:szCs w:val="24"/>
        </w:rPr>
        <w:t>D)</w:t>
      </w:r>
      <w:r w:rsidRPr="00EA5B6E">
        <w:rPr>
          <w:rFonts w:ascii="Times New Roman" w:hAnsi="Times New Roman"/>
          <w:sz w:val="24"/>
          <w:szCs w:val="24"/>
        </w:rPr>
        <w:t xml:space="preserve"> Siyah</w:t>
      </w:r>
    </w:p>
    <w:p w:rsidR="00537CC1" w:rsidRDefault="00537CC1" w:rsidP="00A6518A">
      <w:pPr>
        <w:tabs>
          <w:tab w:val="left" w:pos="402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37CC1" w:rsidRPr="00A6518A" w:rsidRDefault="00537CC1" w:rsidP="00A6518A">
      <w:pPr>
        <w:tabs>
          <w:tab w:val="left" w:pos="402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EA5B6E">
        <w:rPr>
          <w:rFonts w:ascii="Times New Roman" w:hAnsi="Times New Roman"/>
          <w:b/>
          <w:sz w:val="24"/>
          <w:szCs w:val="24"/>
        </w:rPr>
        <w:t>20</w:t>
      </w:r>
      <w:r>
        <w:t>.</w:t>
      </w:r>
      <w:r w:rsidRPr="00EA5B6E">
        <w:rPr>
          <w:rFonts w:ascii="Times New Roman" w:hAnsi="Times New Roman"/>
          <w:sz w:val="24"/>
          <w:szCs w:val="24"/>
        </w:rPr>
        <w:t xml:space="preserve">Aşağıda verilen atomlardan hangisi elektron </w:t>
      </w:r>
      <w:r w:rsidRPr="00EA5B6E">
        <w:rPr>
          <w:rFonts w:ascii="Times New Roman" w:hAnsi="Times New Roman"/>
          <w:b/>
          <w:sz w:val="24"/>
          <w:szCs w:val="24"/>
          <w:u w:val="single"/>
        </w:rPr>
        <w:t>vermeye</w:t>
      </w:r>
      <w:r w:rsidRPr="00EA5B6E">
        <w:rPr>
          <w:rFonts w:ascii="Times New Roman" w:hAnsi="Times New Roman"/>
          <w:sz w:val="24"/>
          <w:szCs w:val="24"/>
        </w:rPr>
        <w:t xml:space="preserve"> yatkındır?</w:t>
      </w:r>
    </w:p>
    <w:p w:rsidR="00537CC1" w:rsidRDefault="00537CC1" w:rsidP="00EA5B6E">
      <w:pPr>
        <w:pStyle w:val="ListParagraph"/>
        <w:spacing w:after="0"/>
        <w:ind w:left="0"/>
        <w:jc w:val="both"/>
        <w:rPr>
          <w:sz w:val="24"/>
          <w:szCs w:val="24"/>
        </w:rPr>
      </w:pPr>
    </w:p>
    <w:p w:rsidR="00537CC1" w:rsidRPr="00EA5B6E" w:rsidRDefault="00537CC1" w:rsidP="00EA5B6E">
      <w:pPr>
        <w:pStyle w:val="ListParagraph"/>
        <w:spacing w:after="0"/>
        <w:ind w:left="0"/>
        <w:jc w:val="both"/>
        <w:rPr>
          <w:sz w:val="24"/>
          <w:szCs w:val="24"/>
          <w:vertAlign w:val="subscript"/>
        </w:rPr>
      </w:pPr>
      <w:r w:rsidRPr="00EA5B6E">
        <w:rPr>
          <w:sz w:val="24"/>
          <w:szCs w:val="24"/>
        </w:rPr>
        <w:t>A</w:t>
      </w:r>
      <w:r w:rsidRPr="00EA5B6E">
        <w:rPr>
          <w:sz w:val="28"/>
          <w:szCs w:val="28"/>
        </w:rPr>
        <w:t>) X )</w:t>
      </w:r>
      <w:r w:rsidRPr="00EA5B6E">
        <w:rPr>
          <w:sz w:val="28"/>
          <w:szCs w:val="28"/>
          <w:vertAlign w:val="subscript"/>
        </w:rPr>
        <w:t>2</w:t>
      </w:r>
      <w:r w:rsidRPr="00EA5B6E">
        <w:rPr>
          <w:sz w:val="28"/>
          <w:szCs w:val="28"/>
        </w:rPr>
        <w:t>)</w:t>
      </w:r>
      <w:r w:rsidRPr="00EA5B6E">
        <w:rPr>
          <w:sz w:val="28"/>
          <w:szCs w:val="28"/>
          <w:vertAlign w:val="subscript"/>
        </w:rPr>
        <w:t>8</w:t>
      </w:r>
      <w:r w:rsidRPr="00EA5B6E">
        <w:rPr>
          <w:sz w:val="28"/>
          <w:szCs w:val="28"/>
        </w:rPr>
        <w:t>)</w:t>
      </w:r>
      <w:r w:rsidRPr="00EA5B6E">
        <w:rPr>
          <w:sz w:val="28"/>
          <w:szCs w:val="28"/>
          <w:vertAlign w:val="subscript"/>
        </w:rPr>
        <w:t>2</w:t>
      </w:r>
      <w:r w:rsidRPr="00EA5B6E">
        <w:rPr>
          <w:sz w:val="24"/>
          <w:szCs w:val="24"/>
        </w:rPr>
        <w:t xml:space="preserve">     B)  </w:t>
      </w:r>
      <w:r w:rsidRPr="00EA5B6E">
        <w:rPr>
          <w:sz w:val="28"/>
          <w:szCs w:val="28"/>
        </w:rPr>
        <w:t>X )</w:t>
      </w:r>
      <w:r w:rsidRPr="00EA5B6E">
        <w:rPr>
          <w:sz w:val="28"/>
          <w:szCs w:val="28"/>
          <w:vertAlign w:val="subscript"/>
        </w:rPr>
        <w:t>2</w:t>
      </w:r>
      <w:r w:rsidRPr="00EA5B6E">
        <w:rPr>
          <w:sz w:val="28"/>
          <w:szCs w:val="28"/>
        </w:rPr>
        <w:t>)</w:t>
      </w:r>
      <w:r w:rsidRPr="00EA5B6E">
        <w:rPr>
          <w:sz w:val="28"/>
          <w:szCs w:val="28"/>
          <w:vertAlign w:val="subscript"/>
        </w:rPr>
        <w:t>7</w:t>
      </w:r>
      <w:r w:rsidRPr="00EA5B6E">
        <w:rPr>
          <w:sz w:val="24"/>
          <w:szCs w:val="24"/>
        </w:rPr>
        <w:t xml:space="preserve">      C)  </w:t>
      </w:r>
      <w:r w:rsidRPr="00EA5B6E">
        <w:rPr>
          <w:sz w:val="28"/>
          <w:szCs w:val="28"/>
        </w:rPr>
        <w:t>X )</w:t>
      </w:r>
      <w:r w:rsidRPr="00EA5B6E">
        <w:rPr>
          <w:sz w:val="28"/>
          <w:szCs w:val="28"/>
          <w:vertAlign w:val="subscript"/>
        </w:rPr>
        <w:t>2</w:t>
      </w:r>
      <w:r w:rsidRPr="00EA5B6E">
        <w:rPr>
          <w:sz w:val="28"/>
          <w:szCs w:val="28"/>
        </w:rPr>
        <w:t>)</w:t>
      </w:r>
      <w:r w:rsidRPr="00EA5B6E">
        <w:rPr>
          <w:sz w:val="28"/>
          <w:szCs w:val="28"/>
          <w:vertAlign w:val="subscript"/>
        </w:rPr>
        <w:t>6</w:t>
      </w:r>
      <w:r w:rsidRPr="00EA5B6E">
        <w:rPr>
          <w:sz w:val="24"/>
          <w:szCs w:val="24"/>
          <w:vertAlign w:val="subscript"/>
        </w:rPr>
        <w:t xml:space="preserve">        </w:t>
      </w:r>
      <w:r w:rsidRPr="00EA5B6E">
        <w:rPr>
          <w:sz w:val="24"/>
          <w:szCs w:val="24"/>
        </w:rPr>
        <w:t xml:space="preserve">D)  </w:t>
      </w:r>
      <w:r w:rsidRPr="00EA5B6E">
        <w:rPr>
          <w:sz w:val="28"/>
          <w:szCs w:val="28"/>
        </w:rPr>
        <w:t>X  )</w:t>
      </w:r>
      <w:r w:rsidRPr="00EA5B6E">
        <w:rPr>
          <w:sz w:val="28"/>
          <w:szCs w:val="28"/>
          <w:vertAlign w:val="subscript"/>
        </w:rPr>
        <w:t>2</w:t>
      </w:r>
      <w:r w:rsidRPr="00EA5B6E">
        <w:rPr>
          <w:sz w:val="28"/>
          <w:szCs w:val="28"/>
        </w:rPr>
        <w:t>)</w:t>
      </w:r>
      <w:r w:rsidRPr="00EA5B6E">
        <w:rPr>
          <w:sz w:val="28"/>
          <w:szCs w:val="28"/>
          <w:vertAlign w:val="subscript"/>
        </w:rPr>
        <w:t>8</w:t>
      </w:r>
      <w:r w:rsidRPr="00EA5B6E">
        <w:rPr>
          <w:sz w:val="28"/>
          <w:szCs w:val="28"/>
        </w:rPr>
        <w:t>)</w:t>
      </w:r>
      <w:r w:rsidRPr="00EA5B6E">
        <w:rPr>
          <w:sz w:val="28"/>
          <w:szCs w:val="28"/>
          <w:vertAlign w:val="subscript"/>
        </w:rPr>
        <w:t>6</w:t>
      </w:r>
    </w:p>
    <w:p w:rsidR="00537CC1" w:rsidRPr="00EA5B6E" w:rsidRDefault="00537CC1" w:rsidP="00EA5B6E">
      <w:pPr>
        <w:tabs>
          <w:tab w:val="left" w:pos="4020"/>
        </w:tabs>
        <w:spacing w:line="360" w:lineRule="auto"/>
        <w:rPr>
          <w:b/>
          <w:sz w:val="24"/>
          <w:szCs w:val="24"/>
        </w:rPr>
      </w:pPr>
    </w:p>
    <w:p w:rsidR="00537CC1" w:rsidRDefault="00537CC1" w:rsidP="00EA5B6E">
      <w:pPr>
        <w:tabs>
          <w:tab w:val="left" w:pos="4020"/>
        </w:tabs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…………..</w:t>
      </w:r>
    </w:p>
    <w:p w:rsidR="00537CC1" w:rsidRDefault="00537CC1" w:rsidP="00EA5B6E">
      <w:pPr>
        <w:tabs>
          <w:tab w:val="left" w:pos="4020"/>
        </w:tabs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FEN BİLİMLERİ ÖĞRETMENİ</w:t>
      </w:r>
    </w:p>
    <w:p w:rsidR="00537CC1" w:rsidRPr="00EA5B6E" w:rsidRDefault="00537CC1" w:rsidP="00EA5B6E">
      <w:pPr>
        <w:tabs>
          <w:tab w:val="left" w:pos="4020"/>
        </w:tabs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BAŞARILAR... :)</w:t>
      </w: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p w:rsidR="00537CC1" w:rsidRDefault="00537CC1" w:rsidP="0035350B">
      <w:pPr>
        <w:tabs>
          <w:tab w:val="left" w:pos="4020"/>
        </w:tabs>
        <w:spacing w:line="360" w:lineRule="auto"/>
      </w:pPr>
    </w:p>
    <w:sectPr w:rsidR="00537CC1" w:rsidSect="00A91BB9">
      <w:type w:val="continuous"/>
      <w:pgSz w:w="11906" w:h="16838"/>
      <w:pgMar w:top="1135" w:right="566" w:bottom="1417" w:left="851" w:header="624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CC1" w:rsidRDefault="00537CC1">
      <w:pPr>
        <w:spacing w:after="0" w:line="240" w:lineRule="auto"/>
      </w:pPr>
      <w:r>
        <w:separator/>
      </w:r>
    </w:p>
  </w:endnote>
  <w:endnote w:type="continuationSeparator" w:id="0">
    <w:p w:rsidR="00537CC1" w:rsidRDefault="0053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CC1" w:rsidRDefault="00537CC1">
      <w:pPr>
        <w:spacing w:after="0" w:line="240" w:lineRule="auto"/>
      </w:pPr>
      <w:r>
        <w:separator/>
      </w:r>
    </w:p>
  </w:footnote>
  <w:footnote w:type="continuationSeparator" w:id="0">
    <w:p w:rsidR="00537CC1" w:rsidRDefault="00537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693"/>
    <w:multiLevelType w:val="hybridMultilevel"/>
    <w:tmpl w:val="7324D06E"/>
    <w:lvl w:ilvl="0" w:tplc="843A1E9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B111B79"/>
    <w:multiLevelType w:val="hybridMultilevel"/>
    <w:tmpl w:val="DD7A0D68"/>
    <w:lvl w:ilvl="0" w:tplc="CE5E94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2C6561"/>
    <w:multiLevelType w:val="hybridMultilevel"/>
    <w:tmpl w:val="698EEA0E"/>
    <w:lvl w:ilvl="0" w:tplc="9ED865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745CC5"/>
    <w:multiLevelType w:val="hybridMultilevel"/>
    <w:tmpl w:val="28D280BE"/>
    <w:lvl w:ilvl="0" w:tplc="75D626C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9D168E4"/>
    <w:multiLevelType w:val="hybridMultilevel"/>
    <w:tmpl w:val="FCE81090"/>
    <w:lvl w:ilvl="0" w:tplc="14DCA9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0CE63CD"/>
    <w:multiLevelType w:val="hybridMultilevel"/>
    <w:tmpl w:val="53AA2588"/>
    <w:lvl w:ilvl="0" w:tplc="4B1C04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050B3B"/>
    <w:multiLevelType w:val="hybridMultilevel"/>
    <w:tmpl w:val="0B9C9B96"/>
    <w:lvl w:ilvl="0" w:tplc="5144FAE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59A797A"/>
    <w:multiLevelType w:val="hybridMultilevel"/>
    <w:tmpl w:val="E50CB9AE"/>
    <w:lvl w:ilvl="0" w:tplc="E064DD6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5A638D1"/>
    <w:multiLevelType w:val="hybridMultilevel"/>
    <w:tmpl w:val="2610C042"/>
    <w:lvl w:ilvl="0" w:tplc="8F16A47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BBE0F30"/>
    <w:multiLevelType w:val="hybridMultilevel"/>
    <w:tmpl w:val="256018E2"/>
    <w:lvl w:ilvl="0" w:tplc="ED464C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B96ABE"/>
    <w:multiLevelType w:val="hybridMultilevel"/>
    <w:tmpl w:val="9DA2D212"/>
    <w:lvl w:ilvl="0" w:tplc="9B6E3B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7A1F01"/>
    <w:multiLevelType w:val="hybridMultilevel"/>
    <w:tmpl w:val="ABB012F0"/>
    <w:lvl w:ilvl="0" w:tplc="3BA0D338">
      <w:start w:val="1"/>
      <w:numFmt w:val="upperLetter"/>
      <w:lvlText w:val="%1)"/>
      <w:lvlJc w:val="left"/>
      <w:pPr>
        <w:ind w:left="720" w:hanging="360"/>
      </w:pPr>
      <w:rPr>
        <w:rFonts w:cs="Tahoma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EC465B"/>
    <w:multiLevelType w:val="hybridMultilevel"/>
    <w:tmpl w:val="96A0EF5A"/>
    <w:lvl w:ilvl="0" w:tplc="D8469D7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46D3EFC"/>
    <w:multiLevelType w:val="hybridMultilevel"/>
    <w:tmpl w:val="3AF06CB2"/>
    <w:lvl w:ilvl="0" w:tplc="162AB8BE">
      <w:start w:val="1"/>
      <w:numFmt w:val="bullet"/>
      <w:lvlText w:val="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E037CE"/>
    <w:multiLevelType w:val="hybridMultilevel"/>
    <w:tmpl w:val="6F0221E8"/>
    <w:lvl w:ilvl="0" w:tplc="416E7B8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3">
      <w:start w:val="1"/>
      <w:numFmt w:val="upperRoman"/>
      <w:lvlText w:val="%2."/>
      <w:lvlJc w:val="righ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12"/>
  </w:num>
  <w:num w:numId="9">
    <w:abstractNumId w:val="4"/>
  </w:num>
  <w:num w:numId="10">
    <w:abstractNumId w:val="3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B84"/>
    <w:rsid w:val="0001071A"/>
    <w:rsid w:val="0002069E"/>
    <w:rsid w:val="000D5EFD"/>
    <w:rsid w:val="000F0589"/>
    <w:rsid w:val="000F797A"/>
    <w:rsid w:val="001448D0"/>
    <w:rsid w:val="00156C03"/>
    <w:rsid w:val="001A3625"/>
    <w:rsid w:val="001D27E7"/>
    <w:rsid w:val="00206BEE"/>
    <w:rsid w:val="002475DC"/>
    <w:rsid w:val="0027157D"/>
    <w:rsid w:val="002B7F07"/>
    <w:rsid w:val="002D2817"/>
    <w:rsid w:val="003055D0"/>
    <w:rsid w:val="00313DEB"/>
    <w:rsid w:val="0035350B"/>
    <w:rsid w:val="0039430D"/>
    <w:rsid w:val="003C1751"/>
    <w:rsid w:val="003F1A42"/>
    <w:rsid w:val="0047434B"/>
    <w:rsid w:val="0048655F"/>
    <w:rsid w:val="004D064C"/>
    <w:rsid w:val="00537CC1"/>
    <w:rsid w:val="00584546"/>
    <w:rsid w:val="0061643D"/>
    <w:rsid w:val="00663469"/>
    <w:rsid w:val="00686A29"/>
    <w:rsid w:val="006870F8"/>
    <w:rsid w:val="007368AA"/>
    <w:rsid w:val="007640D1"/>
    <w:rsid w:val="007A7DDD"/>
    <w:rsid w:val="007B30A8"/>
    <w:rsid w:val="007C223F"/>
    <w:rsid w:val="00802F7A"/>
    <w:rsid w:val="00823BA6"/>
    <w:rsid w:val="0084293A"/>
    <w:rsid w:val="0086005F"/>
    <w:rsid w:val="008731D2"/>
    <w:rsid w:val="00903E33"/>
    <w:rsid w:val="009135BB"/>
    <w:rsid w:val="0092555F"/>
    <w:rsid w:val="0094699F"/>
    <w:rsid w:val="00957168"/>
    <w:rsid w:val="00983585"/>
    <w:rsid w:val="009848B0"/>
    <w:rsid w:val="0099127C"/>
    <w:rsid w:val="009F6B96"/>
    <w:rsid w:val="00A03955"/>
    <w:rsid w:val="00A50674"/>
    <w:rsid w:val="00A6518A"/>
    <w:rsid w:val="00A91BB9"/>
    <w:rsid w:val="00AC0E95"/>
    <w:rsid w:val="00B42522"/>
    <w:rsid w:val="00B52287"/>
    <w:rsid w:val="00B552F5"/>
    <w:rsid w:val="00B864EB"/>
    <w:rsid w:val="00BB43A9"/>
    <w:rsid w:val="00BC27C4"/>
    <w:rsid w:val="00BC28A7"/>
    <w:rsid w:val="00BC3965"/>
    <w:rsid w:val="00BE1D33"/>
    <w:rsid w:val="00BE617F"/>
    <w:rsid w:val="00C4675E"/>
    <w:rsid w:val="00C536B4"/>
    <w:rsid w:val="00C73642"/>
    <w:rsid w:val="00CA187F"/>
    <w:rsid w:val="00CE118A"/>
    <w:rsid w:val="00CE3170"/>
    <w:rsid w:val="00D267C4"/>
    <w:rsid w:val="00D7122A"/>
    <w:rsid w:val="00E0701E"/>
    <w:rsid w:val="00E0756D"/>
    <w:rsid w:val="00E539D6"/>
    <w:rsid w:val="00E642DA"/>
    <w:rsid w:val="00EA5B6E"/>
    <w:rsid w:val="00EE0996"/>
    <w:rsid w:val="00F25780"/>
    <w:rsid w:val="00F61E40"/>
    <w:rsid w:val="00F70664"/>
    <w:rsid w:val="00F73920"/>
    <w:rsid w:val="00F74DE0"/>
    <w:rsid w:val="00F83C22"/>
    <w:rsid w:val="00F8625E"/>
    <w:rsid w:val="00FA4E7E"/>
    <w:rsid w:val="00FA6294"/>
    <w:rsid w:val="00FC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2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6B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E6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E617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B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43A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B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43A9"/>
    <w:rPr>
      <w:rFonts w:cs="Times New Roman"/>
    </w:rPr>
  </w:style>
  <w:style w:type="character" w:styleId="Hyperlink">
    <w:name w:val="Hyperlink"/>
    <w:basedOn w:val="DefaultParagraphFont"/>
    <w:uiPriority w:val="99"/>
    <w:rsid w:val="00F706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2</Pages>
  <Words>479</Words>
  <Characters>2732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fatih</cp:lastModifiedBy>
  <cp:revision>9</cp:revision>
  <cp:lastPrinted>2014-05-06T11:42:00Z</cp:lastPrinted>
  <dcterms:created xsi:type="dcterms:W3CDTF">2015-05-19T10:46:00Z</dcterms:created>
  <dcterms:modified xsi:type="dcterms:W3CDTF">2015-05-24T09:39:00Z</dcterms:modified>
  <cp:category>www.sorubak.com</cp:category>
</cp:coreProperties>
</file>