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62" w:rsidRPr="00A97FE1" w:rsidRDefault="00D63E62" w:rsidP="00F77C42">
      <w:pPr>
        <w:spacing w:after="0"/>
        <w:jc w:val="center"/>
        <w:rPr>
          <w:rFonts w:cs="Calibri"/>
          <w:b/>
          <w:i/>
          <w:u w:val="single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3.95pt;margin-top:13.95pt;width:78pt;height:4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" filled="f" stroked="f">
            <v:fill o:detectmouseclick="t"/>
            <v:textbox>
              <w:txbxContent>
                <w:p w:rsidR="00D63E62" w:rsidRPr="001F6F0E" w:rsidRDefault="00D63E62" w:rsidP="004C339D">
                  <w:pPr>
                    <w:spacing w:after="0"/>
                    <w:jc w:val="center"/>
                    <w:rPr>
                      <w:rFonts w:cs="Calibri"/>
                      <w:b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A97FE1">
        <w:rPr>
          <w:rFonts w:cs="Calibri"/>
          <w:b/>
          <w:i/>
          <w:u w:val="single"/>
        </w:rPr>
        <w:t>201</w:t>
      </w:r>
      <w:r>
        <w:rPr>
          <w:rFonts w:cs="Calibri"/>
          <w:b/>
          <w:i/>
          <w:u w:val="single"/>
        </w:rPr>
        <w:t>..</w:t>
      </w:r>
      <w:r w:rsidRPr="00A97FE1">
        <w:rPr>
          <w:rFonts w:cs="Calibri"/>
          <w:b/>
          <w:i/>
          <w:u w:val="single"/>
        </w:rPr>
        <w:t>-201</w:t>
      </w:r>
      <w:r>
        <w:rPr>
          <w:rFonts w:cs="Calibri"/>
          <w:b/>
          <w:i/>
          <w:u w:val="single"/>
        </w:rPr>
        <w:t>..</w:t>
      </w:r>
      <w:r w:rsidRPr="00A97FE1">
        <w:rPr>
          <w:rFonts w:cs="Calibri"/>
          <w:b/>
          <w:i/>
          <w:u w:val="single"/>
        </w:rPr>
        <w:t xml:space="preserve"> EĞİTİM-ÖĞRETİM YILI </w:t>
      </w:r>
      <w:r>
        <w:rPr>
          <w:rFonts w:cs="Calibri"/>
          <w:b/>
          <w:i/>
          <w:u w:val="single"/>
        </w:rPr>
        <w:t xml:space="preserve">…………………. </w:t>
      </w:r>
      <w:r w:rsidRPr="00A97FE1">
        <w:rPr>
          <w:rFonts w:cs="Calibri"/>
          <w:b/>
          <w:i/>
          <w:u w:val="single"/>
        </w:rPr>
        <w:t xml:space="preserve">ORTAOKULU FEN </w:t>
      </w:r>
      <w:r>
        <w:rPr>
          <w:rFonts w:cs="Calibri"/>
          <w:b/>
          <w:i/>
          <w:u w:val="single"/>
        </w:rPr>
        <w:t>VE TEKNOLOJİ  DERSİ 8/A SINIFI  2.DÖNEM 3</w:t>
      </w:r>
      <w:r w:rsidRPr="00A97FE1">
        <w:rPr>
          <w:rFonts w:cs="Calibri"/>
          <w:b/>
          <w:i/>
          <w:u w:val="single"/>
        </w:rPr>
        <w:t>.YAZILI SINAVIDIR</w:t>
      </w:r>
    </w:p>
    <w:p w:rsidR="00D63E62" w:rsidRPr="00A97FE1" w:rsidRDefault="00D63E62" w:rsidP="00F77C42">
      <w:pPr>
        <w:spacing w:after="0"/>
        <w:rPr>
          <w:rFonts w:cs="Calibri"/>
          <w:b/>
        </w:rPr>
      </w:pPr>
      <w:r w:rsidRPr="00A97FE1">
        <w:rPr>
          <w:rFonts w:cs="Calibri"/>
          <w:b/>
        </w:rPr>
        <w:t>ADI - SOYADI: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:rsidR="00D63E62" w:rsidRDefault="00D63E62" w:rsidP="00F77C42">
      <w:pPr>
        <w:spacing w:after="0"/>
        <w:rPr>
          <w:rFonts w:cs="Calibri"/>
          <w:b/>
        </w:rPr>
      </w:pPr>
      <w:r w:rsidRPr="00A97FE1">
        <w:rPr>
          <w:rFonts w:cs="Calibri"/>
          <w:b/>
        </w:rPr>
        <w:t>SINIF - NO:</w:t>
      </w:r>
    </w:p>
    <w:p w:rsidR="00D63E62" w:rsidRPr="00A97FE1" w:rsidRDefault="00D63E62" w:rsidP="00F77C42">
      <w:pPr>
        <w:spacing w:after="0"/>
        <w:rPr>
          <w:rFonts w:cs="Calibri"/>
          <w:b/>
        </w:rPr>
      </w:pPr>
    </w:p>
    <w:p w:rsidR="00D63E62" w:rsidRPr="00E27ACB" w:rsidRDefault="00D63E62" w:rsidP="00F77C42">
      <w:pPr>
        <w:spacing w:after="0"/>
        <w:rPr>
          <w:rFonts w:cs="Calibri"/>
        </w:rPr>
        <w:sectPr w:rsidR="00D63E62" w:rsidRPr="00E27ACB" w:rsidSect="00F77C42">
          <w:pgSz w:w="11906" w:h="16838"/>
          <w:pgMar w:top="426" w:right="282" w:bottom="142" w:left="426" w:header="708" w:footer="708" w:gutter="0"/>
          <w:cols w:space="708"/>
          <w:docGrid w:linePitch="360"/>
        </w:sectPr>
      </w:pPr>
    </w:p>
    <w:p w:rsidR="00D63E62" w:rsidRPr="006F22B6" w:rsidRDefault="00D63E62" w:rsidP="00297739">
      <w:pPr>
        <w:spacing w:after="0"/>
        <w:rPr>
          <w:b/>
          <w:i/>
          <w:u w:val="single"/>
        </w:rPr>
      </w:pPr>
      <w:r w:rsidRPr="006F22B6">
        <w:rPr>
          <w:b/>
          <w:i/>
          <w:u w:val="single"/>
        </w:rPr>
        <w:t xml:space="preserve">Aşağıdaki soruların doğru cevaplarını </w:t>
      </w:r>
      <w:r>
        <w:rPr>
          <w:b/>
          <w:i/>
          <w:u w:val="single"/>
        </w:rPr>
        <w:t>arka sayfada bulunan optik  foruma işaretleyiniz</w:t>
      </w:r>
      <w:r w:rsidRPr="006F22B6">
        <w:rPr>
          <w:b/>
          <w:i/>
          <w:u w:val="single"/>
        </w:rPr>
        <w:t>.</w:t>
      </w:r>
    </w:p>
    <w:p w:rsidR="00D63E62" w:rsidRDefault="00D63E62" w:rsidP="005F606C">
      <w:pPr>
        <w:pStyle w:val="NoSpacing"/>
      </w:pPr>
    </w:p>
    <w:p w:rsidR="00D63E62" w:rsidRDefault="00D63E62" w:rsidP="005F606C">
      <w:pPr>
        <w:pStyle w:val="NoSpacing"/>
      </w:pPr>
      <w:r>
        <w:t>1-)Kinetik enerjiyi elektrik enerjisine dönüştüren araç aşağıdakilerden hangisidir?</w:t>
      </w:r>
    </w:p>
    <w:p w:rsidR="00D63E62" w:rsidRDefault="00D63E62" w:rsidP="005F606C">
      <w:pPr>
        <w:pStyle w:val="NoSpacing"/>
      </w:pPr>
      <w:r>
        <w:t>A)Jeneratör</w:t>
      </w:r>
      <w:r>
        <w:tab/>
      </w:r>
      <w:r>
        <w:tab/>
        <w:t>B)Elektrik Motoru</w:t>
      </w:r>
    </w:p>
    <w:p w:rsidR="00D63E62" w:rsidRDefault="00D63E62" w:rsidP="005F606C">
      <w:pPr>
        <w:spacing w:after="0"/>
      </w:pPr>
      <w:r>
        <w:t>C)Elektromıknatıs</w:t>
      </w:r>
      <w:r>
        <w:tab/>
        <w:t>D)Ampermetre</w:t>
      </w:r>
    </w:p>
    <w:p w:rsidR="00D63E62" w:rsidRDefault="00D63E62" w:rsidP="005F606C">
      <w:pPr>
        <w:spacing w:after="0"/>
      </w:pPr>
    </w:p>
    <w:p w:rsidR="00D63E62" w:rsidRDefault="00D63E62" w:rsidP="005F606C">
      <w:pPr>
        <w:pStyle w:val="NoSpacing"/>
      </w:pPr>
      <w:r>
        <w:t>2-)Aşagıdaki araçların hangisinde elektrik akımının hem ısı hemde ışık etkisi birlikte görülür?</w:t>
      </w:r>
    </w:p>
    <w:p w:rsidR="00D63E62" w:rsidRDefault="00D63E62" w:rsidP="005F606C">
      <w:pPr>
        <w:pStyle w:val="NoSpacing"/>
      </w:pPr>
      <w:r>
        <w:t>A)Kapı zili</w:t>
      </w:r>
      <w:r>
        <w:tab/>
        <w:t>B)Pil</w:t>
      </w:r>
      <w:r>
        <w:tab/>
        <w:t>C)Ampul</w:t>
      </w:r>
      <w:r>
        <w:tab/>
        <w:t>D)Elektrik motoru</w:t>
      </w:r>
    </w:p>
    <w:p w:rsidR="00D63E62" w:rsidRDefault="00D63E62" w:rsidP="005F606C">
      <w:pPr>
        <w:spacing w:after="0"/>
      </w:pPr>
    </w:p>
    <w:p w:rsidR="00D63E62" w:rsidRDefault="00D63E62" w:rsidP="005F606C">
      <w:pPr>
        <w:pStyle w:val="NoSpacing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4.7pt;margin-top:3pt;width:92.25pt;height:82.1pt;z-index:-251659264;visibility:visible">
            <v:imagedata r:id="rId5" o:title=""/>
          </v:shape>
        </w:pict>
      </w:r>
      <w:r>
        <w:t xml:space="preserve">3-) </w:t>
      </w:r>
    </w:p>
    <w:p w:rsidR="00D63E62" w:rsidRDefault="00D63E62" w:rsidP="005F606C">
      <w:pPr>
        <w:pStyle w:val="NoSpacing"/>
        <w:ind w:left="1416" w:firstLine="24"/>
      </w:pPr>
    </w:p>
    <w:p w:rsidR="00D63E62" w:rsidRDefault="00D63E62" w:rsidP="005F606C">
      <w:pPr>
        <w:pStyle w:val="NoSpacing"/>
        <w:ind w:left="2124"/>
      </w:pPr>
      <w:r>
        <w:t>Yandaki şekilde verilen devrede,hangi  durumda bir elektrik akımı meydana gelir?</w:t>
      </w:r>
    </w:p>
    <w:p w:rsidR="00D63E62" w:rsidRDefault="00D63E62" w:rsidP="005F606C">
      <w:pPr>
        <w:pStyle w:val="NoSpacing"/>
      </w:pPr>
    </w:p>
    <w:p w:rsidR="00D63E62" w:rsidRDefault="00D63E62" w:rsidP="005F606C">
      <w:pPr>
        <w:pStyle w:val="NoSpacing"/>
      </w:pPr>
      <w:r>
        <w:t>A)Devre güç kaynağına bağlandığında</w:t>
      </w:r>
    </w:p>
    <w:p w:rsidR="00D63E62" w:rsidRDefault="00D63E62" w:rsidP="005F606C">
      <w:pPr>
        <w:pStyle w:val="NoSpacing"/>
      </w:pPr>
      <w:r>
        <w:t>B)Mıknatıs bobine yaklaştırılıp uzaklaştırıldığında</w:t>
      </w:r>
    </w:p>
    <w:p w:rsidR="00D63E62" w:rsidRDefault="00D63E62" w:rsidP="005F606C">
      <w:pPr>
        <w:pStyle w:val="NoSpacing"/>
      </w:pPr>
      <w:r>
        <w:t>C)Mıknatısın ucu ampermetreye bağlandığında</w:t>
      </w:r>
    </w:p>
    <w:p w:rsidR="00D63E62" w:rsidRDefault="00D63E62" w:rsidP="005F606C">
      <w:pPr>
        <w:pStyle w:val="NoSpacing"/>
      </w:pPr>
      <w:r>
        <w:t>D)Mıknatıs bobinin içinde sabit tutulduğunda</w:t>
      </w:r>
    </w:p>
    <w:p w:rsidR="00D63E62" w:rsidRDefault="00D63E62" w:rsidP="005F606C">
      <w:pPr>
        <w:pStyle w:val="NoSpacing"/>
        <w:rPr>
          <w:i/>
          <w:u w:val="single"/>
        </w:rPr>
      </w:pPr>
    </w:p>
    <w:p w:rsidR="00D63E62" w:rsidRDefault="00D63E62" w:rsidP="005F606C">
      <w:pPr>
        <w:pStyle w:val="NoSpacing"/>
      </w:pPr>
      <w:r>
        <w:t>4-)Aşağıdakilerden hangisi elektriksel güç birimidir?</w:t>
      </w:r>
    </w:p>
    <w:p w:rsidR="00D63E62" w:rsidRPr="00675B90" w:rsidRDefault="00D63E62" w:rsidP="005F606C">
      <w:pPr>
        <w:pStyle w:val="NoSpacing"/>
      </w:pPr>
      <w:r>
        <w:t>A)Watt</w:t>
      </w:r>
      <w:r>
        <w:tab/>
      </w:r>
      <w:r>
        <w:tab/>
        <w:t>B)KiloWatt X Saat</w:t>
      </w:r>
      <w:r>
        <w:tab/>
        <w:t xml:space="preserve">                      C)Amper</w:t>
      </w:r>
      <w:r>
        <w:tab/>
        <w:t>D)Newton</w:t>
      </w:r>
    </w:p>
    <w:p w:rsidR="00D63E62" w:rsidRDefault="00D63E62" w:rsidP="005F606C">
      <w:pPr>
        <w:spacing w:after="0"/>
      </w:pPr>
    </w:p>
    <w:p w:rsidR="00D63E62" w:rsidRDefault="00D63E62" w:rsidP="005F606C">
      <w:pPr>
        <w:pStyle w:val="NoSpacing"/>
      </w:pPr>
      <w:r>
        <w:t>5-)   I.Bobinin sarım sayısının artması</w:t>
      </w:r>
    </w:p>
    <w:p w:rsidR="00D63E62" w:rsidRDefault="00D63E62" w:rsidP="005F606C">
      <w:pPr>
        <w:pStyle w:val="NoSpacing"/>
      </w:pPr>
      <w:r>
        <w:t xml:space="preserve">       II.Mıknatısın hızının artması</w:t>
      </w:r>
    </w:p>
    <w:p w:rsidR="00D63E62" w:rsidRDefault="00D63E62" w:rsidP="005F606C">
      <w:pPr>
        <w:pStyle w:val="NoSpacing"/>
      </w:pPr>
      <w:r>
        <w:t xml:space="preserve">      III.Mıknatısın çekim gücünün arttırılması</w:t>
      </w:r>
    </w:p>
    <w:p w:rsidR="00D63E62" w:rsidRDefault="00D63E62" w:rsidP="005F606C">
      <w:pPr>
        <w:pStyle w:val="NoSpacing"/>
      </w:pPr>
      <w:r>
        <w:t xml:space="preserve">  Yukarıdaki durumların hangisi yada hangileri bobinde mıknatısın hareketiyle oluşan elektrik akımının şiddetini artırır?</w:t>
      </w:r>
    </w:p>
    <w:p w:rsidR="00D63E62" w:rsidRDefault="00D63E62" w:rsidP="005F606C">
      <w:pPr>
        <w:pStyle w:val="NoSpacing"/>
      </w:pPr>
      <w:r>
        <w:t>A)Yalnız I</w:t>
      </w:r>
      <w:r>
        <w:tab/>
        <w:t>B)Yalnız III</w:t>
      </w:r>
      <w:r>
        <w:tab/>
        <w:t>C)I ve III</w:t>
      </w:r>
      <w:r>
        <w:tab/>
        <w:t>D)I,II ve III</w:t>
      </w:r>
    </w:p>
    <w:p w:rsidR="00D63E62" w:rsidRDefault="00D63E62" w:rsidP="005F606C">
      <w:pPr>
        <w:spacing w:after="0"/>
      </w:pPr>
    </w:p>
    <w:p w:rsidR="00D63E62" w:rsidRDefault="00D63E62" w:rsidP="005F606C">
      <w:pPr>
        <w:pStyle w:val="NoSpacing"/>
      </w:pPr>
      <w:r>
        <w:t>6-)Karbon döngüsü için aşağıdakilerden hangisi yanlıştır?</w:t>
      </w:r>
    </w:p>
    <w:p w:rsidR="00D63E62" w:rsidRDefault="00D63E62" w:rsidP="005F606C">
      <w:pPr>
        <w:pStyle w:val="NoSpacing"/>
      </w:pPr>
      <w:r>
        <w:t>A)Bitkiler gündüz karbondioksidi kullanarak oksijen üretirler.</w:t>
      </w:r>
    </w:p>
    <w:p w:rsidR="00D63E62" w:rsidRDefault="00D63E62" w:rsidP="005F606C">
      <w:pPr>
        <w:pStyle w:val="NoSpacing"/>
      </w:pPr>
      <w:r>
        <w:t>B)Fosil yakıtların kullanımı atmosferdeki karbondioksit oranını arttırır.</w:t>
      </w:r>
    </w:p>
    <w:p w:rsidR="00D63E62" w:rsidRDefault="00D63E62" w:rsidP="005F606C">
      <w:pPr>
        <w:pStyle w:val="NoSpacing"/>
      </w:pPr>
      <w:r>
        <w:t>C)Karbondioksit solunum yoluyla canlılar tarafından kullanılır.</w:t>
      </w:r>
    </w:p>
    <w:p w:rsidR="00D63E62" w:rsidRDefault="00D63E62" w:rsidP="005F606C">
      <w:pPr>
        <w:pStyle w:val="NoSpacing"/>
      </w:pPr>
      <w:r>
        <w:t>D)Karbon döngüsünde ayrıştırıcıların da rolü vardır.</w:t>
      </w:r>
    </w:p>
    <w:p w:rsidR="00D63E62" w:rsidRDefault="00D63E62" w:rsidP="005F606C">
      <w:pPr>
        <w:spacing w:after="0"/>
      </w:pPr>
    </w:p>
    <w:p w:rsidR="00D63E62" w:rsidRDefault="00D63E62" w:rsidP="005F606C">
      <w:pPr>
        <w:pStyle w:val="NoSpacing"/>
      </w:pPr>
      <w:r>
        <w:t>7-)Bitkilerde fotosentez aşağıdaki hangi organelde gerçekleşir?</w:t>
      </w:r>
    </w:p>
    <w:p w:rsidR="00D63E62" w:rsidRDefault="00D63E62" w:rsidP="005F606C">
      <w:pPr>
        <w:pStyle w:val="NoSpacing"/>
      </w:pPr>
      <w:r>
        <w:t xml:space="preserve"> A)Kloroplast</w:t>
      </w:r>
      <w:r>
        <w:tab/>
        <w:t>B)Mitokondri</w:t>
      </w:r>
      <w:r>
        <w:tab/>
        <w:t>C)Çekirdek</w:t>
      </w:r>
      <w:r>
        <w:tab/>
        <w:t>D)Hücre zarı</w:t>
      </w: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8-)Aşağıdaki canlılardan bir besin zinciri oluşturulduğunda besin zincirinin son halkasında hangi canlı bulunur?</w:t>
      </w:r>
    </w:p>
    <w:p w:rsidR="00D63E62" w:rsidRDefault="00D63E62" w:rsidP="005F606C">
      <w:pPr>
        <w:pStyle w:val="NoSpacing"/>
      </w:pPr>
      <w:r>
        <w:t>A)Çimen</w:t>
      </w:r>
      <w:r>
        <w:tab/>
        <w:t>B)Kurbağa</w:t>
      </w:r>
      <w:r>
        <w:tab/>
        <w:t>C)Çekirge</w:t>
      </w:r>
      <w:r>
        <w:tab/>
        <w:t>D)Yılan</w:t>
      </w:r>
    </w:p>
    <w:p w:rsidR="00D63E62" w:rsidRDefault="00D63E62" w:rsidP="005F606C">
      <w:pPr>
        <w:pStyle w:val="NoSpacing"/>
      </w:pP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9-)Aşırı çalışma durumunda kaslarda biriken madde aşağıdakilerden hangisidir?</w:t>
      </w:r>
    </w:p>
    <w:p w:rsidR="00D63E62" w:rsidRDefault="00D63E62" w:rsidP="005F606C">
      <w:pPr>
        <w:pStyle w:val="NoSpacing"/>
      </w:pPr>
      <w:r>
        <w:t>A)Oksijen</w:t>
      </w:r>
      <w:r>
        <w:tab/>
      </w:r>
      <w:r>
        <w:tab/>
        <w:t>B)Karbondioksit</w:t>
      </w:r>
      <w:r>
        <w:tab/>
      </w:r>
    </w:p>
    <w:p w:rsidR="00D63E62" w:rsidRDefault="00D63E62" w:rsidP="005F606C">
      <w:pPr>
        <w:pStyle w:val="NoSpacing"/>
      </w:pPr>
      <w:r>
        <w:t>C)Yorgunluk asidi</w:t>
      </w:r>
      <w:r>
        <w:tab/>
        <w:t>D)Azot</w:t>
      </w: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10-)aşağıdakilerden hangisi yenilemez enerji kaynaklarından biridir?</w:t>
      </w:r>
    </w:p>
    <w:p w:rsidR="00D63E62" w:rsidRDefault="00D63E62" w:rsidP="005F606C">
      <w:pPr>
        <w:pStyle w:val="NoSpacing"/>
      </w:pPr>
      <w:r>
        <w:t>A)Dalga</w:t>
      </w:r>
      <w:r>
        <w:tab/>
      </w:r>
      <w:r>
        <w:tab/>
        <w:t>B)Kömür</w:t>
      </w:r>
      <w:r>
        <w:tab/>
        <w:t>C)Güneş</w:t>
      </w:r>
      <w:r>
        <w:tab/>
        <w:t>D)Rüzgar</w:t>
      </w:r>
    </w:p>
    <w:p w:rsidR="00D63E62" w:rsidRDefault="00D63E62" w:rsidP="005F606C">
      <w:pPr>
        <w:pStyle w:val="NoSpacing"/>
      </w:pPr>
    </w:p>
    <w:p w:rsidR="00D63E62" w:rsidRDefault="00D63E62" w:rsidP="005F606C">
      <w:pPr>
        <w:pStyle w:val="NoSpacing"/>
      </w:pPr>
      <w:r>
        <w:t>11-)Aşağıdakilerden hangisi fotosentez için gerekli değildir?</w:t>
      </w:r>
    </w:p>
    <w:p w:rsidR="00D63E62" w:rsidRDefault="00D63E62" w:rsidP="005F606C">
      <w:pPr>
        <w:pStyle w:val="NoSpacing"/>
      </w:pPr>
      <w:r>
        <w:t>A)Işık</w:t>
      </w:r>
      <w:r>
        <w:tab/>
      </w:r>
      <w:r>
        <w:tab/>
        <w:t>B)Oksijen</w:t>
      </w:r>
      <w:r>
        <w:tab/>
        <w:t>C)Su</w:t>
      </w:r>
      <w:r>
        <w:tab/>
      </w:r>
      <w:r>
        <w:tab/>
        <w:t>D)Enerji</w:t>
      </w: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12-)Erimekte olan buzun sıcaklık ve ısı değişimleri  için aşağıdakilerden hangisi doğrudur?</w:t>
      </w:r>
    </w:p>
    <w:p w:rsidR="00D63E62" w:rsidRDefault="00D63E62" w:rsidP="005F606C">
      <w:pPr>
        <w:pStyle w:val="NoSpacing"/>
      </w:pPr>
      <w:r>
        <w:t xml:space="preserve"> A)Sıcaklığı artar,Isısı değişmez.</w:t>
      </w:r>
    </w:p>
    <w:p w:rsidR="00D63E62" w:rsidRDefault="00D63E62" w:rsidP="005F606C">
      <w:pPr>
        <w:pStyle w:val="NoSpacing"/>
      </w:pPr>
      <w:r>
        <w:t xml:space="preserve"> B)Isı ve sıcaklığı azalır.</w:t>
      </w:r>
    </w:p>
    <w:p w:rsidR="00D63E62" w:rsidRDefault="00D63E62" w:rsidP="005F606C">
      <w:pPr>
        <w:pStyle w:val="NoSpacing"/>
      </w:pPr>
      <w:r>
        <w:t xml:space="preserve"> C)Isısı artar,sıcaklığı değişmez.</w:t>
      </w:r>
    </w:p>
    <w:p w:rsidR="00D63E62" w:rsidRDefault="00D63E62" w:rsidP="005F606C">
      <w:pPr>
        <w:pStyle w:val="NoSpacing"/>
      </w:pPr>
      <w:r>
        <w:t xml:space="preserve"> D)Sıcaklığı ve ısısı artar.</w:t>
      </w: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13-)Özısı için aşağıdaki ifadelerden hangisi yanlıştır?</w:t>
      </w:r>
    </w:p>
    <w:p w:rsidR="00D63E62" w:rsidRDefault="00D63E62" w:rsidP="005F606C">
      <w:pPr>
        <w:pStyle w:val="NoSpacing"/>
      </w:pPr>
      <w:r>
        <w:t xml:space="preserve">   A)Farklı maddelerin öz ısıları da farklıdır.</w:t>
      </w:r>
    </w:p>
    <w:p w:rsidR="00D63E62" w:rsidRDefault="00D63E62" w:rsidP="005F606C">
      <w:pPr>
        <w:pStyle w:val="NoSpacing"/>
      </w:pPr>
      <w:r>
        <w:t xml:space="preserve">   B)Özısı maddenin ayırt edici bir özelliğidir.</w:t>
      </w:r>
    </w:p>
    <w:p w:rsidR="00D63E62" w:rsidRDefault="00D63E62" w:rsidP="005F606C">
      <w:pPr>
        <w:pStyle w:val="NoSpacing"/>
      </w:pPr>
      <w:r>
        <w:t xml:space="preserve">   C)Özısısı küçük olanın sahip olduğu ısısıda küçüktür.</w:t>
      </w:r>
    </w:p>
    <w:p w:rsidR="00D63E62" w:rsidRDefault="00D63E62" w:rsidP="005F606C">
      <w:pPr>
        <w:pStyle w:val="NoSpacing"/>
      </w:pPr>
      <w:r>
        <w:t xml:space="preserve">   D)Özısı “c” harfiyle gösterilir.</w:t>
      </w:r>
    </w:p>
    <w:p w:rsidR="00D63E62" w:rsidRDefault="00D63E62" w:rsidP="004C339D">
      <w:pPr>
        <w:pStyle w:val="NoSpacing"/>
      </w:pPr>
    </w:p>
    <w:p w:rsidR="00D63E62" w:rsidRDefault="00D63E62" w:rsidP="004C339D">
      <w:pPr>
        <w:pStyle w:val="NoSpacing"/>
      </w:pPr>
      <w:r>
        <w:t>14-)Aşağıdakilerden hangisi sıcaklık birimidir?</w:t>
      </w:r>
    </w:p>
    <w:p w:rsidR="00D63E62" w:rsidRDefault="00D63E62" w:rsidP="004C339D">
      <w:pPr>
        <w:pStyle w:val="NoSpacing"/>
        <w:numPr>
          <w:ilvl w:val="0"/>
          <w:numId w:val="10"/>
        </w:numPr>
      </w:pPr>
      <w:r>
        <w:rPr>
          <w:vertAlign w:val="superscript"/>
        </w:rPr>
        <w:t>0</w:t>
      </w:r>
      <w:r>
        <w:t xml:space="preserve">C </w:t>
      </w:r>
      <w:r>
        <w:tab/>
        <w:t>B) J</w:t>
      </w:r>
      <w:r>
        <w:tab/>
        <w:t>C)cal</w:t>
      </w:r>
      <w:r>
        <w:tab/>
        <w:t>D)J/</w:t>
      </w:r>
      <w:r w:rsidRPr="00B468B2">
        <w:t>g</w:t>
      </w:r>
      <w:r w:rsidRPr="00B468B2">
        <w:rPr>
          <w:vertAlign w:val="superscript"/>
        </w:rPr>
        <w:t>0</w:t>
      </w:r>
      <w:r w:rsidRPr="00B468B2">
        <w:t>C</w:t>
      </w: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15-)Birbirine karıştırılan iki sıvı arasındaki ısı alış-verişine ilişkin aşağıdakilerden hangisi  yada hangileri kesin doğrudur?</w:t>
      </w:r>
    </w:p>
    <w:p w:rsidR="00D63E62" w:rsidRDefault="00D63E62" w:rsidP="005F606C">
      <w:pPr>
        <w:pStyle w:val="NoSpacing"/>
      </w:pPr>
      <w:r>
        <w:t>I.Sıcaklığı yüksek olan düşük olana ısı verir.</w:t>
      </w:r>
    </w:p>
    <w:p w:rsidR="00D63E62" w:rsidRDefault="00D63E62" w:rsidP="005F606C">
      <w:pPr>
        <w:pStyle w:val="NoSpacing"/>
      </w:pPr>
      <w:r>
        <w:t>II.Isısı fazla olan az olana ısı vermez.</w:t>
      </w:r>
    </w:p>
    <w:p w:rsidR="00D63E62" w:rsidRDefault="00D63E62" w:rsidP="005F606C">
      <w:pPr>
        <w:pStyle w:val="NoSpacing"/>
      </w:pPr>
      <w:r>
        <w:t>III.Isı alış-verişi sıcaklıklar eşitleninceye kadar sürer.</w:t>
      </w:r>
    </w:p>
    <w:p w:rsidR="00D63E62" w:rsidRDefault="00D63E62" w:rsidP="005F606C">
      <w:pPr>
        <w:pStyle w:val="NoSpacing"/>
      </w:pPr>
      <w:r>
        <w:t>A)Yalnız III</w:t>
      </w:r>
      <w:r>
        <w:tab/>
        <w:t>B)I ve II</w:t>
      </w:r>
      <w:r>
        <w:tab/>
      </w:r>
      <w:r>
        <w:tab/>
        <w:t>C)II ve III</w:t>
      </w:r>
      <w:r>
        <w:tab/>
        <w:t>D)I ve III</w:t>
      </w: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16-)Bir sesin genliğini arttırmak için;</w:t>
      </w:r>
    </w:p>
    <w:p w:rsidR="00D63E62" w:rsidRDefault="00D63E62" w:rsidP="005F606C">
      <w:pPr>
        <w:pStyle w:val="NoSpacing"/>
      </w:pPr>
      <w:r>
        <w:t>I.Diyapozona daha kuvvetli vurulabilir.</w:t>
      </w:r>
    </w:p>
    <w:p w:rsidR="00D63E62" w:rsidRDefault="00D63E62" w:rsidP="005F606C">
      <w:pPr>
        <w:pStyle w:val="NoSpacing"/>
      </w:pPr>
      <w:r>
        <w:t>II.Gitarın teli biraz daha çekilebilir.</w:t>
      </w:r>
    </w:p>
    <w:p w:rsidR="00D63E62" w:rsidRDefault="00D63E62" w:rsidP="005F606C">
      <w:pPr>
        <w:pStyle w:val="NoSpacing"/>
      </w:pPr>
      <w:r>
        <w:t>III.Gergin telin boyu uzatılabilir.</w:t>
      </w:r>
    </w:p>
    <w:p w:rsidR="00D63E62" w:rsidRDefault="00D63E62" w:rsidP="005F606C">
      <w:pPr>
        <w:pStyle w:val="NoSpacing"/>
      </w:pPr>
      <w:r>
        <w:t xml:space="preserve">   Özelliklerinden hangisi yada hangileri yapılabilir?</w:t>
      </w:r>
    </w:p>
    <w:p w:rsidR="00D63E62" w:rsidRDefault="00D63E62" w:rsidP="005F606C">
      <w:pPr>
        <w:pStyle w:val="NoSpacing"/>
      </w:pPr>
      <w:r>
        <w:t>A)Yalnız I</w:t>
      </w:r>
      <w:r>
        <w:tab/>
        <w:t>B)Yalnız II</w:t>
      </w:r>
      <w:r>
        <w:tab/>
        <w:t>C)I ve II</w:t>
      </w:r>
      <w:r>
        <w:tab/>
      </w:r>
      <w:r>
        <w:tab/>
        <w:t>D)I,II ve III</w:t>
      </w:r>
    </w:p>
    <w:p w:rsidR="00D63E62" w:rsidRDefault="00D63E62" w:rsidP="005F606C">
      <w:pPr>
        <w:pStyle w:val="NoSpacing"/>
      </w:pPr>
    </w:p>
    <w:p w:rsidR="00D63E62" w:rsidRDefault="00D63E62" w:rsidP="005F606C">
      <w:pPr>
        <w:pStyle w:val="NoSpacing"/>
        <w:ind w:left="1416" w:hanging="1416"/>
      </w:pPr>
      <w:r>
        <w:t>17-)Demir:7,89 g/cm</w:t>
      </w:r>
      <w:r>
        <w:rPr>
          <w:vertAlign w:val="superscript"/>
        </w:rPr>
        <w:t xml:space="preserve">3 </w:t>
      </w:r>
      <w:r>
        <w:tab/>
      </w:r>
      <w:r>
        <w:tab/>
        <w:t>Bakır:8,92 g/cm</w:t>
      </w:r>
      <w:r>
        <w:rPr>
          <w:vertAlign w:val="superscript"/>
        </w:rPr>
        <w:t>3</w:t>
      </w:r>
      <w:r>
        <w:t xml:space="preserve">              Alüminyum:2,7g/cm</w:t>
      </w:r>
      <w:r>
        <w:rPr>
          <w:vertAlign w:val="superscript"/>
        </w:rPr>
        <w:t>3</w:t>
      </w:r>
    </w:p>
    <w:p w:rsidR="00D63E62" w:rsidRDefault="00D63E62" w:rsidP="005F606C">
      <w:pPr>
        <w:pStyle w:val="NoSpacing"/>
      </w:pPr>
      <w:r>
        <w:t>Yukarıda yoğunlukları verilmiş olan maddelerde sesin yayılma hızı maddelerin yoğunluklarına göre nasıl sıralanır?</w:t>
      </w:r>
    </w:p>
    <w:p w:rsidR="00D63E62" w:rsidRDefault="00D63E62" w:rsidP="005F606C">
      <w:pPr>
        <w:pStyle w:val="NoSpacing"/>
      </w:pPr>
      <w:r>
        <w:t>A)Demir &gt; Bakır &gt; Alüminyum</w:t>
      </w:r>
    </w:p>
    <w:p w:rsidR="00D63E62" w:rsidRDefault="00D63E62" w:rsidP="005F606C">
      <w:pPr>
        <w:pStyle w:val="NoSpacing"/>
      </w:pPr>
      <w:r>
        <w:t>B)Bakır &gt; Demir &gt; Alüminyum</w:t>
      </w:r>
    </w:p>
    <w:p w:rsidR="00D63E62" w:rsidRDefault="00D63E62" w:rsidP="005F606C">
      <w:pPr>
        <w:pStyle w:val="NoSpacing"/>
      </w:pPr>
      <w:r>
        <w:t>C)Demir=Bakır=Alüminyum</w:t>
      </w:r>
    </w:p>
    <w:p w:rsidR="00D63E62" w:rsidRDefault="00D63E62" w:rsidP="005F606C">
      <w:pPr>
        <w:pStyle w:val="NoSpacing"/>
      </w:pPr>
      <w:r>
        <w:t>D)Altın &gt; Bakır &gt; Demir</w:t>
      </w:r>
    </w:p>
    <w:p w:rsidR="00D63E62" w:rsidRDefault="00D63E62" w:rsidP="00297739">
      <w:pPr>
        <w:spacing w:after="0"/>
      </w:pP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18-)Aşağıdakilerden hangisi yanlıştır?</w:t>
      </w:r>
    </w:p>
    <w:p w:rsidR="00D63E62" w:rsidRDefault="00D63E62" w:rsidP="005F606C">
      <w:pPr>
        <w:pStyle w:val="NoSpacing"/>
      </w:pPr>
      <w:r>
        <w:t>A)Frekansı büyük olan ses,frekansı küçük olan seslerden daha kalındır.</w:t>
      </w:r>
    </w:p>
    <w:p w:rsidR="00D63E62" w:rsidRDefault="00D63E62" w:rsidP="005F606C">
      <w:pPr>
        <w:pStyle w:val="NoSpacing"/>
      </w:pPr>
      <w:r>
        <w:t>B)Ses düzeyi birimi desibeldir.</w:t>
      </w:r>
    </w:p>
    <w:p w:rsidR="00D63E62" w:rsidRDefault="00D63E62" w:rsidP="005F606C">
      <w:pPr>
        <w:pStyle w:val="NoSpacing"/>
      </w:pPr>
      <w:r>
        <w:t>C)İnsan kulağı 20 ile 200 Hz frekans aralığındaki sesleri işitebilir.</w:t>
      </w:r>
    </w:p>
    <w:p w:rsidR="00D63E62" w:rsidRDefault="00D63E62" w:rsidP="005F606C">
      <w:pPr>
        <w:pStyle w:val="NoSpacing"/>
      </w:pPr>
      <w:r>
        <w:t>D)Konuşma sesi düzeyi  30-60 dB aralığındadır.</w:t>
      </w: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19-)Üflemeli bir çalgıdan daha kalın ses alabilmek için çalgı nasıl tasarlanmalıdır?</w:t>
      </w:r>
    </w:p>
    <w:p w:rsidR="00D63E62" w:rsidRDefault="00D63E62" w:rsidP="005F606C">
      <w:pPr>
        <w:pStyle w:val="NoSpacing"/>
      </w:pPr>
      <w:r>
        <w:t>A)Çalgının boyu daha uzun olmalı</w:t>
      </w:r>
    </w:p>
    <w:p w:rsidR="00D63E62" w:rsidRDefault="00D63E62" w:rsidP="005F606C">
      <w:pPr>
        <w:pStyle w:val="NoSpacing"/>
      </w:pPr>
      <w:r>
        <w:t>B)Çalgının boyu daha kısa olmalı</w:t>
      </w:r>
    </w:p>
    <w:p w:rsidR="00D63E62" w:rsidRDefault="00D63E62" w:rsidP="005F606C">
      <w:pPr>
        <w:pStyle w:val="NoSpacing"/>
      </w:pPr>
      <w:r>
        <w:t>C)Daha çok delik açılmalı</w:t>
      </w:r>
    </w:p>
    <w:p w:rsidR="00D63E62" w:rsidRDefault="00D63E62" w:rsidP="005F606C">
      <w:pPr>
        <w:pStyle w:val="NoSpacing"/>
      </w:pPr>
      <w:r>
        <w:t>D)Delik sayısı azaltılmalı</w:t>
      </w:r>
    </w:p>
    <w:p w:rsidR="00D63E62" w:rsidRDefault="00D63E62" w:rsidP="00297739">
      <w:pPr>
        <w:spacing w:after="0"/>
      </w:pPr>
    </w:p>
    <w:p w:rsidR="00D63E62" w:rsidRDefault="00D63E62" w:rsidP="005F606C">
      <w:pPr>
        <w:pStyle w:val="NoSpacing"/>
      </w:pPr>
      <w:r>
        <w:t>20-)İnce sesi kalın sesten ayıran özellik aşağıdakilerden hangisidir?</w:t>
      </w:r>
    </w:p>
    <w:p w:rsidR="00D63E62" w:rsidRDefault="00D63E62" w:rsidP="005F606C">
      <w:pPr>
        <w:pStyle w:val="NoSpacing"/>
      </w:pPr>
      <w:r>
        <w:t>A)Sesin şiddeti</w:t>
      </w:r>
      <w:r>
        <w:tab/>
      </w:r>
      <w:r>
        <w:tab/>
        <w:t>B)Sesin yansıması</w:t>
      </w:r>
    </w:p>
    <w:p w:rsidR="00D63E62" w:rsidRDefault="00D63E62" w:rsidP="005F606C">
      <w:pPr>
        <w:pStyle w:val="NoSpacing"/>
      </w:pPr>
      <w:r>
        <w:t>C)Sesin yüksekliği</w:t>
      </w:r>
      <w:r>
        <w:tab/>
        <w:t>c)Sesin soğurulması</w:t>
      </w:r>
    </w:p>
    <w:p w:rsidR="00D63E62" w:rsidRDefault="00D63E62" w:rsidP="00297739">
      <w:pPr>
        <w:spacing w:after="0"/>
      </w:pPr>
    </w:p>
    <w:p w:rsidR="00D63E62" w:rsidRDefault="00D63E62" w:rsidP="00297739">
      <w:pPr>
        <w:spacing w:after="0"/>
      </w:pPr>
      <w:r>
        <w:t>21-)Aşağıdakilerden hangisi ametallerin özelliklerindendir?</w:t>
      </w:r>
    </w:p>
    <w:p w:rsidR="00D63E62" w:rsidRDefault="00D63E62" w:rsidP="00297739">
      <w:pPr>
        <w:spacing w:after="0"/>
      </w:pPr>
      <w:r>
        <w:t>A)Elektriği iyi iletmeleri</w:t>
      </w:r>
    </w:p>
    <w:p w:rsidR="00D63E62" w:rsidRDefault="00D63E62" w:rsidP="00297739">
      <w:pPr>
        <w:spacing w:after="0"/>
      </w:pPr>
      <w:r>
        <w:t>B)Tel ve levha haline getirilebilmeleri</w:t>
      </w:r>
    </w:p>
    <w:p w:rsidR="00D63E62" w:rsidRDefault="00D63E62" w:rsidP="00297739">
      <w:pPr>
        <w:spacing w:after="0"/>
      </w:pPr>
      <w:r>
        <w:t>C)Isıyı iyi iletmeleri</w:t>
      </w:r>
    </w:p>
    <w:p w:rsidR="00D63E62" w:rsidRDefault="00D63E62" w:rsidP="00297739">
      <w:pPr>
        <w:spacing w:after="0"/>
      </w:pPr>
      <w:r>
        <w:t>D)Görünümlerinin mat olması</w:t>
      </w:r>
    </w:p>
    <w:p w:rsidR="00D63E62" w:rsidRDefault="00D63E62" w:rsidP="005F606C">
      <w:pPr>
        <w:pStyle w:val="NoSpacing"/>
      </w:pPr>
    </w:p>
    <w:p w:rsidR="00D63E62" w:rsidRDefault="00D63E62" w:rsidP="005F606C">
      <w:pPr>
        <w:pStyle w:val="NoSpacing"/>
      </w:pPr>
      <w:r>
        <w:t>22-)Tadı lezzetsizdir,pişirmekablarında tortu bırakır,sabunun iyi köpürmesini engeller.</w:t>
      </w:r>
    </w:p>
    <w:p w:rsidR="00D63E62" w:rsidRDefault="00D63E62" w:rsidP="005F606C">
      <w:pPr>
        <w:pStyle w:val="NoSpacing"/>
      </w:pPr>
      <w:r>
        <w:t>Yukarıda özellikleri verilen su aşağıdakilerden hangisidir?</w:t>
      </w:r>
    </w:p>
    <w:p w:rsidR="00D63E62" w:rsidRDefault="00D63E62" w:rsidP="005F606C">
      <w:pPr>
        <w:pStyle w:val="NoSpacing"/>
      </w:pPr>
      <w:r>
        <w:t>A)Yumuşak Su</w:t>
      </w:r>
      <w:r>
        <w:tab/>
      </w:r>
      <w:r>
        <w:tab/>
        <w:t>B)Sert Su</w:t>
      </w:r>
      <w:r>
        <w:tab/>
      </w:r>
      <w:r>
        <w:tab/>
      </w:r>
    </w:p>
    <w:p w:rsidR="00D63E62" w:rsidRDefault="00D63E62" w:rsidP="005F606C">
      <w:pPr>
        <w:pStyle w:val="NoSpacing"/>
      </w:pPr>
      <w:r>
        <w:t>C)Oksijenli Su</w:t>
      </w:r>
      <w:r>
        <w:tab/>
      </w:r>
      <w:r>
        <w:tab/>
        <w:t>D)Arı Su</w:t>
      </w:r>
    </w:p>
    <w:p w:rsidR="00D63E62" w:rsidRPr="00675B90" w:rsidRDefault="00D63E62" w:rsidP="00675B90">
      <w:pPr>
        <w:spacing w:after="0"/>
      </w:pPr>
    </w:p>
    <w:p w:rsidR="00D63E62" w:rsidRDefault="00D63E62" w:rsidP="002729EF">
      <w:pPr>
        <w:pStyle w:val="NoSpacing"/>
      </w:pPr>
      <w:r>
        <w:t>23</w:t>
      </w:r>
      <w:r w:rsidRPr="00297739">
        <w:t>-)</w:t>
      </w:r>
      <w:r>
        <w:t>Aşağıdakilerden hangisi elektron alarak negatif yükle yüklenir?</w:t>
      </w:r>
    </w:p>
    <w:p w:rsidR="00D63E62" w:rsidRDefault="00D63E62" w:rsidP="002729EF">
      <w:pPr>
        <w:pStyle w:val="NoSpacing"/>
      </w:pPr>
      <w:r>
        <w:t>A)</w:t>
      </w:r>
      <w:r>
        <w:rPr>
          <w:vertAlign w:val="subscript"/>
        </w:rPr>
        <w:t>11</w:t>
      </w:r>
      <w:r>
        <w:t xml:space="preserve">Na </w:t>
      </w:r>
      <w:r>
        <w:tab/>
      </w:r>
      <w:r>
        <w:tab/>
        <w:t>B)</w:t>
      </w:r>
      <w:r>
        <w:rPr>
          <w:vertAlign w:val="subscript"/>
        </w:rPr>
        <w:t>4</w:t>
      </w:r>
      <w:r>
        <w:t>Be</w:t>
      </w:r>
      <w:r>
        <w:tab/>
      </w:r>
      <w:r>
        <w:tab/>
        <w:t>C)</w:t>
      </w:r>
      <w:r>
        <w:rPr>
          <w:vertAlign w:val="subscript"/>
        </w:rPr>
        <w:t>3</w:t>
      </w:r>
      <w:r>
        <w:t>Li</w:t>
      </w:r>
      <w:r>
        <w:tab/>
      </w:r>
      <w:r>
        <w:tab/>
        <w:t>D)</w:t>
      </w:r>
      <w:r>
        <w:rPr>
          <w:vertAlign w:val="subscript"/>
        </w:rPr>
        <w:t>17</w:t>
      </w:r>
      <w:r>
        <w:t>Cl</w:t>
      </w:r>
    </w:p>
    <w:p w:rsidR="00D63E62" w:rsidRDefault="00D63E62" w:rsidP="002729EF">
      <w:pPr>
        <w:pStyle w:val="NoSpacing"/>
      </w:pPr>
    </w:p>
    <w:p w:rsidR="00D63E62" w:rsidRDefault="00D63E62" w:rsidP="002729EF">
      <w:pPr>
        <w:pStyle w:val="NoSpacing"/>
      </w:pPr>
      <w:r>
        <w:t>24-)Aşağıdakilerden hangisi asitlerin bir özelliği değildir?</w:t>
      </w:r>
    </w:p>
    <w:p w:rsidR="00D63E62" w:rsidRDefault="00D63E62" w:rsidP="002729EF">
      <w:pPr>
        <w:pStyle w:val="NoSpacing"/>
      </w:pPr>
      <w:r>
        <w:t>A)Ciltte yanıcı bir his uyandırır.</w:t>
      </w:r>
    </w:p>
    <w:p w:rsidR="00D63E62" w:rsidRDefault="00D63E62" w:rsidP="002729EF">
      <w:pPr>
        <w:pStyle w:val="NoSpacing"/>
      </w:pPr>
      <w:r>
        <w:t>B)Mavi turnusol kağıdını kırmızıya dönüştürür.</w:t>
      </w:r>
    </w:p>
    <w:p w:rsidR="00D63E62" w:rsidRDefault="00D63E62" w:rsidP="002729EF">
      <w:pPr>
        <w:pStyle w:val="NoSpacing"/>
      </w:pPr>
      <w:r>
        <w:t>C)Tatları acıdır.</w:t>
      </w:r>
    </w:p>
    <w:p w:rsidR="00D63E62" w:rsidRDefault="00D63E62" w:rsidP="002729EF">
      <w:pPr>
        <w:pStyle w:val="NoSpacing"/>
      </w:pPr>
      <w:r>
        <w:t>D)Bazı metallerle birleşince H</w:t>
      </w:r>
      <w:r>
        <w:rPr>
          <w:vertAlign w:val="subscript"/>
        </w:rPr>
        <w:t>2</w:t>
      </w:r>
      <w:r>
        <w:t xml:space="preserve"> gazı açığa çıkarırlar.</w:t>
      </w:r>
    </w:p>
    <w:p w:rsidR="00D63E62" w:rsidRDefault="00D63E62" w:rsidP="002729EF">
      <w:pPr>
        <w:pStyle w:val="NoSpacing"/>
      </w:pPr>
    </w:p>
    <w:p w:rsidR="00D63E62" w:rsidRDefault="00D63E62" w:rsidP="004C339D">
      <w:pPr>
        <w:pStyle w:val="NoSpacing"/>
      </w:pPr>
      <w:r>
        <w:t>25-)Aşağıdakilerden hangisi sularda klorlama işlemininin nedenidir?</w:t>
      </w:r>
    </w:p>
    <w:p w:rsidR="00D63E62" w:rsidRDefault="00D63E62" w:rsidP="004C339D">
      <w:pPr>
        <w:pStyle w:val="NoSpacing"/>
      </w:pPr>
      <w:r>
        <w:t>A)Suyun yoğunluğunu arttırmak</w:t>
      </w:r>
    </w:p>
    <w:p w:rsidR="00D63E62" w:rsidRDefault="00D63E62" w:rsidP="004C339D">
      <w:pPr>
        <w:pStyle w:val="NoSpacing"/>
      </w:pPr>
      <w:r>
        <w:t>B)Suyun yoğunluğunu azaltmak</w:t>
      </w:r>
    </w:p>
    <w:p w:rsidR="00D63E62" w:rsidRDefault="00D63E62" w:rsidP="004C339D">
      <w:pPr>
        <w:pStyle w:val="NoSpacing"/>
      </w:pPr>
      <w:r>
        <w:t>C)Suyun sertliğini gidermek</w:t>
      </w:r>
    </w:p>
    <w:p w:rsidR="00D63E62" w:rsidRDefault="00D63E62" w:rsidP="004C339D">
      <w:pPr>
        <w:pStyle w:val="NoSpacing"/>
      </w:pPr>
      <w:r>
        <w:t>D)Sudaki mikropları etkisiz hale getirmek</w:t>
      </w:r>
    </w:p>
    <w:p w:rsidR="00D63E62" w:rsidRDefault="00D63E62" w:rsidP="002729EF">
      <w:pPr>
        <w:pStyle w:val="NoSpacing"/>
      </w:pPr>
    </w:p>
    <w:p w:rsidR="00D63E62" w:rsidRDefault="00D63E62" w:rsidP="00010E25">
      <w:pPr>
        <w:pStyle w:val="NoSpacing"/>
      </w:pPr>
    </w:p>
    <w:p w:rsidR="00D63E62" w:rsidRDefault="00D63E62" w:rsidP="00010E25">
      <w:pPr>
        <w:pStyle w:val="NoSpacing"/>
      </w:pPr>
    </w:p>
    <w:p w:rsidR="00D63E62" w:rsidRDefault="00D63E62" w:rsidP="00010E25">
      <w:pPr>
        <w:pStyle w:val="NoSpacing"/>
      </w:pPr>
    </w:p>
    <w:p w:rsidR="00D63E62" w:rsidRDefault="00D63E62" w:rsidP="00010E25">
      <w:pPr>
        <w:pStyle w:val="NoSpacing"/>
      </w:pPr>
    </w:p>
    <w:p w:rsidR="00D63E62" w:rsidRDefault="00D63E62" w:rsidP="00010E25">
      <w:pPr>
        <w:pStyle w:val="NoSpacing"/>
      </w:pPr>
    </w:p>
    <w:p w:rsidR="00D63E62" w:rsidRDefault="00D63E62" w:rsidP="00DD3A2C">
      <w:pPr>
        <w:pStyle w:val="NoSpacing"/>
        <w:ind w:left="1416" w:hanging="1416"/>
      </w:pPr>
    </w:p>
    <w:p w:rsidR="00D63E62" w:rsidRDefault="00D63E62" w:rsidP="00DD3A2C">
      <w:pPr>
        <w:pStyle w:val="NoSpacing"/>
        <w:ind w:left="1416" w:hanging="1416"/>
      </w:pPr>
    </w:p>
    <w:p w:rsidR="00D63E62" w:rsidRDefault="00D63E62" w:rsidP="002729EF">
      <w:pPr>
        <w:pStyle w:val="NoSpacing"/>
      </w:pPr>
    </w:p>
    <w:p w:rsidR="00D63E62" w:rsidRPr="00675B90" w:rsidRDefault="00D63E62" w:rsidP="002729EF">
      <w:pPr>
        <w:pStyle w:val="NoSpacing"/>
      </w:pPr>
    </w:p>
    <w:tbl>
      <w:tblPr>
        <w:tblW w:w="2322" w:type="dxa"/>
        <w:tblInd w:w="56" w:type="dxa"/>
        <w:tblCellMar>
          <w:left w:w="70" w:type="dxa"/>
          <w:right w:w="70" w:type="dxa"/>
        </w:tblCellMar>
        <w:tblLook w:val="00A0"/>
      </w:tblPr>
      <w:tblGrid>
        <w:gridCol w:w="723"/>
        <w:gridCol w:w="477"/>
        <w:gridCol w:w="370"/>
        <w:gridCol w:w="367"/>
        <w:gridCol w:w="385"/>
      </w:tblGrid>
      <w:tr w:rsidR="00D63E62" w:rsidRPr="001F6F0E" w:rsidTr="00A15DC6">
        <w:trPr>
          <w:trHeight w:val="300"/>
        </w:trPr>
        <w:tc>
          <w:tcPr>
            <w:tcW w:w="2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8C69F8" w:rsidRDefault="00D63E62" w:rsidP="00C52843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8C69F8" w:rsidRDefault="00D63E62" w:rsidP="00215DB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C69F8">
              <w:rPr>
                <w:rFonts w:cs="Calibri"/>
                <w:color w:val="000000"/>
                <w:lang w:eastAsia="tr-TR"/>
              </w:rPr>
              <w:t xml:space="preserve">        SORU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8C69F8" w:rsidRDefault="00D63E62" w:rsidP="00215DB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C69F8">
              <w:rPr>
                <w:rFonts w:cs="Calibri"/>
                <w:color w:val="000000"/>
                <w:lang w:eastAsia="tr-TR"/>
              </w:rPr>
              <w:t>SEÇENEK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  <w:bookmarkStart w:id="0" w:name="_GoBack"/>
        <w:bookmarkEnd w:id="0"/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  <w:tr w:rsidR="00D63E62" w:rsidRPr="001F6F0E" w:rsidTr="0021113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11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 xml:space="preserve">  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3E62" w:rsidRPr="00B74BC0" w:rsidRDefault="00D63E62" w:rsidP="00215DB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B74BC0">
              <w:rPr>
                <w:rFonts w:cs="Calibri"/>
                <w:color w:val="000000"/>
                <w:sz w:val="16"/>
                <w:szCs w:val="16"/>
                <w:lang w:eastAsia="tr-TR"/>
              </w:rPr>
              <w:t>D</w:t>
            </w:r>
          </w:p>
        </w:tc>
      </w:tr>
    </w:tbl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  <w:r>
        <w:rPr>
          <w:i/>
          <w:u w:val="single"/>
        </w:rPr>
        <w:t>Not:Her soru 4 Puan değerindedir.</w:t>
      </w: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Default="00D63E62" w:rsidP="002729EF">
      <w:pPr>
        <w:pStyle w:val="NoSpacing"/>
        <w:rPr>
          <w:i/>
          <w:u w:val="single"/>
        </w:rPr>
      </w:pPr>
    </w:p>
    <w:p w:rsidR="00D63E62" w:rsidRPr="002729EF" w:rsidRDefault="00D63E62" w:rsidP="002729EF">
      <w:pPr>
        <w:pStyle w:val="NoSpacing"/>
        <w:rPr>
          <w:rFonts w:ascii="Times New Roman" w:hAnsi="Times New Roman"/>
        </w:rPr>
      </w:pPr>
      <w:r w:rsidRPr="002729EF">
        <w:rPr>
          <w:i/>
          <w:u w:val="single"/>
        </w:rPr>
        <w:t>SINAV SÜRESİ 40 DAKİKADIR!</w:t>
      </w:r>
      <w:r>
        <w:tab/>
      </w:r>
      <w:r>
        <w:tab/>
      </w:r>
      <w:r w:rsidRPr="002729EF">
        <w:rPr>
          <w:rFonts w:ascii="Times New Roman" w:hAnsi="Times New Roman"/>
        </w:rPr>
        <w:t>Başarılar Dilerim</w:t>
      </w:r>
      <w:r w:rsidRPr="002729EF">
        <w:rPr>
          <w:rFonts w:ascii="Times New Roman" w:hAnsi="Times New Roman"/>
        </w:rPr>
        <w:sym w:font="Wingdings" w:char="F04A"/>
      </w:r>
    </w:p>
    <w:p w:rsidR="00D63E62" w:rsidRPr="002729EF" w:rsidRDefault="00D63E62" w:rsidP="002729EF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sectPr w:rsidR="00D63E62" w:rsidRPr="002729EF" w:rsidSect="008C4B52">
      <w:type w:val="continuous"/>
      <w:pgSz w:w="11906" w:h="16838"/>
      <w:pgMar w:top="568" w:right="282" w:bottom="426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07F1"/>
    <w:multiLevelType w:val="hybridMultilevel"/>
    <w:tmpl w:val="74BA7DAE"/>
    <w:lvl w:ilvl="0" w:tplc="ECF29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1832F3"/>
    <w:multiLevelType w:val="hybridMultilevel"/>
    <w:tmpl w:val="7B306CD0"/>
    <w:lvl w:ilvl="0" w:tplc="8DD6E2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D643FB"/>
    <w:multiLevelType w:val="hybridMultilevel"/>
    <w:tmpl w:val="21703F74"/>
    <w:lvl w:ilvl="0" w:tplc="45DA5396">
      <w:start w:val="1"/>
      <w:numFmt w:val="upperLetter"/>
      <w:lvlText w:val="%1)"/>
      <w:lvlJc w:val="left"/>
      <w:pPr>
        <w:tabs>
          <w:tab w:val="num" w:pos="3165"/>
        </w:tabs>
        <w:ind w:left="3165" w:hanging="304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3">
    <w:nsid w:val="30E45598"/>
    <w:multiLevelType w:val="hybridMultilevel"/>
    <w:tmpl w:val="A0FA15B0"/>
    <w:lvl w:ilvl="0" w:tplc="23BE8B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DE7E6E"/>
    <w:multiLevelType w:val="hybridMultilevel"/>
    <w:tmpl w:val="4AD42616"/>
    <w:lvl w:ilvl="0" w:tplc="2BCC8D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C438EE"/>
    <w:multiLevelType w:val="hybridMultilevel"/>
    <w:tmpl w:val="88B4ED26"/>
    <w:lvl w:ilvl="0" w:tplc="F6E2C5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1E449C"/>
    <w:multiLevelType w:val="hybridMultilevel"/>
    <w:tmpl w:val="71B83CDC"/>
    <w:lvl w:ilvl="0" w:tplc="144AA8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17441A"/>
    <w:multiLevelType w:val="hybridMultilevel"/>
    <w:tmpl w:val="3E686902"/>
    <w:lvl w:ilvl="0" w:tplc="BA04B1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8971D9"/>
    <w:multiLevelType w:val="hybridMultilevel"/>
    <w:tmpl w:val="24925DD8"/>
    <w:lvl w:ilvl="0" w:tplc="8822FC86">
      <w:start w:val="3"/>
      <w:numFmt w:val="upperLetter"/>
      <w:lvlText w:val="%1)"/>
      <w:lvlJc w:val="left"/>
      <w:pPr>
        <w:tabs>
          <w:tab w:val="num" w:pos="2850"/>
        </w:tabs>
        <w:ind w:left="2850" w:hanging="267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7E392018"/>
    <w:multiLevelType w:val="hybridMultilevel"/>
    <w:tmpl w:val="D432201A"/>
    <w:lvl w:ilvl="0" w:tplc="9738C4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FC0"/>
    <w:rsid w:val="00010E25"/>
    <w:rsid w:val="00023626"/>
    <w:rsid w:val="000603B4"/>
    <w:rsid w:val="000768E1"/>
    <w:rsid w:val="001221A6"/>
    <w:rsid w:val="001C0649"/>
    <w:rsid w:val="001F6F0E"/>
    <w:rsid w:val="00211132"/>
    <w:rsid w:val="00215DB0"/>
    <w:rsid w:val="00234E3F"/>
    <w:rsid w:val="00266236"/>
    <w:rsid w:val="002729EF"/>
    <w:rsid w:val="00276B81"/>
    <w:rsid w:val="00297739"/>
    <w:rsid w:val="002E7F24"/>
    <w:rsid w:val="00325961"/>
    <w:rsid w:val="00365306"/>
    <w:rsid w:val="003712D3"/>
    <w:rsid w:val="0038325E"/>
    <w:rsid w:val="00432AD6"/>
    <w:rsid w:val="004C2994"/>
    <w:rsid w:val="004C2D13"/>
    <w:rsid w:val="004C339D"/>
    <w:rsid w:val="005F4D77"/>
    <w:rsid w:val="005F606C"/>
    <w:rsid w:val="0065370B"/>
    <w:rsid w:val="00675B90"/>
    <w:rsid w:val="006F2149"/>
    <w:rsid w:val="006F22B6"/>
    <w:rsid w:val="0078118D"/>
    <w:rsid w:val="00840BEB"/>
    <w:rsid w:val="00894A1A"/>
    <w:rsid w:val="008C4B52"/>
    <w:rsid w:val="008C67AE"/>
    <w:rsid w:val="008C69F8"/>
    <w:rsid w:val="008F0316"/>
    <w:rsid w:val="008F1E97"/>
    <w:rsid w:val="0092570D"/>
    <w:rsid w:val="00940DFF"/>
    <w:rsid w:val="00960FAC"/>
    <w:rsid w:val="0098576C"/>
    <w:rsid w:val="009A52A9"/>
    <w:rsid w:val="00A15DC6"/>
    <w:rsid w:val="00A22E96"/>
    <w:rsid w:val="00A97FE1"/>
    <w:rsid w:val="00B076BC"/>
    <w:rsid w:val="00B340D7"/>
    <w:rsid w:val="00B468B2"/>
    <w:rsid w:val="00B74BC0"/>
    <w:rsid w:val="00B750B3"/>
    <w:rsid w:val="00BB0400"/>
    <w:rsid w:val="00BD718C"/>
    <w:rsid w:val="00C34CB5"/>
    <w:rsid w:val="00C52843"/>
    <w:rsid w:val="00C818C6"/>
    <w:rsid w:val="00CF18F8"/>
    <w:rsid w:val="00D33924"/>
    <w:rsid w:val="00D63E62"/>
    <w:rsid w:val="00D86ED9"/>
    <w:rsid w:val="00DD3A2C"/>
    <w:rsid w:val="00DE24FA"/>
    <w:rsid w:val="00E262A3"/>
    <w:rsid w:val="00E27ACB"/>
    <w:rsid w:val="00E473CD"/>
    <w:rsid w:val="00E712AD"/>
    <w:rsid w:val="00E81FC0"/>
    <w:rsid w:val="00E925EF"/>
    <w:rsid w:val="00EB1280"/>
    <w:rsid w:val="00EB2F12"/>
    <w:rsid w:val="00EE05D8"/>
    <w:rsid w:val="00F77C42"/>
    <w:rsid w:val="00F87AFE"/>
    <w:rsid w:val="00F91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D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773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7739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4C29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B0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40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8118D"/>
    <w:pPr>
      <w:ind w:left="720"/>
      <w:contextualSpacing/>
    </w:pPr>
  </w:style>
  <w:style w:type="paragraph" w:styleId="NoSpacing">
    <w:name w:val="No Spacing"/>
    <w:uiPriority w:val="99"/>
    <w:qFormat/>
    <w:rsid w:val="002729E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824</Words>
  <Characters>4703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btl</dc:creator>
  <cp:keywords/>
  <dc:description/>
  <cp:lastModifiedBy>fatih</cp:lastModifiedBy>
  <cp:revision>4</cp:revision>
  <cp:lastPrinted>2014-05-22T20:49:00Z</cp:lastPrinted>
  <dcterms:created xsi:type="dcterms:W3CDTF">2015-05-20T19:23:00Z</dcterms:created>
  <dcterms:modified xsi:type="dcterms:W3CDTF">2015-05-24T14:26:00Z</dcterms:modified>
</cp:coreProperties>
</file>