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8BC" w:rsidRDefault="007628B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11.15pt;margin-top:-36.25pt;width:506.25pt;height:62.8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" strokeweight="2pt">
            <v:textbox>
              <w:txbxContent>
                <w:p w:rsidR="007628BC" w:rsidRPr="000E023F" w:rsidRDefault="007628BC" w:rsidP="00FC6B8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</w:pPr>
                  <w:r w:rsidRPr="000E023F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 xml:space="preserve">2015-2016 EĞİTİM ÖĞRETİM YILI 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…………..</w:t>
                  </w:r>
                  <w:r w:rsidRPr="000E023F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 xml:space="preserve"> ORTAOKULU </w:t>
                  </w:r>
                </w:p>
                <w:p w:rsidR="007628BC" w:rsidRPr="000E023F" w:rsidRDefault="007628BC" w:rsidP="00FC6B84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</w:pPr>
                  <w:r w:rsidRPr="000E023F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FEN VE TEKNOLOJİ DERSİ 8.SINIFLAR 2.DÖNEM 3.YAZILI SORULARI</w:t>
                  </w:r>
                </w:p>
                <w:p w:rsidR="007628BC" w:rsidRPr="000E023F" w:rsidRDefault="007628BC" w:rsidP="00FC6B84">
                  <w:pPr>
                    <w:spacing w:after="0"/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</w:pPr>
                  <w:r w:rsidRPr="000E023F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AD-SOYAD:                                                                NOT:</w:t>
                  </w:r>
                </w:p>
                <w:p w:rsidR="007628BC" w:rsidRPr="000E023F" w:rsidRDefault="007628BC" w:rsidP="00FC6B84">
                  <w:pPr>
                    <w:spacing w:after="0"/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</w:pPr>
                  <w:r w:rsidRPr="000E023F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t>SINIF-NO:                                                                TARİH:</w:t>
                  </w:r>
                </w:p>
                <w:p w:rsidR="007628BC" w:rsidRPr="000E023F" w:rsidRDefault="007628BC" w:rsidP="00FC6B84">
                  <w:pPr>
                    <w:spacing w:after="0"/>
                    <w:jc w:val="center"/>
                    <w:rPr>
                      <w:rFonts w:ascii="Kristen ITC" w:hAnsi="Kristen ITC"/>
                      <w:color w:val="000000"/>
                    </w:rPr>
                  </w:pPr>
                </w:p>
                <w:p w:rsidR="007628BC" w:rsidRPr="000E023F" w:rsidRDefault="007628BC" w:rsidP="00FC6B84">
                  <w:pPr>
                    <w:jc w:val="center"/>
                    <w:rPr>
                      <w:color w:val="000000"/>
                      <w:sz w:val="18"/>
                    </w:rPr>
                  </w:pPr>
                </w:p>
              </w:txbxContent>
            </v:textbox>
          </v:shape>
        </w:pict>
      </w:r>
    </w:p>
    <w:p w:rsidR="007628BC" w:rsidRPr="00FC6B84" w:rsidRDefault="007628BC" w:rsidP="00FC6B84"/>
    <w:p w:rsidR="007628BC" w:rsidRDefault="007628BC" w:rsidP="00FC6B84">
      <w:pPr>
        <w:sectPr w:rsidR="007628BC" w:rsidSect="0035350B">
          <w:type w:val="continuous"/>
          <w:pgSz w:w="11906" w:h="16838"/>
          <w:pgMar w:top="1135" w:right="566" w:bottom="1417" w:left="851" w:header="624" w:footer="340" w:gutter="0"/>
          <w:cols w:num="2" w:sep="1" w:space="709"/>
          <w:docGrid w:linePitch="360"/>
        </w:sectPr>
      </w:pPr>
    </w:p>
    <w:p w:rsidR="007628BC" w:rsidRPr="00C90CF7" w:rsidRDefault="007628BC" w:rsidP="00FC6B84">
      <w:pPr>
        <w:rPr>
          <w:noProof/>
          <w:lang w:eastAsia="tr-TR"/>
        </w:rPr>
      </w:pPr>
    </w:p>
    <w:p w:rsidR="007628BC" w:rsidRPr="00C90CF7" w:rsidRDefault="007628BC" w:rsidP="00211641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 w:rsidRPr="00C90CF7">
        <w:rPr>
          <w:rFonts w:ascii="Comic Sans MS" w:hAnsi="Comic Sans MS"/>
        </w:rPr>
        <w:t>Jeneratörün çalışma prensibini yazınız. (5 puan)</w:t>
      </w:r>
    </w:p>
    <w:p w:rsidR="007628BC" w:rsidRPr="00C90CF7" w:rsidRDefault="007628BC" w:rsidP="00400CC6">
      <w:pPr>
        <w:rPr>
          <w:rFonts w:ascii="Comic Sans MS" w:hAnsi="Comic Sans MS"/>
        </w:rPr>
      </w:pPr>
    </w:p>
    <w:p w:rsidR="007628BC" w:rsidRPr="00C90CF7" w:rsidRDefault="007628BC" w:rsidP="00400CC6">
      <w:pPr>
        <w:rPr>
          <w:rFonts w:ascii="Comic Sans MS" w:hAnsi="Comic Sans MS"/>
        </w:rPr>
      </w:pPr>
    </w:p>
    <w:p w:rsidR="007628BC" w:rsidRPr="00C90CF7" w:rsidRDefault="007628BC" w:rsidP="00211641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 w:rsidRPr="00C90CF7">
        <w:rPr>
          <w:rFonts w:ascii="Comic Sans MS" w:hAnsi="Comic Sans MS"/>
        </w:rPr>
        <w:t>Elektrik motorunun çalışma prensibini yazınız. (5 puan)</w:t>
      </w:r>
    </w:p>
    <w:p w:rsidR="007628BC" w:rsidRPr="00C90CF7" w:rsidRDefault="007628BC" w:rsidP="00400CC6">
      <w:pPr>
        <w:pStyle w:val="ListParagraph"/>
        <w:rPr>
          <w:rFonts w:ascii="Comic Sans MS" w:hAnsi="Comic Sans MS"/>
        </w:rPr>
      </w:pPr>
    </w:p>
    <w:p w:rsidR="007628BC" w:rsidRPr="00C90CF7" w:rsidRDefault="007628BC" w:rsidP="00544F48">
      <w:pPr>
        <w:rPr>
          <w:rFonts w:ascii="Comic Sans MS" w:hAnsi="Comic Sans MS"/>
        </w:rPr>
      </w:pPr>
    </w:p>
    <w:p w:rsidR="007628BC" w:rsidRPr="00C90CF7" w:rsidRDefault="007628BC" w:rsidP="00400CC6">
      <w:pPr>
        <w:pStyle w:val="ListParagraph"/>
        <w:rPr>
          <w:rFonts w:ascii="Comic Sans MS" w:hAnsi="Comic Sans MS"/>
        </w:rPr>
      </w:pPr>
    </w:p>
    <w:p w:rsidR="007628BC" w:rsidRPr="00C90CF7" w:rsidRDefault="007628BC" w:rsidP="00211641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 w:rsidRPr="00C90CF7">
        <w:rPr>
          <w:rFonts w:ascii="Comic Sans MS" w:hAnsi="Comic Sans MS"/>
        </w:rPr>
        <w:t>Elektriksel gücü 800000 W olan bir elektrikli ısıtıcı kullanan Zeynep aylık sadece 60 tl ısınmaya ayırıyor. 1 kJ elektrik enerjisi 0,15 tl olduğuna göre Zeynep ısıtıcıyı günde kaç saat çalıştırmaktadır? (Birimlere dikkat ediniz.) (10 puan)</w:t>
      </w:r>
    </w:p>
    <w:p w:rsidR="007628BC" w:rsidRPr="00C90CF7" w:rsidRDefault="007628BC" w:rsidP="00544F48">
      <w:pPr>
        <w:pStyle w:val="ListParagraph"/>
        <w:rPr>
          <w:rFonts w:ascii="Comic Sans MS" w:hAnsi="Comic Sans MS"/>
        </w:rPr>
      </w:pPr>
    </w:p>
    <w:p w:rsidR="007628BC" w:rsidRPr="00C90CF7" w:rsidRDefault="007628BC" w:rsidP="00544F48">
      <w:pPr>
        <w:pStyle w:val="ListParagraph"/>
        <w:rPr>
          <w:rFonts w:ascii="Comic Sans MS" w:hAnsi="Comic Sans MS"/>
        </w:rPr>
      </w:pPr>
    </w:p>
    <w:p w:rsidR="007628BC" w:rsidRPr="00C90CF7" w:rsidRDefault="007628BC" w:rsidP="00544F48">
      <w:pPr>
        <w:pStyle w:val="ListParagraph"/>
        <w:rPr>
          <w:rFonts w:ascii="Comic Sans MS" w:hAnsi="Comic Sans MS"/>
        </w:rPr>
      </w:pPr>
    </w:p>
    <w:p w:rsidR="007628BC" w:rsidRPr="00C90CF7" w:rsidRDefault="007628BC" w:rsidP="008F0474">
      <w:pPr>
        <w:rPr>
          <w:rFonts w:ascii="Comic Sans MS" w:hAnsi="Comic Sans MS"/>
        </w:rPr>
      </w:pPr>
    </w:p>
    <w:p w:rsidR="007628BC" w:rsidRPr="00C90CF7" w:rsidRDefault="007628BC" w:rsidP="00544F48">
      <w:pPr>
        <w:pStyle w:val="ListParagraph"/>
        <w:rPr>
          <w:rFonts w:ascii="Comic Sans MS" w:hAnsi="Comic Sans MS"/>
        </w:rPr>
      </w:pPr>
    </w:p>
    <w:p w:rsidR="007628BC" w:rsidRPr="00C90CF7" w:rsidRDefault="007628BC" w:rsidP="00544F48">
      <w:pPr>
        <w:pStyle w:val="ListParagraph"/>
        <w:rPr>
          <w:rFonts w:ascii="Comic Sans MS" w:hAnsi="Comic Sans MS"/>
        </w:rPr>
      </w:pPr>
    </w:p>
    <w:p w:rsidR="007628BC" w:rsidRPr="00C90CF7" w:rsidRDefault="007628BC" w:rsidP="00211641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 w:rsidRPr="00C90CF7">
        <w:rPr>
          <w:rFonts w:ascii="Comic Sans MS" w:hAnsi="Comic Sans MS"/>
        </w:rPr>
        <w:t>Bir elektromıknatısın çekim gücünü arttırmak için neler yapabiliriz? (5 puan)</w:t>
      </w:r>
    </w:p>
    <w:p w:rsidR="007628BC" w:rsidRPr="00C90CF7" w:rsidRDefault="007628BC" w:rsidP="00FC6B84">
      <w:pPr>
        <w:rPr>
          <w:rFonts w:ascii="Comic Sans MS" w:hAnsi="Comic Sans MS"/>
          <w:sz w:val="20"/>
        </w:rPr>
      </w:pPr>
    </w:p>
    <w:p w:rsidR="007628BC" w:rsidRPr="00C90CF7" w:rsidRDefault="007628BC" w:rsidP="00FC6B84">
      <w:pPr>
        <w:rPr>
          <w:rFonts w:ascii="Comic Sans MS" w:hAnsi="Comic Sans MS"/>
          <w:sz w:val="20"/>
        </w:rPr>
      </w:pPr>
    </w:p>
    <w:p w:rsidR="007628BC" w:rsidRPr="00C90CF7" w:rsidRDefault="007628BC" w:rsidP="00FC6B84">
      <w:pPr>
        <w:rPr>
          <w:rFonts w:ascii="Comic Sans MS" w:hAnsi="Comic Sans MS"/>
          <w:sz w:val="20"/>
        </w:rPr>
      </w:pPr>
    </w:p>
    <w:p w:rsidR="007628BC" w:rsidRPr="00C90CF7" w:rsidRDefault="007628BC" w:rsidP="00211641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 w:rsidRPr="00C90CF7">
        <w:rPr>
          <w:rFonts w:ascii="Comic Sans MS" w:hAnsi="Comic Sans MS"/>
        </w:rPr>
        <w:t>Elektromıknatısın kullanım alanlarına örnek veriniz. (5 adet/5 puan)</w:t>
      </w:r>
    </w:p>
    <w:p w:rsidR="007628BC" w:rsidRPr="00C90CF7" w:rsidRDefault="007628BC" w:rsidP="00FC6B84">
      <w:pPr>
        <w:rPr>
          <w:rFonts w:ascii="Comic Sans MS" w:hAnsi="Comic Sans MS"/>
          <w:sz w:val="20"/>
        </w:rPr>
      </w:pPr>
    </w:p>
    <w:p w:rsidR="007628BC" w:rsidRPr="00C90CF7" w:rsidRDefault="007628BC" w:rsidP="00FC6B84">
      <w:pPr>
        <w:rPr>
          <w:rFonts w:ascii="Comic Sans MS" w:hAnsi="Comic Sans MS"/>
          <w:sz w:val="20"/>
        </w:rPr>
      </w:pPr>
    </w:p>
    <w:p w:rsidR="007628BC" w:rsidRPr="00D01223" w:rsidRDefault="007628BC" w:rsidP="00FC6B84">
      <w:pPr>
        <w:rPr>
          <w:rFonts w:ascii="Comic Sans MS" w:hAnsi="Comic Sans MS"/>
          <w:sz w:val="20"/>
        </w:rPr>
      </w:pPr>
    </w:p>
    <w:p w:rsidR="007628BC" w:rsidRDefault="007628BC" w:rsidP="00211641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tanımlar doğru ise başına D yanlış ise Y yazınız. (5 puan)</w:t>
      </w:r>
    </w:p>
    <w:p w:rsidR="007628BC" w:rsidRDefault="007628BC" w:rsidP="008E7E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(  ) Bir mıknatıs istenirse tek kutuplu yapılabilir. </w:t>
      </w:r>
    </w:p>
    <w:p w:rsidR="007628BC" w:rsidRDefault="007628BC" w:rsidP="008E7E90">
      <w:pPr>
        <w:rPr>
          <w:rFonts w:ascii="Comic Sans MS" w:hAnsi="Comic Sans MS"/>
        </w:rPr>
      </w:pPr>
      <w:r>
        <w:rPr>
          <w:rFonts w:ascii="Comic Sans MS" w:hAnsi="Comic Sans MS"/>
        </w:rPr>
        <w:t>(  ) Mıknatıslar doğal ve yapay olmak üzere ikiye ayrılır.</w:t>
      </w:r>
    </w:p>
    <w:p w:rsidR="007628BC" w:rsidRDefault="007628BC" w:rsidP="008E7E90">
      <w:pPr>
        <w:rPr>
          <w:rFonts w:ascii="Comic Sans MS" w:hAnsi="Comic Sans MS"/>
        </w:rPr>
      </w:pPr>
      <w:r>
        <w:rPr>
          <w:rFonts w:ascii="Comic Sans MS" w:hAnsi="Comic Sans MS"/>
        </w:rPr>
        <w:t>(  ) Bir çubuk mıknatısın hareketinden elektrik enerjisi elde edilebilir.</w:t>
      </w:r>
    </w:p>
    <w:p w:rsidR="007628BC" w:rsidRDefault="007628BC" w:rsidP="008E7E90">
      <w:pPr>
        <w:rPr>
          <w:rFonts w:ascii="Comic Sans MS" w:hAnsi="Comic Sans MS"/>
        </w:rPr>
      </w:pPr>
      <w:r>
        <w:rPr>
          <w:rFonts w:ascii="Comic Sans MS" w:hAnsi="Comic Sans MS"/>
        </w:rPr>
        <w:t>(  ) Filamanlı lambalar floresanlı lambalara göre daha tasarrufludur.</w:t>
      </w:r>
    </w:p>
    <w:p w:rsidR="007628BC" w:rsidRDefault="007628BC" w:rsidP="008E7E90">
      <w:pPr>
        <w:rPr>
          <w:rFonts w:ascii="Comic Sans MS" w:hAnsi="Comic Sans MS"/>
        </w:rPr>
      </w:pPr>
      <w:r>
        <w:rPr>
          <w:rFonts w:ascii="Comic Sans MS" w:hAnsi="Comic Sans MS"/>
        </w:rPr>
        <w:t>(  ) Rüzgar panellerinde ısı enerjisi elde edilir.</w:t>
      </w:r>
    </w:p>
    <w:p w:rsidR="007628BC" w:rsidRDefault="007628BC" w:rsidP="00211641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Aşağıdaki cümleleri uygun kelimelerle doldurunuz. (5 puan)</w:t>
      </w:r>
    </w:p>
    <w:p w:rsidR="007628BC" w:rsidRDefault="007628BC" w:rsidP="0009204B">
      <w:pPr>
        <w:pStyle w:val="ListParagraph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>Üzerine izoleli tel sarılıp güç kaynağına bağlanan alete …………… denir.</w:t>
      </w:r>
    </w:p>
    <w:p w:rsidR="007628BC" w:rsidRDefault="007628BC" w:rsidP="0009204B">
      <w:pPr>
        <w:pStyle w:val="ListParagraph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>Bir mıknatısta manyetik alan çizgileri ….. kutbundan ….. kutbuna doğrudur.</w:t>
      </w:r>
    </w:p>
    <w:p w:rsidR="007628BC" w:rsidRDefault="007628BC" w:rsidP="0009204B">
      <w:pPr>
        <w:pStyle w:val="ListParagraph"/>
        <w:numPr>
          <w:ilvl w:val="0"/>
          <w:numId w:val="16"/>
        </w:numPr>
        <w:rPr>
          <w:rFonts w:ascii="Comic Sans MS" w:hAnsi="Comic Sans MS"/>
        </w:rPr>
      </w:pPr>
      <w:r>
        <w:rPr>
          <w:rFonts w:ascii="Comic Sans MS" w:hAnsi="Comic Sans MS"/>
        </w:rPr>
        <w:t>Elektrik enerjisinin birimi; ……….. elektriksel gücün birimi ise; …………… dır.</w:t>
      </w:r>
    </w:p>
    <w:p w:rsidR="007628BC" w:rsidRDefault="007628BC" w:rsidP="00211641">
      <w:pPr>
        <w:pStyle w:val="ListParagraph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t>Aşağıdaki çoktan seçmeli soruları cevaplandırınız. (15X4=60 puan)</w:t>
      </w:r>
    </w:p>
    <w:p w:rsidR="007628BC" w:rsidRPr="00211641" w:rsidRDefault="007628BC" w:rsidP="00211641">
      <w:pPr>
        <w:pStyle w:val="ListParagraph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s1027" type="#_x0000_t75" style="position:absolute;left:0;text-align:left;margin-left:30.95pt;margin-top:21.7pt;width:220.9pt;height:177.2pt;z-index:-251665920;visibility:visible">
            <v:imagedata r:id="rId7" o:title=""/>
          </v:shape>
        </w:pict>
      </w:r>
    </w:p>
    <w:p w:rsidR="007628BC" w:rsidRPr="00206BEE" w:rsidRDefault="007628BC" w:rsidP="00FC6B84">
      <w:pPr>
        <w:rPr>
          <w:sz w:val="32"/>
          <w:szCs w:val="32"/>
        </w:rPr>
      </w:pPr>
      <w:r>
        <w:rPr>
          <w:sz w:val="32"/>
          <w:szCs w:val="32"/>
        </w:rPr>
        <w:t>1)</w:t>
      </w:r>
    </w:p>
    <w:p w:rsidR="007628BC" w:rsidRDefault="007628BC" w:rsidP="00FC6B84"/>
    <w:p w:rsidR="007628BC" w:rsidRDefault="007628BC" w:rsidP="00FC6B84"/>
    <w:p w:rsidR="007628BC" w:rsidRDefault="007628BC" w:rsidP="00FC6B84"/>
    <w:p w:rsidR="007628BC" w:rsidRDefault="007628BC" w:rsidP="00FC6B84"/>
    <w:p w:rsidR="007628BC" w:rsidRDefault="007628BC" w:rsidP="00FC6B84"/>
    <w:p w:rsidR="007628BC" w:rsidRDefault="007628BC" w:rsidP="00FC6B84">
      <w:bookmarkStart w:id="0" w:name="_GoBack"/>
      <w:bookmarkEnd w:id="0"/>
      <w:r>
        <w:rPr>
          <w:noProof/>
          <w:lang w:eastAsia="tr-TR"/>
        </w:rPr>
        <w:pict>
          <v:shape id="Resim 20" o:spid="_x0000_s1028" type="#_x0000_t75" style="position:absolute;margin-left:15.1pt;margin-top:23.5pt;width:246.25pt;height:262.5pt;z-index:-251664896;visibility:visible">
            <v:imagedata r:id="rId8" o:title=""/>
          </v:shape>
        </w:pict>
      </w:r>
    </w:p>
    <w:p w:rsidR="007628BC" w:rsidRPr="009F6B96" w:rsidRDefault="007628BC" w:rsidP="00FC6B84">
      <w:pPr>
        <w:rPr>
          <w:sz w:val="28"/>
          <w:szCs w:val="28"/>
        </w:rPr>
      </w:pPr>
      <w:r>
        <w:rPr>
          <w:sz w:val="28"/>
          <w:szCs w:val="28"/>
        </w:rPr>
        <w:t xml:space="preserve">2) </w:t>
      </w:r>
    </w:p>
    <w:p w:rsidR="007628BC" w:rsidRDefault="007628BC" w:rsidP="00FC6B84"/>
    <w:p w:rsidR="007628BC" w:rsidRDefault="007628BC" w:rsidP="00FC6B84"/>
    <w:p w:rsidR="007628BC" w:rsidRDefault="007628BC" w:rsidP="00FC6B84"/>
    <w:p w:rsidR="007628BC" w:rsidRDefault="007628BC" w:rsidP="00FC6B84"/>
    <w:p w:rsidR="007628BC" w:rsidRDefault="007628BC" w:rsidP="00FC6B84"/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  <w:r>
        <w:rPr>
          <w:noProof/>
          <w:lang w:eastAsia="tr-TR"/>
        </w:rPr>
        <w:pict>
          <v:shape id="Resim 23" o:spid="_x0000_s1029" type="#_x0000_t75" style="position:absolute;margin-left:21.95pt;margin-top:23.75pt;width:236.25pt;height:227.2pt;z-index:-251655680;visibility:visible">
            <v:imagedata r:id="rId9" o:title=""/>
          </v:shape>
        </w:pict>
      </w:r>
    </w:p>
    <w:p w:rsidR="007628BC" w:rsidRPr="00E0756D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</w:t>
      </w: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0E023F">
        <w:rPr>
          <w:noProof/>
          <w:sz w:val="28"/>
          <w:szCs w:val="28"/>
          <w:lang w:eastAsia="tr-TR"/>
        </w:rPr>
        <w:pict>
          <v:shape id="Resim 2" o:spid="_x0000_i1025" type="#_x0000_t75" style="width:231.75pt;height:114.75pt;visibility:visible">
            <v:imagedata r:id="rId10" o:title=""/>
          </v:shape>
        </w:pict>
      </w: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  <w:r>
        <w:rPr>
          <w:noProof/>
          <w:lang w:eastAsia="tr-TR"/>
        </w:rPr>
        <w:pict>
          <v:shape id="Resim 22" o:spid="_x0000_s1030" type="#_x0000_t75" style="position:absolute;margin-left:-6.75pt;margin-top:18.25pt;width:240.1pt;height:419.25pt;z-index:-251663872;visibility:visible">
            <v:imagedata r:id="rId11" o:title="" cropbottom="685f"/>
          </v:shape>
        </w:pict>
      </w:r>
      <w:r>
        <w:t>5)</w:t>
      </w: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Pr="00E0756D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</w:p>
    <w:p w:rsidR="007628BC" w:rsidRDefault="007628BC" w:rsidP="0035350B">
      <w:pPr>
        <w:tabs>
          <w:tab w:val="left" w:pos="4020"/>
        </w:tabs>
        <w:spacing w:line="360" w:lineRule="auto"/>
      </w:pPr>
      <w:r>
        <w:t xml:space="preserve">6) </w:t>
      </w:r>
    </w:p>
    <w:p w:rsidR="007628BC" w:rsidRDefault="007628BC" w:rsidP="0035350B">
      <w:pPr>
        <w:tabs>
          <w:tab w:val="left" w:pos="4020"/>
        </w:tabs>
        <w:spacing w:line="360" w:lineRule="auto"/>
      </w:pPr>
      <w:r w:rsidRPr="00C73EB3">
        <w:rPr>
          <w:noProof/>
          <w:lang w:eastAsia="tr-TR"/>
        </w:rPr>
        <w:pict>
          <v:shape id="Resim 5" o:spid="_x0000_i1026" type="#_x0000_t75" style="width:208.5pt;height:224.25pt;visibility:visible">
            <v:imagedata r:id="rId12" o:title=""/>
          </v:shape>
        </w:pict>
      </w:r>
    </w:p>
    <w:p w:rsidR="007628BC" w:rsidRPr="007463DC" w:rsidRDefault="007628BC" w:rsidP="0035350B">
      <w:pPr>
        <w:tabs>
          <w:tab w:val="left" w:pos="4020"/>
        </w:tabs>
        <w:spacing w:line="360" w:lineRule="auto"/>
      </w:pPr>
      <w:r>
        <w:t>7)</w:t>
      </w:r>
      <w:r>
        <w:rPr>
          <w:noProof/>
          <w:lang w:eastAsia="tr-TR"/>
        </w:rPr>
        <w:pict>
          <v:shape id="Resim 25" o:spid="_x0000_s1031" type="#_x0000_t75" style="position:absolute;margin-left:18.25pt;margin-top:2.2pt;width:240.3pt;height:394.65pt;z-index:-251662848;visibility:visible;mso-position-horizontal-relative:text;mso-position-vertical-relative:text">
            <v:imagedata r:id="rId13" o:title=""/>
          </v:shape>
        </w:pic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noProof/>
          <w:lang w:eastAsia="tr-TR"/>
        </w:rPr>
        <w:pict>
          <v:shape id="Resim 26" o:spid="_x0000_s1032" type="#_x0000_t75" style="position:absolute;margin-left:13.4pt;margin-top:.75pt;width:246.15pt;height:269.6pt;z-index:-251661824;visibility:visible">
            <v:imagedata r:id="rId14" o:title=""/>
          </v:shape>
        </w:pict>
      </w:r>
      <w:r>
        <w:rPr>
          <w:sz w:val="28"/>
          <w:szCs w:val="28"/>
        </w:rPr>
        <w:t>8)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noProof/>
          <w:lang w:eastAsia="tr-TR"/>
        </w:rPr>
        <w:pict>
          <v:shape id="Resim 27" o:spid="_x0000_s1033" type="#_x0000_t75" style="position:absolute;margin-left:14.7pt;margin-top:4.1pt;width:246.15pt;height:305.45pt;z-index:-251660800;visibility:visible">
            <v:imagedata r:id="rId15" o:title=""/>
          </v:shape>
        </w:pict>
      </w:r>
      <w:r>
        <w:rPr>
          <w:sz w:val="28"/>
          <w:szCs w:val="28"/>
        </w:rPr>
        <w:t>9)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noProof/>
          <w:lang w:eastAsia="tr-TR"/>
        </w:rPr>
        <w:pict>
          <v:shape id="Resim 30" o:spid="_x0000_s1034" type="#_x0000_t75" style="position:absolute;margin-left:24pt;margin-top:.55pt;width:248.1pt;height:303.65pt;z-index:-251659776;visibility:visible">
            <v:imagedata r:id="rId16" o:title=""/>
          </v:shape>
        </w:pict>
      </w:r>
      <w:r>
        <w:rPr>
          <w:sz w:val="28"/>
          <w:szCs w:val="28"/>
        </w:rPr>
        <w:t xml:space="preserve">10) 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noProof/>
          <w:lang w:eastAsia="tr-TR"/>
        </w:rPr>
        <w:pict>
          <v:shape id="Resim 31" o:spid="_x0000_s1035" type="#_x0000_t75" style="position:absolute;margin-left:15.75pt;margin-top:1.35pt;width:238.6pt;height:157.4pt;z-index:-251658752;visibility:visible">
            <v:imagedata r:id="rId17" o:title=""/>
          </v:shape>
        </w:pict>
      </w:r>
      <w:r>
        <w:rPr>
          <w:sz w:val="28"/>
          <w:szCs w:val="28"/>
        </w:rPr>
        <w:t>11)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noProof/>
          <w:lang w:eastAsia="tr-TR"/>
        </w:rPr>
        <w:pict>
          <v:shape id="Resim 288" o:spid="_x0000_s1036" type="#_x0000_t75" style="position:absolute;margin-left:18.95pt;margin-top:.6pt;width:231.5pt;height:315pt;z-index:-251656704;visibility:visible">
            <v:imagedata r:id="rId18" o:title=""/>
          </v:shape>
        </w:pict>
      </w:r>
      <w:r>
        <w:rPr>
          <w:sz w:val="28"/>
          <w:szCs w:val="28"/>
        </w:rPr>
        <w:t>12)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noProof/>
          <w:lang w:eastAsia="tr-TR"/>
        </w:rPr>
        <w:pict>
          <v:shape id="Resim 292" o:spid="_x0000_s1037" type="#_x0000_t75" style="position:absolute;margin-left:8.6pt;margin-top:21.9pt;width:239.45pt;height:173.6pt;z-index:-251651584;visibility:visible">
            <v:imagedata r:id="rId19" o:title=""/>
          </v:shape>
        </w:pict>
      </w:r>
      <w:r>
        <w:rPr>
          <w:sz w:val="28"/>
          <w:szCs w:val="28"/>
        </w:rPr>
        <w:t>13)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noProof/>
          <w:lang w:eastAsia="tr-TR"/>
        </w:rPr>
        <w:pict>
          <v:shape id="Resim 291" o:spid="_x0000_s1038" type="#_x0000_t75" style="position:absolute;margin-left:21pt;margin-top:3.25pt;width:237pt;height:237pt;z-index:-251653632;visibility:visible">
            <v:imagedata r:id="rId20" o:title=""/>
          </v:shape>
        </w:pict>
      </w:r>
      <w:r>
        <w:rPr>
          <w:sz w:val="28"/>
          <w:szCs w:val="28"/>
        </w:rPr>
        <w:t>14)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  <w:r>
        <w:rPr>
          <w:noProof/>
          <w:lang w:eastAsia="tr-TR"/>
        </w:rPr>
        <w:pict>
          <v:oval id="Oval 7" o:spid="_x0000_s1039" style="position:absolute;margin-left:-.75pt;margin-top:32.05pt;width:21pt;height:14.2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" strokecolor="white" strokeweight="2pt"/>
        </w:pict>
      </w:r>
      <w:r>
        <w:rPr>
          <w:sz w:val="28"/>
          <w:szCs w:val="28"/>
        </w:rPr>
        <w:t xml:space="preserve">15) </w:t>
      </w:r>
      <w:r w:rsidRPr="000E023F">
        <w:rPr>
          <w:noProof/>
          <w:sz w:val="28"/>
          <w:szCs w:val="28"/>
          <w:lang w:eastAsia="tr-TR"/>
        </w:rPr>
        <w:pict>
          <v:shape id="Resim 6" o:spid="_x0000_i1027" type="#_x0000_t75" style="width:230.25pt;height:226.5pt;visibility:visible">
            <v:imagedata r:id="rId21" o:title=""/>
          </v:shape>
        </w:pic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rFonts w:ascii="AR BLANCA" w:hAnsi="AR BLANCA"/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rPr>
          <w:rFonts w:ascii="AR BLANCA" w:hAnsi="AR BLANCA"/>
          <w:sz w:val="28"/>
          <w:szCs w:val="28"/>
        </w:rPr>
        <w:t>BASARILAR…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AR BLANCA" w:hAnsi="AR BLANCA"/>
          <w:sz w:val="28"/>
          <w:szCs w:val="28"/>
        </w:rPr>
        <w:t xml:space="preserve">                 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7628BC" w:rsidRPr="00AA4646" w:rsidRDefault="007628BC" w:rsidP="0035350B">
      <w:pPr>
        <w:tabs>
          <w:tab w:val="left" w:pos="4020"/>
        </w:tabs>
        <w:spacing w:line="36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Default="007628BC" w:rsidP="0035350B">
      <w:pPr>
        <w:tabs>
          <w:tab w:val="left" w:pos="4020"/>
        </w:tabs>
        <w:spacing w:line="360" w:lineRule="auto"/>
        <w:rPr>
          <w:sz w:val="28"/>
          <w:szCs w:val="28"/>
        </w:rPr>
      </w:pPr>
    </w:p>
    <w:p w:rsidR="007628BC" w:rsidRPr="00E0756D" w:rsidRDefault="007628BC" w:rsidP="00584546">
      <w:pPr>
        <w:tabs>
          <w:tab w:val="left" w:pos="4020"/>
        </w:tabs>
        <w:spacing w:after="0" w:line="360" w:lineRule="auto"/>
        <w:jc w:val="center"/>
        <w:rPr>
          <w:sz w:val="28"/>
          <w:szCs w:val="28"/>
        </w:rPr>
      </w:pPr>
      <w:r>
        <w:rPr>
          <w:noProof/>
          <w:lang w:eastAsia="tr-TR"/>
        </w:rPr>
        <w:pict>
          <v:shape id="Resim 289" o:spid="_x0000_s1040" type="#_x0000_t75" style="position:absolute;left:0;text-align:left;margin-left:17.7pt;margin-top:144.2pt;width:237.75pt;height:314.35pt;z-index:-251654656;visibility:visible">
            <v:imagedata r:id="rId22" o:title=""/>
          </v:shape>
        </w:pict>
      </w:r>
      <w:r>
        <w:rPr>
          <w:sz w:val="28"/>
          <w:szCs w:val="28"/>
        </w:rPr>
        <w:t xml:space="preserve"> </w:t>
      </w:r>
    </w:p>
    <w:sectPr w:rsidR="007628BC" w:rsidRPr="00E0756D" w:rsidSect="00A91BB9">
      <w:type w:val="continuous"/>
      <w:pgSz w:w="11906" w:h="16838"/>
      <w:pgMar w:top="1135" w:right="566" w:bottom="1417" w:left="851" w:header="624" w:footer="34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8BC" w:rsidRDefault="007628BC">
      <w:pPr>
        <w:spacing w:after="0" w:line="240" w:lineRule="auto"/>
      </w:pPr>
      <w:r>
        <w:separator/>
      </w:r>
    </w:p>
  </w:endnote>
  <w:endnote w:type="continuationSeparator" w:id="0">
    <w:p w:rsidR="007628BC" w:rsidRDefault="0076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 BLANCA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8BC" w:rsidRDefault="007628BC">
      <w:pPr>
        <w:spacing w:after="0" w:line="240" w:lineRule="auto"/>
      </w:pPr>
      <w:r>
        <w:separator/>
      </w:r>
    </w:p>
  </w:footnote>
  <w:footnote w:type="continuationSeparator" w:id="0">
    <w:p w:rsidR="007628BC" w:rsidRDefault="00762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1693"/>
    <w:multiLevelType w:val="hybridMultilevel"/>
    <w:tmpl w:val="7324D06E"/>
    <w:lvl w:ilvl="0" w:tplc="843A1E92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B111B79"/>
    <w:multiLevelType w:val="hybridMultilevel"/>
    <w:tmpl w:val="DD7A0D68"/>
    <w:lvl w:ilvl="0" w:tplc="CE5E94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2C6561"/>
    <w:multiLevelType w:val="hybridMultilevel"/>
    <w:tmpl w:val="698EEA0E"/>
    <w:lvl w:ilvl="0" w:tplc="9ED865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745CC5"/>
    <w:multiLevelType w:val="hybridMultilevel"/>
    <w:tmpl w:val="28D280BE"/>
    <w:lvl w:ilvl="0" w:tplc="75D626C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9D168E4"/>
    <w:multiLevelType w:val="hybridMultilevel"/>
    <w:tmpl w:val="FCE81090"/>
    <w:lvl w:ilvl="0" w:tplc="14DCA9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AAD7CBE"/>
    <w:multiLevelType w:val="hybridMultilevel"/>
    <w:tmpl w:val="2F4CD51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DE26D4"/>
    <w:multiLevelType w:val="hybridMultilevel"/>
    <w:tmpl w:val="3CC6C7CC"/>
    <w:lvl w:ilvl="0" w:tplc="04F8E3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CE63CD"/>
    <w:multiLevelType w:val="hybridMultilevel"/>
    <w:tmpl w:val="53AA2588"/>
    <w:lvl w:ilvl="0" w:tplc="4B1C049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050B3B"/>
    <w:multiLevelType w:val="hybridMultilevel"/>
    <w:tmpl w:val="0B9C9B96"/>
    <w:lvl w:ilvl="0" w:tplc="5144FAE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59A797A"/>
    <w:multiLevelType w:val="hybridMultilevel"/>
    <w:tmpl w:val="E50CB9AE"/>
    <w:lvl w:ilvl="0" w:tplc="E064DD60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BBE0F30"/>
    <w:multiLevelType w:val="hybridMultilevel"/>
    <w:tmpl w:val="256018E2"/>
    <w:lvl w:ilvl="0" w:tplc="ED464C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B96ABE"/>
    <w:multiLevelType w:val="hybridMultilevel"/>
    <w:tmpl w:val="9DA2D212"/>
    <w:lvl w:ilvl="0" w:tplc="9B6E3B3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CB3E0B"/>
    <w:multiLevelType w:val="hybridMultilevel"/>
    <w:tmpl w:val="E02CA516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27A1F01"/>
    <w:multiLevelType w:val="hybridMultilevel"/>
    <w:tmpl w:val="ABB012F0"/>
    <w:lvl w:ilvl="0" w:tplc="3BA0D338">
      <w:start w:val="1"/>
      <w:numFmt w:val="upperLetter"/>
      <w:lvlText w:val="%1)"/>
      <w:lvlJc w:val="left"/>
      <w:pPr>
        <w:ind w:left="720" w:hanging="360"/>
      </w:pPr>
      <w:rPr>
        <w:rFonts w:cs="Tahoma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EC465B"/>
    <w:multiLevelType w:val="hybridMultilevel"/>
    <w:tmpl w:val="96A0EF5A"/>
    <w:lvl w:ilvl="0" w:tplc="D8469D7C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46D3EFC"/>
    <w:multiLevelType w:val="hybridMultilevel"/>
    <w:tmpl w:val="3AF06CB2"/>
    <w:lvl w:ilvl="0" w:tplc="162AB8BE">
      <w:start w:val="1"/>
      <w:numFmt w:val="bullet"/>
      <w:lvlText w:val="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E037CE"/>
    <w:multiLevelType w:val="hybridMultilevel"/>
    <w:tmpl w:val="6F0221E8"/>
    <w:lvl w:ilvl="0" w:tplc="416E7B8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3">
      <w:start w:val="1"/>
      <w:numFmt w:val="upperRoman"/>
      <w:lvlText w:val="%2."/>
      <w:lvlJc w:val="righ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"/>
  </w:num>
  <w:num w:numId="5">
    <w:abstractNumId w:val="2"/>
  </w:num>
  <w:num w:numId="6">
    <w:abstractNumId w:val="0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16"/>
  </w:num>
  <w:num w:numId="12">
    <w:abstractNumId w:val="8"/>
  </w:num>
  <w:num w:numId="13">
    <w:abstractNumId w:val="10"/>
  </w:num>
  <w:num w:numId="14">
    <w:abstractNumId w:val="15"/>
  </w:num>
  <w:num w:numId="15">
    <w:abstractNumId w:val="5"/>
  </w:num>
  <w:num w:numId="16">
    <w:abstractNumId w:val="12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6B84"/>
    <w:rsid w:val="0002069E"/>
    <w:rsid w:val="0009204B"/>
    <w:rsid w:val="000C7C95"/>
    <w:rsid w:val="000E023F"/>
    <w:rsid w:val="000F0589"/>
    <w:rsid w:val="000F797A"/>
    <w:rsid w:val="001448D0"/>
    <w:rsid w:val="00156C03"/>
    <w:rsid w:val="00206BEE"/>
    <w:rsid w:val="00211641"/>
    <w:rsid w:val="0027157D"/>
    <w:rsid w:val="002D14C9"/>
    <w:rsid w:val="002D2817"/>
    <w:rsid w:val="0035350B"/>
    <w:rsid w:val="0039430D"/>
    <w:rsid w:val="003C1751"/>
    <w:rsid w:val="003F1A42"/>
    <w:rsid w:val="00400CC6"/>
    <w:rsid w:val="004D064C"/>
    <w:rsid w:val="005018F3"/>
    <w:rsid w:val="00544F48"/>
    <w:rsid w:val="00584546"/>
    <w:rsid w:val="0061643D"/>
    <w:rsid w:val="00661C96"/>
    <w:rsid w:val="006D7165"/>
    <w:rsid w:val="007368AA"/>
    <w:rsid w:val="007463DC"/>
    <w:rsid w:val="007628BC"/>
    <w:rsid w:val="007640D1"/>
    <w:rsid w:val="007B7705"/>
    <w:rsid w:val="007C223F"/>
    <w:rsid w:val="00802F7A"/>
    <w:rsid w:val="00824606"/>
    <w:rsid w:val="0084293A"/>
    <w:rsid w:val="008804D3"/>
    <w:rsid w:val="008E7E90"/>
    <w:rsid w:val="008F0474"/>
    <w:rsid w:val="00903E33"/>
    <w:rsid w:val="009135BB"/>
    <w:rsid w:val="0094699F"/>
    <w:rsid w:val="009848B0"/>
    <w:rsid w:val="009F6B96"/>
    <w:rsid w:val="00A03955"/>
    <w:rsid w:val="00A50674"/>
    <w:rsid w:val="00A91BB9"/>
    <w:rsid w:val="00AA4646"/>
    <w:rsid w:val="00B42522"/>
    <w:rsid w:val="00B552F5"/>
    <w:rsid w:val="00BB43A9"/>
    <w:rsid w:val="00BB759D"/>
    <w:rsid w:val="00BE617F"/>
    <w:rsid w:val="00C73EB3"/>
    <w:rsid w:val="00C90CF7"/>
    <w:rsid w:val="00CA187F"/>
    <w:rsid w:val="00D01223"/>
    <w:rsid w:val="00D7122A"/>
    <w:rsid w:val="00E0756D"/>
    <w:rsid w:val="00EC3DC6"/>
    <w:rsid w:val="00F61E40"/>
    <w:rsid w:val="00F73920"/>
    <w:rsid w:val="00F74DE0"/>
    <w:rsid w:val="00FA4E7E"/>
    <w:rsid w:val="00FC6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6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C6B8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E61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E617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B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43A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B43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43A9"/>
    <w:rPr>
      <w:rFonts w:cs="Times New Roman"/>
    </w:rPr>
  </w:style>
  <w:style w:type="character" w:styleId="Hyperlink">
    <w:name w:val="Hyperlink"/>
    <w:basedOn w:val="DefaultParagraphFont"/>
    <w:uiPriority w:val="99"/>
    <w:rsid w:val="008804D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5</Pages>
  <Words>224</Words>
  <Characters>1283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ensar</dc:creator>
  <cp:keywords/>
  <dc:description/>
  <cp:lastModifiedBy>fatih</cp:lastModifiedBy>
  <cp:revision>4</cp:revision>
  <cp:lastPrinted>2014-05-05T08:38:00Z</cp:lastPrinted>
  <dcterms:created xsi:type="dcterms:W3CDTF">2016-05-13T14:05:00Z</dcterms:created>
  <dcterms:modified xsi:type="dcterms:W3CDTF">2016-05-22T14:24:00Z</dcterms:modified>
</cp:coreProperties>
</file>