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Spec="center" w:tblpY="1"/>
        <w:tblOverlap w:val="never"/>
        <w:tblW w:w="8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84"/>
        <w:gridCol w:w="3514"/>
        <w:gridCol w:w="660"/>
        <w:gridCol w:w="660"/>
        <w:gridCol w:w="550"/>
        <w:gridCol w:w="660"/>
        <w:gridCol w:w="673"/>
        <w:gridCol w:w="686"/>
      </w:tblGrid>
      <w:tr w:rsidR="00DD1DF3" w:rsidRPr="003E4225" w:rsidTr="00AB1879">
        <w:trPr>
          <w:cantSplit/>
          <w:trHeight w:val="70"/>
        </w:trPr>
        <w:tc>
          <w:tcPr>
            <w:tcW w:w="884" w:type="dxa"/>
            <w:vMerge w:val="restart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  <w:vMerge w:val="restart"/>
            <w:vAlign w:val="bottom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ÜNİTELER VE KONULAR</w:t>
            </w:r>
          </w:p>
          <w:p w:rsidR="00DD1DF3" w:rsidRPr="003E4225" w:rsidRDefault="00DD1DF3" w:rsidP="003E4225">
            <w:pPr>
              <w:spacing w:after="0" w:line="240" w:lineRule="auto"/>
              <w:rPr>
                <w:sz w:val="20"/>
                <w:szCs w:val="20"/>
              </w:rPr>
            </w:pPr>
          </w:p>
          <w:p w:rsidR="00DD1DF3" w:rsidRPr="003E4225" w:rsidRDefault="00DD1DF3" w:rsidP="003E4225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889" w:type="dxa"/>
            <w:gridSpan w:val="6"/>
            <w:vAlign w:val="center"/>
          </w:tcPr>
          <w:p w:rsidR="00DD1DF3" w:rsidRPr="0080430A" w:rsidRDefault="00DD1DF3" w:rsidP="003E4225">
            <w:pPr>
              <w:spacing w:after="0" w:line="240" w:lineRule="atLeast"/>
              <w:jc w:val="center"/>
              <w:rPr>
                <w:b/>
                <w:color w:val="FF0000"/>
                <w:sz w:val="28"/>
                <w:szCs w:val="28"/>
              </w:rPr>
            </w:pPr>
            <w:r w:rsidRPr="0080430A">
              <w:rPr>
                <w:b/>
                <w:color w:val="FF0000"/>
                <w:sz w:val="28"/>
                <w:szCs w:val="28"/>
              </w:rPr>
              <w:t>SINAVLAR</w:t>
            </w:r>
          </w:p>
        </w:tc>
      </w:tr>
      <w:tr w:rsidR="00DD1DF3" w:rsidRPr="003E4225" w:rsidTr="00AB1879">
        <w:trPr>
          <w:cantSplit/>
          <w:trHeight w:val="2791"/>
        </w:trPr>
        <w:tc>
          <w:tcPr>
            <w:tcW w:w="884" w:type="dxa"/>
            <w:vMerge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  <w:vMerge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triple" w:sz="4" w:space="0" w:color="auto"/>
            </w:tcBorders>
            <w:textDirection w:val="btLr"/>
          </w:tcPr>
          <w:p w:rsidR="00DD1DF3" w:rsidRPr="0080430A" w:rsidRDefault="00DD1DF3" w:rsidP="006C458F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AB1879">
              <w:rPr>
                <w:rFonts w:ascii="Verdana" w:hAnsi="Verdana"/>
                <w:color w:val="0000FF"/>
                <w:sz w:val="18"/>
                <w:szCs w:val="18"/>
              </w:rPr>
              <w:t>1. DÖNEM</w:t>
            </w:r>
            <w:r w:rsidRPr="0080430A">
              <w:rPr>
                <w:rFonts w:ascii="Verdana" w:hAnsi="Verdana"/>
                <w:sz w:val="18"/>
                <w:szCs w:val="18"/>
              </w:rPr>
              <w:t xml:space="preserve"> 29 KASIM 2013 ASIL</w:t>
            </w:r>
          </w:p>
        </w:tc>
        <w:tc>
          <w:tcPr>
            <w:tcW w:w="660" w:type="dxa"/>
            <w:tcBorders>
              <w:bottom w:val="triple" w:sz="4" w:space="0" w:color="auto"/>
            </w:tcBorders>
            <w:textDirection w:val="btLr"/>
          </w:tcPr>
          <w:p w:rsidR="00DD1DF3" w:rsidRPr="0080430A" w:rsidRDefault="00DD1DF3" w:rsidP="006C458F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AB1879">
              <w:rPr>
                <w:rFonts w:ascii="Verdana" w:hAnsi="Verdana"/>
                <w:color w:val="0000FF"/>
                <w:sz w:val="18"/>
                <w:szCs w:val="18"/>
              </w:rPr>
              <w:t xml:space="preserve">1. DÖNEM  </w:t>
            </w:r>
            <w:r w:rsidRPr="0080430A">
              <w:rPr>
                <w:rFonts w:ascii="Verdana" w:hAnsi="Verdana" w:cs="Arial"/>
                <w:color w:val="000000"/>
                <w:sz w:val="18"/>
                <w:szCs w:val="18"/>
              </w:rPr>
              <w:t>15 ARALIK 2013  TELAFİ</w:t>
            </w:r>
          </w:p>
          <w:p w:rsidR="00DD1DF3" w:rsidRPr="0080430A" w:rsidRDefault="00DD1DF3" w:rsidP="006C458F">
            <w:pPr>
              <w:spacing w:after="0" w:line="240" w:lineRule="atLeas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550" w:type="dxa"/>
            <w:tcBorders>
              <w:bottom w:val="triple" w:sz="4" w:space="0" w:color="auto"/>
            </w:tcBorders>
            <w:textDirection w:val="btLr"/>
          </w:tcPr>
          <w:p w:rsidR="00DD1DF3" w:rsidRPr="0080430A" w:rsidRDefault="00DD1DF3" w:rsidP="006C458F">
            <w:pPr>
              <w:pStyle w:val="Heading1"/>
              <w:shd w:val="clear" w:color="auto" w:fill="FFFFFF"/>
              <w:spacing w:before="0" w:beforeAutospacing="0" w:after="0" w:afterAutospacing="0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80430A">
              <w:rPr>
                <w:rFonts w:ascii="Verdana" w:hAnsi="Verdana" w:cs="Arial"/>
                <w:color w:val="000000"/>
                <w:sz w:val="18"/>
                <w:szCs w:val="18"/>
              </w:rPr>
              <w:t xml:space="preserve">29 NİSAN 2014  </w:t>
            </w:r>
            <w:r w:rsidRPr="00AB1879">
              <w:rPr>
                <w:rFonts w:ascii="Verdana" w:hAnsi="Verdana" w:cs="Arial"/>
                <w:color w:val="FF0000"/>
                <w:sz w:val="18"/>
                <w:szCs w:val="18"/>
              </w:rPr>
              <w:t>2. DÖNEM</w:t>
            </w:r>
            <w:r w:rsidRPr="0080430A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</w:t>
            </w:r>
            <w:r w:rsidRPr="0080430A">
              <w:rPr>
                <w:rFonts w:ascii="Verdana" w:hAnsi="Verdana"/>
                <w:sz w:val="18"/>
                <w:szCs w:val="18"/>
              </w:rPr>
              <w:t>ASIL</w:t>
            </w:r>
          </w:p>
          <w:p w:rsidR="00DD1DF3" w:rsidRPr="0080430A" w:rsidRDefault="00DD1DF3" w:rsidP="006C458F">
            <w:pPr>
              <w:spacing w:after="0" w:line="240" w:lineRule="atLeas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660" w:type="dxa"/>
            <w:tcBorders>
              <w:bottom w:val="triple" w:sz="4" w:space="0" w:color="auto"/>
            </w:tcBorders>
            <w:textDirection w:val="btLr"/>
          </w:tcPr>
          <w:p w:rsidR="00DD1DF3" w:rsidRPr="0080430A" w:rsidRDefault="00DD1DF3" w:rsidP="006C458F">
            <w:pPr>
              <w:spacing w:after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80430A">
              <w:rPr>
                <w:rFonts w:ascii="Verdana" w:hAnsi="Verdana"/>
                <w:b/>
                <w:sz w:val="18"/>
                <w:szCs w:val="18"/>
              </w:rPr>
              <w:t xml:space="preserve">MAYIS 2014 </w:t>
            </w:r>
            <w:r w:rsidRPr="00AB1879">
              <w:rPr>
                <w:rFonts w:ascii="Verdana" w:hAnsi="Verdana"/>
                <w:b/>
                <w:color w:val="FF0000"/>
                <w:sz w:val="18"/>
                <w:szCs w:val="18"/>
              </w:rPr>
              <w:t>2. DÖNEM</w:t>
            </w:r>
            <w:r w:rsidRPr="0080430A">
              <w:rPr>
                <w:rFonts w:ascii="Verdana" w:hAnsi="Verdana"/>
                <w:b/>
                <w:sz w:val="18"/>
                <w:szCs w:val="18"/>
              </w:rPr>
              <w:t xml:space="preserve"> TELAFİ</w:t>
            </w:r>
          </w:p>
        </w:tc>
        <w:tc>
          <w:tcPr>
            <w:tcW w:w="673" w:type="dxa"/>
            <w:tcBorders>
              <w:bottom w:val="triple" w:sz="4" w:space="0" w:color="auto"/>
            </w:tcBorders>
            <w:textDirection w:val="btLr"/>
          </w:tcPr>
          <w:p w:rsidR="00DD1DF3" w:rsidRPr="0080430A" w:rsidRDefault="00DD1DF3" w:rsidP="006C458F">
            <w:pPr>
              <w:spacing w:after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AB1879">
              <w:rPr>
                <w:rFonts w:ascii="Verdana" w:hAnsi="Verdana"/>
                <w:b/>
                <w:color w:val="0000FF"/>
                <w:sz w:val="18"/>
                <w:szCs w:val="18"/>
              </w:rPr>
              <w:t xml:space="preserve">1. DÖNEM </w:t>
            </w:r>
            <w:r w:rsidRPr="0080430A">
              <w:rPr>
                <w:rFonts w:ascii="Verdana" w:hAnsi="Verdana"/>
                <w:b/>
                <w:sz w:val="18"/>
                <w:szCs w:val="18"/>
              </w:rPr>
              <w:t>27 KASIM 2014 ASIL</w:t>
            </w:r>
          </w:p>
        </w:tc>
        <w:tc>
          <w:tcPr>
            <w:tcW w:w="686" w:type="dxa"/>
            <w:tcBorders>
              <w:bottom w:val="triple" w:sz="4" w:space="0" w:color="auto"/>
            </w:tcBorders>
            <w:textDirection w:val="btLr"/>
          </w:tcPr>
          <w:p w:rsidR="00DD1DF3" w:rsidRPr="0080430A" w:rsidRDefault="00DD1DF3" w:rsidP="006C458F">
            <w:pPr>
              <w:spacing w:after="0" w:line="240" w:lineRule="atLeast"/>
              <w:rPr>
                <w:rFonts w:ascii="Verdana" w:hAnsi="Verdana"/>
                <w:b/>
                <w:sz w:val="18"/>
                <w:szCs w:val="18"/>
              </w:rPr>
            </w:pPr>
            <w:r w:rsidRPr="00AB1879">
              <w:rPr>
                <w:rFonts w:ascii="Verdana" w:hAnsi="Verdana"/>
                <w:b/>
                <w:color w:val="0000FF"/>
                <w:sz w:val="18"/>
                <w:szCs w:val="18"/>
              </w:rPr>
              <w:t xml:space="preserve">1. DÖNEM </w:t>
            </w:r>
            <w:r w:rsidRPr="0080430A">
              <w:rPr>
                <w:rFonts w:ascii="Verdana" w:hAnsi="Verdana"/>
                <w:b/>
                <w:sz w:val="18"/>
                <w:szCs w:val="18"/>
              </w:rPr>
              <w:t>14 ARALIK 2014 TELAFİ</w:t>
            </w:r>
          </w:p>
        </w:tc>
      </w:tr>
      <w:tr w:rsidR="00DD1DF3" w:rsidRPr="003E4225" w:rsidTr="00AB1879">
        <w:trPr>
          <w:trHeight w:val="385"/>
        </w:trPr>
        <w:tc>
          <w:tcPr>
            <w:tcW w:w="884" w:type="dxa"/>
            <w:vMerge w:val="restart"/>
            <w:tcBorders>
              <w:top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HÜCRE BÖLÜNMESİ VE KALITIM</w:t>
            </w:r>
          </w:p>
        </w:tc>
        <w:tc>
          <w:tcPr>
            <w:tcW w:w="3514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MİTOZ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55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</w:tr>
      <w:tr w:rsidR="00DD1DF3" w:rsidRPr="003E4225" w:rsidTr="00AB1879">
        <w:trPr>
          <w:trHeight w:val="385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KALITIM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2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2</w:t>
            </w: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2</w:t>
            </w:r>
          </w:p>
        </w:tc>
      </w:tr>
      <w:tr w:rsidR="00DD1DF3" w:rsidRPr="003E4225" w:rsidTr="00AB1879">
        <w:trPr>
          <w:trHeight w:val="385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MAYOZ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</w:tr>
      <w:tr w:rsidR="00DD1DF3" w:rsidRPr="003E4225" w:rsidTr="00AB1879">
        <w:trPr>
          <w:trHeight w:val="385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DNA VE GENETİK KOD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2</w:t>
            </w:r>
          </w:p>
        </w:tc>
      </w:tr>
      <w:tr w:rsidR="00DD1DF3" w:rsidRPr="003E4225" w:rsidTr="00AB1879">
        <w:trPr>
          <w:trHeight w:val="385"/>
        </w:trPr>
        <w:tc>
          <w:tcPr>
            <w:tcW w:w="884" w:type="dxa"/>
            <w:vMerge/>
            <w:tcBorders>
              <w:bottom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ADAPTASYON VE EVRİM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4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4</w:t>
            </w:r>
          </w:p>
        </w:tc>
        <w:tc>
          <w:tcPr>
            <w:tcW w:w="55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3</w:t>
            </w:r>
          </w:p>
        </w:tc>
        <w:tc>
          <w:tcPr>
            <w:tcW w:w="686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2</w:t>
            </w: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 w:val="restart"/>
            <w:tcBorders>
              <w:top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KUVVET VE HAREKET</w:t>
            </w:r>
          </w:p>
        </w:tc>
        <w:tc>
          <w:tcPr>
            <w:tcW w:w="3514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KALDIRMA KUVVETİ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6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6</w:t>
            </w:r>
          </w:p>
        </w:tc>
        <w:tc>
          <w:tcPr>
            <w:tcW w:w="55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6</w:t>
            </w:r>
          </w:p>
        </w:tc>
        <w:tc>
          <w:tcPr>
            <w:tcW w:w="686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6</w:t>
            </w: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4.55pt;margin-top:19.85pt;width:368.5pt;height:.75pt;flip:y;z-index:251655680;mso-position-horizontal-relative:text;mso-position-vertical-relative:text" o:connectortype="straight" strokecolor="red" strokeweight="1.5pt"/>
              </w:pict>
            </w:r>
            <w:r w:rsidRPr="003E4225">
              <w:rPr>
                <w:sz w:val="20"/>
                <w:szCs w:val="20"/>
              </w:rPr>
              <w:t>BAZI CİSİMLER NEDEN YÜZER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5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5</w:t>
            </w: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6</w:t>
            </w: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9.3pt;margin-top:6.35pt;width:49.35pt;height:25.1pt;z-index:251659776;mso-position-horizontal-relative:text;mso-position-vertical-relative:text">
                  <v:textbox style="mso-next-textbox:#_x0000_s1027">
                    <w:txbxContent>
                      <w:p w:rsidR="00DD1DF3" w:rsidRDefault="00DD1DF3" w:rsidP="00B02020">
                        <w:r>
                          <w:t>TEOG 1</w:t>
                        </w:r>
                      </w:p>
                    </w:txbxContent>
                  </v:textbox>
                </v:shape>
              </w:pict>
            </w:r>
            <w:r w:rsidRPr="003E4225">
              <w:rPr>
                <w:sz w:val="20"/>
                <w:szCs w:val="20"/>
              </w:rPr>
              <w:t>6</w:t>
            </w: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cBorders>
              <w:bottom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BASINÇ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85"/>
        </w:trPr>
        <w:tc>
          <w:tcPr>
            <w:tcW w:w="884" w:type="dxa"/>
            <w:vMerge w:val="restart"/>
            <w:tcBorders>
              <w:top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MADDENİN YAPISI VE ÖZELLİKLERİ</w:t>
            </w:r>
          </w:p>
        </w:tc>
        <w:tc>
          <w:tcPr>
            <w:tcW w:w="3514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PERİYODİK SİSTEM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KİMYASAL BAĞLAR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KİMYASAL TEPKİMELER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ASİTLER-BAZLAR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cBorders>
              <w:bottom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SU KİMYASI VE SU ARITIMI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 w:val="restart"/>
            <w:tcBorders>
              <w:top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SES</w:t>
            </w:r>
          </w:p>
        </w:tc>
        <w:tc>
          <w:tcPr>
            <w:tcW w:w="3514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SES DALGALARI VE SESİN ÖZELLİKLERİ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85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MÜZİK VE FEN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85"/>
        </w:trPr>
        <w:tc>
          <w:tcPr>
            <w:tcW w:w="884" w:type="dxa"/>
            <w:vMerge/>
            <w:tcBorders>
              <w:bottom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SES BİR ENERJİ TÜRÜDÜR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85"/>
        </w:trPr>
        <w:tc>
          <w:tcPr>
            <w:tcW w:w="884" w:type="dxa"/>
            <w:vMerge w:val="restart"/>
            <w:tcBorders>
              <w:top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MADDENİN HALLERİ VE ISI</w:t>
            </w:r>
          </w:p>
        </w:tc>
        <w:tc>
          <w:tcPr>
            <w:tcW w:w="3514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ISI VE SICAKLIK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ENERJİ DÖNÜŞÜMÜ VE ÖZ ISI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MADDENİN HALLERİ VE ISI ALIŞ-VERİŞİ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2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3</w:t>
            </w: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ERİME,DONMA,BUHARLAŞMA,YOĞUŞMA ISISI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3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cBorders>
              <w:bottom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ISINMA SOĞUMA EĞRİLERİ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60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1</w:t>
            </w:r>
          </w:p>
        </w:tc>
        <w:tc>
          <w:tcPr>
            <w:tcW w:w="673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 w:val="restart"/>
            <w:tcBorders>
              <w:top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CANLILAR VE ENERJİ İLİŞKİLERİ</w:t>
            </w:r>
          </w:p>
        </w:tc>
        <w:tc>
          <w:tcPr>
            <w:tcW w:w="3514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28" type="#_x0000_t32" style="position:absolute;margin-left:-4.55pt;margin-top:19.2pt;width:396.85pt;height:.75pt;flip:y;z-index:251657728;mso-position-horizontal-relative:text;mso-position-vertical-relative:text" o:connectortype="straight" strokecolor="red" strokeweight="1.5pt"/>
              </w:pict>
            </w:r>
            <w:r w:rsidRPr="003E4225">
              <w:rPr>
                <w:sz w:val="20"/>
                <w:szCs w:val="20"/>
              </w:rPr>
              <w:t>BESİN ZİNCİRİNDE ENERJİ AKIŞI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5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5</w:t>
            </w:r>
          </w:p>
        </w:tc>
        <w:tc>
          <w:tcPr>
            <w:tcW w:w="673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pict>
                <v:shape id="_x0000_s1029" type="#_x0000_t202" style="position:absolute;left:0;text-align:left;margin-left:30pt;margin-top:6.35pt;width:49.35pt;height:25.1pt;z-index:251658752;mso-position-horizontal-relative:text;mso-position-vertical-relative:text">
                  <v:textbox style="mso-next-textbox:#_x0000_s1029">
                    <w:txbxContent>
                      <w:p w:rsidR="00DD1DF3" w:rsidRDefault="00DD1DF3" w:rsidP="00AF7E57">
                        <w:r>
                          <w:t>TEOG 2</w:t>
                        </w:r>
                      </w:p>
                    </w:txbxContent>
                  </v:textbox>
                </v:shape>
              </w:pict>
            </w: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MADDE DÖNGÜLERİ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trHeight w:val="396"/>
        </w:trPr>
        <w:tc>
          <w:tcPr>
            <w:tcW w:w="884" w:type="dxa"/>
            <w:vMerge/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ENERJİ KAYNAKLARI VE GERİ DÖNÜŞÜM</w:t>
            </w: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60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DD1DF3" w:rsidRPr="003E4225" w:rsidTr="00AB1879">
        <w:trPr>
          <w:cantSplit/>
          <w:trHeight w:val="336"/>
        </w:trPr>
        <w:tc>
          <w:tcPr>
            <w:tcW w:w="884" w:type="dxa"/>
            <w:tcBorders>
              <w:top w:val="triple" w:sz="4" w:space="0" w:color="auto"/>
            </w:tcBorders>
            <w:textDirection w:val="btLr"/>
          </w:tcPr>
          <w:p w:rsidR="00DD1DF3" w:rsidRPr="003E4225" w:rsidRDefault="00DD1DF3" w:rsidP="003E4225">
            <w:pPr>
              <w:spacing w:after="0" w:line="240" w:lineRule="atLeast"/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3514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TOPLAM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20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  <w:r w:rsidRPr="003E4225">
              <w:rPr>
                <w:sz w:val="20"/>
                <w:szCs w:val="20"/>
              </w:rPr>
              <w:t>20</w:t>
            </w:r>
          </w:p>
        </w:tc>
        <w:tc>
          <w:tcPr>
            <w:tcW w:w="660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triple" w:sz="4" w:space="0" w:color="auto"/>
            </w:tcBorders>
          </w:tcPr>
          <w:p w:rsidR="00DD1DF3" w:rsidRPr="003E4225" w:rsidRDefault="00DD1DF3" w:rsidP="003E4225">
            <w:pPr>
              <w:spacing w:after="0"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D1DF3" w:rsidRDefault="00DD1DF3" w:rsidP="00112A5C">
      <w:pPr>
        <w:spacing w:after="0" w:line="240" w:lineRule="atLeast"/>
        <w:rPr>
          <w:sz w:val="20"/>
          <w:szCs w:val="20"/>
        </w:rPr>
      </w:pPr>
    </w:p>
    <w:p w:rsidR="00DD1DF3" w:rsidRPr="00112A5C" w:rsidRDefault="00DD1DF3" w:rsidP="00112A5C">
      <w:p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Bu dosyanın word halini </w:t>
      </w:r>
      <w:hyperlink r:id="rId4" w:history="1">
        <w:r w:rsidRPr="001D3EFB">
          <w:rPr>
            <w:rStyle w:val="Hyperlink"/>
            <w:b/>
            <w:color w:val="auto"/>
            <w:sz w:val="20"/>
            <w:szCs w:val="20"/>
          </w:rPr>
          <w:t>http://goo.gl/cpU4Id</w:t>
        </w:r>
      </w:hyperlink>
      <w:r>
        <w:rPr>
          <w:noProof/>
        </w:rPr>
        <w:pict>
          <v:shape id="_x0000_s1030" type="#_x0000_t202" style="position:absolute;margin-left:434.5pt;margin-top:4in;width:49.35pt;height:25.1pt;z-index:251656704;mso-position-horizontal-relative:text;mso-position-vertical-relative:text">
            <v:textbox>
              <w:txbxContent>
                <w:p w:rsidR="00DD1DF3" w:rsidRDefault="00DD1DF3">
                  <w:r>
                    <w:t>TEOG 1</w:t>
                  </w:r>
                </w:p>
              </w:txbxContent>
            </v:textbox>
          </v:shape>
        </w:pict>
      </w:r>
      <w:r>
        <w:rPr>
          <w:sz w:val="20"/>
          <w:szCs w:val="20"/>
        </w:rPr>
        <w:t xml:space="preserve">  adresinden indirebilirsiniz.</w:t>
      </w:r>
    </w:p>
    <w:sectPr w:rsidR="00DD1DF3" w:rsidRPr="00112A5C" w:rsidSect="00CF0358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560D"/>
    <w:rsid w:val="000E59CD"/>
    <w:rsid w:val="00112A5C"/>
    <w:rsid w:val="00187DDE"/>
    <w:rsid w:val="001D3EFB"/>
    <w:rsid w:val="001F31C6"/>
    <w:rsid w:val="0022002D"/>
    <w:rsid w:val="002667CC"/>
    <w:rsid w:val="003612A2"/>
    <w:rsid w:val="003E4225"/>
    <w:rsid w:val="00466146"/>
    <w:rsid w:val="005B7E03"/>
    <w:rsid w:val="006760BF"/>
    <w:rsid w:val="006C458F"/>
    <w:rsid w:val="00782AD2"/>
    <w:rsid w:val="007D2464"/>
    <w:rsid w:val="0080430A"/>
    <w:rsid w:val="00A76AE8"/>
    <w:rsid w:val="00AB1879"/>
    <w:rsid w:val="00AF7E57"/>
    <w:rsid w:val="00B02020"/>
    <w:rsid w:val="00B7560D"/>
    <w:rsid w:val="00B84947"/>
    <w:rsid w:val="00C831B0"/>
    <w:rsid w:val="00C9044C"/>
    <w:rsid w:val="00CF0358"/>
    <w:rsid w:val="00CF6B5B"/>
    <w:rsid w:val="00D31404"/>
    <w:rsid w:val="00DD1DF3"/>
    <w:rsid w:val="00E25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947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locked/>
    <w:rsid w:val="006C458F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24B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99"/>
    <w:rsid w:val="00B7560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AF7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7E5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D3E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48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oo.gl/cpU4I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1</Pages>
  <Words>182</Words>
  <Characters>1039</Characters>
  <Application>Microsoft Office Outlook</Application>
  <DocSecurity>0</DocSecurity>
  <Lines>0</Lines>
  <Paragraphs>0</Paragraphs>
  <ScaleCrop>false</ScaleCrop>
  <Company>F-09.08.09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 Kurtarma Konsolu</dc:creator>
  <cp:keywords/>
  <dc:description/>
  <cp:lastModifiedBy>fatih</cp:lastModifiedBy>
  <cp:revision>6</cp:revision>
  <cp:lastPrinted>2013-02-20T09:27:00Z</cp:lastPrinted>
  <dcterms:created xsi:type="dcterms:W3CDTF">2015-02-26T21:13:00Z</dcterms:created>
  <dcterms:modified xsi:type="dcterms:W3CDTF">2015-02-27T11:38:00Z</dcterms:modified>
</cp:coreProperties>
</file>