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C8" w:rsidRPr="007944A7" w:rsidRDefault="003B11C8" w:rsidP="000A7B72">
      <w:pPr>
        <w:tabs>
          <w:tab w:val="left" w:pos="1105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3B11C8" w:rsidRDefault="003B11C8" w:rsidP="007944A7">
      <w:pPr>
        <w:tabs>
          <w:tab w:val="left" w:pos="11057"/>
        </w:tabs>
        <w:jc w:val="center"/>
        <w:rPr>
          <w:rFonts w:ascii="Comic Sans MS" w:hAnsi="Comic Sans MS"/>
          <w:b/>
        </w:rPr>
      </w:pPr>
    </w:p>
    <w:p w:rsidR="003B11C8" w:rsidRDefault="003B11C8" w:rsidP="007944A7">
      <w:pPr>
        <w:tabs>
          <w:tab w:val="left" w:pos="11057"/>
        </w:tabs>
        <w:jc w:val="center"/>
        <w:rPr>
          <w:rFonts w:ascii="Comic Sans MS" w:hAnsi="Comic Sans MS"/>
          <w:b/>
        </w:rPr>
      </w:pPr>
    </w:p>
    <w:p w:rsidR="003B11C8" w:rsidRDefault="003B11C8" w:rsidP="007944A7">
      <w:pPr>
        <w:tabs>
          <w:tab w:val="left" w:pos="11057"/>
        </w:tabs>
        <w:jc w:val="center"/>
        <w:rPr>
          <w:rFonts w:ascii="Comic Sans MS" w:hAnsi="Comic Sans MS"/>
          <w:b/>
        </w:rPr>
      </w:pPr>
    </w:p>
    <w:p w:rsidR="003B11C8" w:rsidRPr="00E160D4" w:rsidRDefault="003B11C8" w:rsidP="007944A7">
      <w:pPr>
        <w:tabs>
          <w:tab w:val="left" w:pos="11057"/>
        </w:tabs>
        <w:jc w:val="center"/>
        <w:rPr>
          <w:rFonts w:ascii="Comic Sans MS" w:hAnsi="Comic Sans MS"/>
          <w:b/>
          <w:color w:val="FF0000"/>
        </w:rPr>
      </w:pPr>
      <w:r w:rsidRPr="00E160D4">
        <w:rPr>
          <w:rFonts w:ascii="Comic Sans MS" w:hAnsi="Comic Sans MS"/>
          <w:b/>
        </w:rPr>
        <w:t>2014-2015 EĞİTİM ÖĞRETİM YILI İŞ GÜNÜ TAKVİMİ</w:t>
      </w:r>
    </w:p>
    <w:p w:rsidR="003B11C8" w:rsidRPr="00E160D4" w:rsidRDefault="003B11C8" w:rsidP="000A7B7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3"/>
        <w:gridCol w:w="514"/>
        <w:gridCol w:w="516"/>
        <w:gridCol w:w="518"/>
        <w:gridCol w:w="517"/>
        <w:gridCol w:w="518"/>
        <w:gridCol w:w="460"/>
        <w:gridCol w:w="516"/>
        <w:gridCol w:w="516"/>
        <w:gridCol w:w="516"/>
        <w:gridCol w:w="516"/>
        <w:gridCol w:w="516"/>
        <w:gridCol w:w="503"/>
        <w:gridCol w:w="522"/>
        <w:gridCol w:w="522"/>
        <w:gridCol w:w="522"/>
        <w:gridCol w:w="603"/>
      </w:tblGrid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A62ECA" w:rsidRDefault="003B11C8" w:rsidP="000C50BC">
            <w:pPr>
              <w:jc w:val="center"/>
              <w:rPr>
                <w:rFonts w:ascii="Comic Sans MS" w:hAnsi="Comic Sans MS"/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EYLÜL 2014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EKİM 2014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KASIM</w:t>
            </w: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 xml:space="preserve"> </w:t>
            </w: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4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972003" w:rsidRDefault="003B11C8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D4449F" w:rsidRDefault="003B11C8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Default="003B11C8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D4449F" w:rsidRDefault="003B11C8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D4449F">
              <w:rPr>
                <w:rFonts w:ascii="Calibri" w:hAnsi="Calibri"/>
                <w:b/>
                <w:i/>
                <w:sz w:val="20"/>
                <w:szCs w:val="20"/>
              </w:rPr>
              <w:t>2</w:t>
            </w:r>
            <w:r w:rsidRPr="00C465E6">
              <w:rPr>
                <w:rFonts w:ascii="Calibri" w:hAnsi="Calibri"/>
                <w:b/>
                <w:i/>
                <w:color w:val="C0000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Default="003B11C8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D4449F" w:rsidRDefault="003B11C8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C465E6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Default="003B11C8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0C50BC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Default="003B11C8" w:rsidP="007944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D4449F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  <w:highlight w:val="yellow"/>
              </w:rPr>
            </w:pPr>
            <w:r w:rsidRPr="00D4449F">
              <w:rPr>
                <w:rFonts w:ascii="Calibri" w:hAnsi="Calibri"/>
                <w:b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28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351FCC" w:rsidRDefault="003B11C8" w:rsidP="007944A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C0161F" w:rsidRDefault="003B11C8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351FCC" w:rsidRDefault="003B11C8" w:rsidP="007944A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C0161F" w:rsidRDefault="003B11C8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0866E2" w:rsidRDefault="003B11C8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12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19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20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A62ECA" w:rsidRDefault="003B11C8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  <w:r w:rsidRPr="00A62ECA">
              <w:rPr>
                <w:b/>
                <w:color w:val="365F91"/>
                <w:sz w:val="16"/>
                <w:szCs w:val="16"/>
              </w:rPr>
              <w:t xml:space="preserve"> 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ARALIK 2014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OCAK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ŞUBAT 2015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C0161F" w:rsidRDefault="003B11C8" w:rsidP="007944A7">
            <w:pPr>
              <w:jc w:val="center"/>
              <w:rPr>
                <w:rFonts w:ascii="Calibri" w:hAnsi="Calibri"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color w:val="C0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C0161F" w:rsidRDefault="003B11C8" w:rsidP="007944A7">
            <w:pPr>
              <w:jc w:val="center"/>
              <w:rPr>
                <w:rFonts w:ascii="Calibri" w:hAnsi="Calibri"/>
                <w:i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i/>
                <w:color w:val="C00000"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C0161F" w:rsidRDefault="003B11C8" w:rsidP="007944A7">
            <w:pPr>
              <w:jc w:val="center"/>
              <w:rPr>
                <w:rFonts w:ascii="Calibri" w:hAnsi="Calibri"/>
                <w:color w:val="C00000"/>
                <w:sz w:val="20"/>
                <w:szCs w:val="20"/>
              </w:rPr>
            </w:pPr>
            <w:r w:rsidRPr="00C0161F">
              <w:rPr>
                <w:rFonts w:ascii="Calibri" w:hAnsi="Calibri"/>
                <w:color w:val="C00000"/>
                <w:sz w:val="20"/>
                <w:szCs w:val="20"/>
              </w:rPr>
              <w:t>28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333333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0866E2" w:rsidRDefault="003B11C8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23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16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>15 İşgünü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A62ECA" w:rsidRDefault="003B11C8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MART 2015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NİSAN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MAYIS 2015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23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24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color w:val="333333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999999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0C1686" w:rsidRDefault="003B11C8" w:rsidP="007944A7">
            <w:pPr>
              <w:jc w:val="center"/>
              <w:rPr>
                <w:rFonts w:ascii="Calibri" w:hAnsi="Calibri"/>
                <w:b/>
                <w:color w:val="C00000"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color w:val="C00000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26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0C1686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</w:pPr>
            <w:r w:rsidRPr="000C1686"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28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13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27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6520B1" w:rsidRDefault="003B11C8" w:rsidP="007944A7">
            <w:pPr>
              <w:jc w:val="center"/>
              <w:rPr>
                <w:rFonts w:ascii="Calibri" w:hAnsi="Calibri"/>
                <w:color w:val="FF0000"/>
                <w:sz w:val="20"/>
                <w:szCs w:val="20"/>
                <w:highlight w:val="yellow"/>
              </w:rPr>
            </w:pPr>
            <w:r w:rsidRPr="006520B1">
              <w:rPr>
                <w:rFonts w:ascii="Calibri" w:hAnsi="Calibri"/>
                <w:color w:val="FF0000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6520B1" w:rsidRDefault="003B11C8" w:rsidP="007944A7">
            <w:pPr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6520B1">
              <w:rPr>
                <w:rFonts w:ascii="Calibri" w:hAnsi="Calibri"/>
                <w:b/>
                <w:color w:val="FF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29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tabs>
                <w:tab w:val="center" w:pos="164"/>
              </w:tabs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31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0866E2" w:rsidRDefault="003B11C8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22 İşgünü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20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19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</w:tr>
      <w:tr w:rsidR="003B11C8" w:rsidRPr="00972003" w:rsidTr="000C50BC">
        <w:trPr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0866E2" w:rsidRDefault="003B11C8" w:rsidP="000C50BC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0866E2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304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HAZİRAN 2015</w:t>
            </w: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TEMMUZ 2015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7944A7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AĞUSTOS 2015</w:t>
            </w:r>
          </w:p>
        </w:tc>
      </w:tr>
      <w:tr w:rsidR="003B11C8" w:rsidRPr="00972003" w:rsidTr="00DF3C68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0C1686" w:rsidRDefault="003B11C8" w:rsidP="000C50B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15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29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27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961C21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16"/>
                <w:szCs w:val="16"/>
              </w:rPr>
            </w:pPr>
            <w:r w:rsidRPr="00961C21">
              <w:rPr>
                <w:rFonts w:ascii="Calibri" w:hAnsi="Calibri"/>
                <w:i/>
                <w:color w:val="A6A6A6"/>
                <w:sz w:val="16"/>
                <w:szCs w:val="16"/>
              </w:rPr>
              <w:t>24/31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Salı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0C1686" w:rsidRDefault="003B11C8" w:rsidP="000C50B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0C1686">
              <w:rPr>
                <w:rFonts w:ascii="Calibri" w:hAnsi="Calibr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16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30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28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25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Çarşamba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29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26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Perşembe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18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30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20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27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19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26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31</w:t>
            </w: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7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14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237937" w:rsidRDefault="003B11C8" w:rsidP="007944A7">
            <w:pPr>
              <w:jc w:val="center"/>
              <w:rPr>
                <w:rFonts w:ascii="Calibri" w:hAnsi="Calibri"/>
                <w:i/>
                <w:color w:val="A6A6A6"/>
                <w:sz w:val="20"/>
                <w:szCs w:val="20"/>
              </w:rPr>
            </w:pPr>
            <w:r>
              <w:rPr>
                <w:rFonts w:ascii="Calibri" w:hAnsi="Calibri"/>
                <w:i/>
                <w:color w:val="A6A6A6"/>
                <w:sz w:val="20"/>
                <w:szCs w:val="20"/>
              </w:rPr>
              <w:t>28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Cumartesi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15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29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30CF" w:rsidRDefault="003B11C8" w:rsidP="000C50BC">
            <w:pPr>
              <w:rPr>
                <w:rFonts w:ascii="Comic Sans MS" w:hAnsi="Comic Sans MS"/>
                <w:color w:val="76923C"/>
                <w:sz w:val="18"/>
                <w:szCs w:val="18"/>
              </w:rPr>
            </w:pPr>
            <w:r w:rsidRPr="000E30CF">
              <w:rPr>
                <w:rFonts w:ascii="Comic Sans MS" w:hAnsi="Comic Sans MS"/>
                <w:color w:val="76923C"/>
                <w:sz w:val="18"/>
                <w:szCs w:val="18"/>
              </w:rPr>
              <w:t>Pazar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0C50BC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21</w:t>
            </w:r>
          </w:p>
        </w:tc>
        <w:tc>
          <w:tcPr>
            <w:tcW w:w="517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9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0"/>
              </w:rPr>
              <w:t>23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806FC1" w:rsidRDefault="003B11C8" w:rsidP="007944A7">
            <w:pPr>
              <w:jc w:val="center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C465E6">
              <w:rPr>
                <w:rFonts w:ascii="Calibri" w:hAnsi="Calibri"/>
                <w:i/>
                <w:color w:val="FF0000"/>
                <w:sz w:val="20"/>
                <w:szCs w:val="20"/>
                <w:highlight w:val="yellow"/>
              </w:rPr>
              <w:t>30</w:t>
            </w:r>
          </w:p>
        </w:tc>
      </w:tr>
      <w:tr w:rsidR="003B11C8" w:rsidRPr="00972003" w:rsidTr="000C50BC">
        <w:trPr>
          <w:trHeight w:val="113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B11C8" w:rsidRPr="000866E2" w:rsidRDefault="003B11C8" w:rsidP="000C50BC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2583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B11C8" w:rsidRPr="00E83EC8" w:rsidRDefault="003B11C8" w:rsidP="000C50BC">
            <w:pPr>
              <w:jc w:val="center"/>
              <w:rPr>
                <w:color w:val="FF3399"/>
                <w:sz w:val="16"/>
                <w:szCs w:val="16"/>
              </w:rPr>
            </w:pP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>10 İşgünü</w:t>
            </w:r>
          </w:p>
        </w:tc>
        <w:tc>
          <w:tcPr>
            <w:tcW w:w="4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</w:p>
        </w:tc>
        <w:tc>
          <w:tcPr>
            <w:tcW w:w="258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  <w:r>
              <w:rPr>
                <w:i/>
                <w:color w:val="FF3399"/>
                <w:sz w:val="18"/>
                <w:szCs w:val="18"/>
              </w:rPr>
              <w:t>Yaz tatili</w:t>
            </w:r>
          </w:p>
        </w:tc>
        <w:tc>
          <w:tcPr>
            <w:tcW w:w="259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B11C8" w:rsidRPr="00E83EC8" w:rsidRDefault="003B11C8" w:rsidP="000C50BC">
            <w:pPr>
              <w:jc w:val="center"/>
              <w:rPr>
                <w:i/>
                <w:color w:val="FF3399"/>
                <w:sz w:val="18"/>
                <w:szCs w:val="18"/>
              </w:rPr>
            </w:pPr>
            <w:r>
              <w:rPr>
                <w:i/>
                <w:color w:val="FF3399"/>
                <w:sz w:val="18"/>
                <w:szCs w:val="18"/>
              </w:rPr>
              <w:t>Yaz tatili</w:t>
            </w:r>
          </w:p>
        </w:tc>
      </w:tr>
      <w:tr w:rsidR="003B11C8" w:rsidRPr="00972003" w:rsidTr="000C50BC">
        <w:trPr>
          <w:jc w:val="center"/>
        </w:trPr>
        <w:tc>
          <w:tcPr>
            <w:tcW w:w="937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B11C8" w:rsidRPr="000E5EA5" w:rsidRDefault="003B11C8" w:rsidP="000C50BC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b/>
                <w:sz w:val="16"/>
                <w:szCs w:val="16"/>
              </w:rPr>
              <w:t>Birinci Dönem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: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90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işgünü  /1</w:t>
            </w:r>
            <w:r>
              <w:rPr>
                <w:rFonts w:ascii="Comic Sans MS" w:hAnsi="Comic Sans MS"/>
                <w:sz w:val="16"/>
                <w:szCs w:val="16"/>
              </w:rPr>
              <w:t>9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Hafta </w:t>
            </w:r>
          </w:p>
          <w:p w:rsidR="003B11C8" w:rsidRPr="000E5EA5" w:rsidRDefault="003B11C8" w:rsidP="000C50BC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3B11C8" w:rsidRPr="000E5EA5" w:rsidRDefault="003B11C8" w:rsidP="009B304A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50.25pt;margin-top:.95pt;width:72.6pt;height:40.65pt;z-index:251658240">
                  <v:imagedata r:id="rId6" o:title=""/>
                  <w10:wrap type="square"/>
                </v:shape>
              </w:pic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İkinci Dönem  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: 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>8</w:t>
            </w:r>
            <w:r>
              <w:rPr>
                <w:rFonts w:ascii="Comic Sans MS" w:hAnsi="Comic Sans MS"/>
                <w:b/>
                <w:sz w:val="16"/>
                <w:szCs w:val="16"/>
              </w:rPr>
              <w:t>6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İşgünü  /18 Hafta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                    </w:t>
            </w:r>
            <w:r w:rsidRPr="006D4129">
              <w:rPr>
                <w:rFonts w:ascii="Comic Sans MS" w:hAnsi="Comic Sans MS"/>
                <w:b/>
                <w:sz w:val="14"/>
                <w:szCs w:val="14"/>
              </w:rPr>
              <w:t>Toplam: 176 İşgünü (8 iş günü tatile denk geliyor.) / 37 hafta</w:t>
            </w:r>
          </w:p>
        </w:tc>
      </w:tr>
    </w:tbl>
    <w:p w:rsidR="003B11C8" w:rsidRDefault="003B11C8" w:rsidP="000A7B72">
      <w:pPr>
        <w:rPr>
          <w:b/>
          <w:sz w:val="6"/>
          <w:szCs w:val="6"/>
        </w:rPr>
      </w:pPr>
    </w:p>
    <w:p w:rsidR="003B11C8" w:rsidRPr="009B304A" w:rsidRDefault="003B11C8">
      <w:pPr>
        <w:rPr>
          <w:sz w:val="16"/>
          <w:szCs w:val="16"/>
        </w:rPr>
      </w:pPr>
      <w:r>
        <w:br w:type="textWrapping" w:clear="all"/>
      </w:r>
      <w:r>
        <w:tab/>
      </w:r>
    </w:p>
    <w:p w:rsidR="003B11C8" w:rsidRPr="006D4129" w:rsidRDefault="003B11C8" w:rsidP="006D4129">
      <w:pPr>
        <w:jc w:val="center"/>
        <w:rPr>
          <w:sz w:val="18"/>
          <w:szCs w:val="18"/>
        </w:rPr>
      </w:pPr>
    </w:p>
    <w:sectPr w:rsidR="003B11C8" w:rsidRPr="006D4129" w:rsidSect="00806FC1">
      <w:footerReference w:type="default" r:id="rId7"/>
      <w:pgSz w:w="11906" w:h="16838"/>
      <w:pgMar w:top="0" w:right="159" w:bottom="55" w:left="22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1C8" w:rsidRDefault="003B11C8" w:rsidP="007944A7">
      <w:r>
        <w:separator/>
      </w:r>
    </w:p>
  </w:endnote>
  <w:endnote w:type="continuationSeparator" w:id="0">
    <w:p w:rsidR="003B11C8" w:rsidRDefault="003B11C8" w:rsidP="0079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8" w:rsidRPr="00CD5E13" w:rsidRDefault="003B11C8" w:rsidP="007672A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1C8" w:rsidRDefault="003B11C8" w:rsidP="007944A7">
      <w:r>
        <w:separator/>
      </w:r>
    </w:p>
  </w:footnote>
  <w:footnote w:type="continuationSeparator" w:id="0">
    <w:p w:rsidR="003B11C8" w:rsidRDefault="003B11C8" w:rsidP="00794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B72"/>
    <w:rsid w:val="000866E2"/>
    <w:rsid w:val="000919C2"/>
    <w:rsid w:val="000A7B72"/>
    <w:rsid w:val="000B43D3"/>
    <w:rsid w:val="000C1686"/>
    <w:rsid w:val="000C50BC"/>
    <w:rsid w:val="000E30CF"/>
    <w:rsid w:val="000E5EA5"/>
    <w:rsid w:val="00130697"/>
    <w:rsid w:val="001F789D"/>
    <w:rsid w:val="00237937"/>
    <w:rsid w:val="003220ED"/>
    <w:rsid w:val="0032601F"/>
    <w:rsid w:val="00351FCC"/>
    <w:rsid w:val="003B11C8"/>
    <w:rsid w:val="003F0A7C"/>
    <w:rsid w:val="005260BC"/>
    <w:rsid w:val="00552373"/>
    <w:rsid w:val="00592471"/>
    <w:rsid w:val="00650B57"/>
    <w:rsid w:val="006520B1"/>
    <w:rsid w:val="006D4129"/>
    <w:rsid w:val="007672A1"/>
    <w:rsid w:val="007944A7"/>
    <w:rsid w:val="00806FC1"/>
    <w:rsid w:val="008330BE"/>
    <w:rsid w:val="00857AB6"/>
    <w:rsid w:val="008E03A7"/>
    <w:rsid w:val="00902BF1"/>
    <w:rsid w:val="00961C21"/>
    <w:rsid w:val="00972003"/>
    <w:rsid w:val="009B304A"/>
    <w:rsid w:val="009E6C9A"/>
    <w:rsid w:val="00A62ECA"/>
    <w:rsid w:val="00AD52BD"/>
    <w:rsid w:val="00B10D38"/>
    <w:rsid w:val="00BD00DD"/>
    <w:rsid w:val="00C0161F"/>
    <w:rsid w:val="00C465E6"/>
    <w:rsid w:val="00CD5E13"/>
    <w:rsid w:val="00D4449F"/>
    <w:rsid w:val="00DF3C68"/>
    <w:rsid w:val="00E160D4"/>
    <w:rsid w:val="00E8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A7B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A7B72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7944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44A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280</Words>
  <Characters>1597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fatih</cp:lastModifiedBy>
  <cp:revision>22</cp:revision>
  <dcterms:created xsi:type="dcterms:W3CDTF">2014-07-17T10:59:00Z</dcterms:created>
  <dcterms:modified xsi:type="dcterms:W3CDTF">2014-07-23T12:46:00Z</dcterms:modified>
</cp:coreProperties>
</file>