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0FF" w:rsidRDefault="00E830FF" w:rsidP="00892255">
      <w:pPr>
        <w:spacing w:after="0"/>
        <w:rPr>
          <w:rFonts w:ascii="Verdana" w:hAnsi="Verdana"/>
          <w:sz w:val="20"/>
          <w:szCs w:val="20"/>
        </w:rPr>
      </w:pPr>
    </w:p>
    <w:p w:rsidR="00E830FF" w:rsidRPr="00892255" w:rsidRDefault="00E830FF" w:rsidP="00892255">
      <w:pPr>
        <w:spacing w:after="0"/>
        <w:rPr>
          <w:rFonts w:ascii="Verdana" w:hAnsi="Verdana" w:cs="Comic Sans MS"/>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9pt;width:532.8pt;height:63pt;z-index:-251658240">
            <v:imagedata r:id="rId6" o:title=""/>
          </v:shape>
        </w:pict>
      </w:r>
      <w:r w:rsidRPr="003A2054">
        <w:rPr>
          <w:rFonts w:ascii="Verdana" w:hAnsi="Verdana"/>
          <w:sz w:val="20"/>
          <w:szCs w:val="20"/>
        </w:rPr>
        <w:t>Ad Soyad:</w:t>
      </w:r>
      <w:r w:rsidRPr="003A2054">
        <w:rPr>
          <w:rFonts w:ascii="Verdana" w:hAnsi="Verdana" w:cs="Comic Sans MS"/>
          <w:sz w:val="20"/>
          <w:szCs w:val="20"/>
        </w:rPr>
        <w:t xml:space="preserve"> </w:t>
      </w:r>
    </w:p>
    <w:p w:rsidR="00E830FF" w:rsidRPr="003A2054" w:rsidRDefault="00E830FF" w:rsidP="00892255">
      <w:pPr>
        <w:spacing w:after="0"/>
        <w:rPr>
          <w:rFonts w:ascii="Verdana" w:hAnsi="Verdana"/>
          <w:sz w:val="20"/>
          <w:szCs w:val="20"/>
        </w:rPr>
      </w:pPr>
    </w:p>
    <w:p w:rsidR="00E830FF" w:rsidRDefault="00E830FF" w:rsidP="006C38B1">
      <w:pPr>
        <w:spacing w:line="240" w:lineRule="auto"/>
        <w:rPr>
          <w:rFonts w:ascii="Comic Sans MS" w:hAnsi="Comic Sans MS" w:cs="Comic Sans MS"/>
          <w:sz w:val="18"/>
          <w:szCs w:val="18"/>
        </w:rPr>
      </w:pPr>
      <w:r>
        <w:rPr>
          <w:rFonts w:ascii="Comic Sans MS" w:hAnsi="Comic Sans MS" w:cs="Comic Sans MS"/>
          <w:sz w:val="18"/>
          <w:szCs w:val="18"/>
        </w:rPr>
        <w:t xml:space="preserve">   </w:t>
      </w:r>
    </w:p>
    <w:p w:rsidR="00E830FF" w:rsidRDefault="00E830FF" w:rsidP="006C38B1">
      <w:pPr>
        <w:spacing w:line="240" w:lineRule="auto"/>
        <w:rPr>
          <w:rFonts w:ascii="Comic Sans MS" w:hAnsi="Comic Sans MS" w:cs="Comic Sans MS"/>
          <w:sz w:val="18"/>
          <w:szCs w:val="18"/>
        </w:rPr>
      </w:pPr>
      <w:r>
        <w:rPr>
          <w:rFonts w:ascii="Comic Sans MS" w:hAnsi="Comic Sans MS" w:cs="Comic Sans MS"/>
          <w:sz w:val="18"/>
          <w:szCs w:val="18"/>
        </w:rPr>
        <w:t xml:space="preserve"> </w:t>
      </w:r>
    </w:p>
    <w:p w:rsidR="00E830FF" w:rsidRPr="00477F13" w:rsidRDefault="00E830FF" w:rsidP="00477F13">
      <w:pPr>
        <w:spacing w:after="0" w:line="240" w:lineRule="auto"/>
        <w:rPr>
          <w:rFonts w:ascii="Comic Sans MS" w:hAnsi="Comic Sans MS" w:cs="Comic Sans MS"/>
          <w:sz w:val="18"/>
          <w:szCs w:val="18"/>
        </w:rPr>
      </w:pPr>
      <w:r w:rsidRPr="00477F13">
        <w:rPr>
          <w:rFonts w:ascii="Comic Sans MS" w:hAnsi="Comic Sans MS" w:cs="Comic Sans MS"/>
          <w:sz w:val="20"/>
          <w:szCs w:val="20"/>
        </w:rPr>
        <w:t>Sayın velim,</w:t>
      </w:r>
    </w:p>
    <w:p w:rsidR="00E830FF" w:rsidRDefault="00E830FF" w:rsidP="00477F13">
      <w:pPr>
        <w:spacing w:after="0" w:line="240" w:lineRule="auto"/>
        <w:ind w:firstLine="708"/>
        <w:rPr>
          <w:rFonts w:ascii="Comic Sans MS" w:hAnsi="Comic Sans MS" w:cs="Comic Sans MS"/>
          <w:sz w:val="18"/>
          <w:szCs w:val="18"/>
        </w:rPr>
      </w:pPr>
      <w:r w:rsidRPr="00477F13">
        <w:rPr>
          <w:rFonts w:ascii="Comic Sans MS" w:hAnsi="Comic Sans MS" w:cs="Comic Sans MS"/>
          <w:sz w:val="18"/>
          <w:szCs w:val="18"/>
        </w:rPr>
        <w:t xml:space="preserve">Çocuklarımızın okumayı geliştirmeleri için aşağıdaki çalışma hazırlanmıştır. Okumak bir ders değil, alışkanlıktır. Bu nedenle çocuğumuzun her gün düzenli olarak kitap okuması gerekmektedir. Okumayı zorlama ile değil kendi isteğiyle yapabilmesi ve bunu alışkanlık haline getirebilmesi için desteklerinizi bekliyoruz.  Aşağıdaki çizelgeye okumadığı sürece imza atmayınız. Günde en az 30 dakika kitap okuması (ve anladığını anlatması) gerekmektedir. Kitap okuma kampanyamıza destek verdiğiniz için teşekkürler…                                                                                                              </w:t>
      </w:r>
      <w:r w:rsidRPr="0087415C">
        <w:rPr>
          <w:rFonts w:ascii="Comic Sans MS" w:hAnsi="Comic Sans MS" w:cs="Comic Sans MS"/>
          <w:sz w:val="18"/>
          <w:szCs w:val="18"/>
        </w:rPr>
        <w:pict>
          <v:shape id="_x0000_i1025" type="#_x0000_t75" style="width:532.5pt;height:61.5pt">
            <v:imagedata r:id="rId7" o:title=""/>
          </v:shape>
        </w:pict>
      </w:r>
      <w:r>
        <w:rPr>
          <w:rFonts w:ascii="Comic Sans MS" w:hAnsi="Comic Sans MS" w:cs="Comic Sans MS"/>
          <w:sz w:val="18"/>
          <w:szCs w:val="18"/>
        </w:rPr>
        <w:t xml:space="preserve">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7"/>
        <w:gridCol w:w="959"/>
        <w:gridCol w:w="3346"/>
        <w:gridCol w:w="1162"/>
        <w:gridCol w:w="2001"/>
        <w:gridCol w:w="1984"/>
        <w:gridCol w:w="17"/>
      </w:tblGrid>
      <w:tr w:rsidR="00E830FF" w:rsidRPr="00D91BAE" w:rsidTr="002434D9">
        <w:tc>
          <w:tcPr>
            <w:tcW w:w="1237" w:type="dxa"/>
          </w:tcPr>
          <w:p w:rsidR="00E830FF" w:rsidRPr="00D91BAE" w:rsidRDefault="00E830FF" w:rsidP="002434D9">
            <w:pPr>
              <w:spacing w:after="0" w:line="240" w:lineRule="auto"/>
              <w:rPr>
                <w:rFonts w:ascii="Comic Sans MS" w:hAnsi="Comic Sans MS" w:cs="Comic Sans MS"/>
                <w:sz w:val="18"/>
                <w:szCs w:val="18"/>
              </w:rPr>
            </w:pPr>
            <w:r w:rsidRPr="00D91BAE">
              <w:rPr>
                <w:rFonts w:ascii="Comic Sans MS" w:hAnsi="Comic Sans MS" w:cs="Comic Sans MS"/>
                <w:sz w:val="18"/>
                <w:szCs w:val="18"/>
              </w:rPr>
              <w:t>Tarih</w:t>
            </w:r>
          </w:p>
        </w:tc>
        <w:tc>
          <w:tcPr>
            <w:tcW w:w="959" w:type="dxa"/>
          </w:tcPr>
          <w:p w:rsidR="00E830FF" w:rsidRPr="00D91BAE" w:rsidRDefault="00E830FF" w:rsidP="002434D9">
            <w:pPr>
              <w:spacing w:after="0" w:line="240" w:lineRule="auto"/>
              <w:rPr>
                <w:rFonts w:ascii="Comic Sans MS" w:hAnsi="Comic Sans MS" w:cs="Comic Sans MS"/>
                <w:sz w:val="18"/>
                <w:szCs w:val="18"/>
              </w:rPr>
            </w:pPr>
            <w:r w:rsidRPr="00D91BAE">
              <w:rPr>
                <w:rFonts w:ascii="Comic Sans MS" w:hAnsi="Comic Sans MS" w:cs="Comic Sans MS"/>
                <w:sz w:val="18"/>
                <w:szCs w:val="18"/>
              </w:rPr>
              <w:t>Okunan Süre</w:t>
            </w:r>
          </w:p>
        </w:tc>
        <w:tc>
          <w:tcPr>
            <w:tcW w:w="3346" w:type="dxa"/>
          </w:tcPr>
          <w:p w:rsidR="00E830FF" w:rsidRPr="00D91BAE" w:rsidRDefault="00E830FF" w:rsidP="002434D9">
            <w:pPr>
              <w:spacing w:after="0" w:line="240" w:lineRule="auto"/>
              <w:rPr>
                <w:rFonts w:ascii="Comic Sans MS" w:hAnsi="Comic Sans MS" w:cs="Comic Sans MS"/>
                <w:sz w:val="18"/>
                <w:szCs w:val="18"/>
              </w:rPr>
            </w:pPr>
            <w:r w:rsidRPr="00D91BAE">
              <w:rPr>
                <w:rFonts w:ascii="Comic Sans MS" w:hAnsi="Comic Sans MS" w:cs="Comic Sans MS"/>
                <w:sz w:val="18"/>
                <w:szCs w:val="18"/>
              </w:rPr>
              <w:t>Kitabın Adı</w:t>
            </w:r>
          </w:p>
        </w:tc>
        <w:tc>
          <w:tcPr>
            <w:tcW w:w="1162" w:type="dxa"/>
          </w:tcPr>
          <w:p w:rsidR="00E830FF" w:rsidRPr="00D91BAE" w:rsidRDefault="00E830FF" w:rsidP="002434D9">
            <w:pPr>
              <w:spacing w:after="0" w:line="240" w:lineRule="auto"/>
              <w:rPr>
                <w:rFonts w:ascii="Comic Sans MS" w:hAnsi="Comic Sans MS" w:cs="Comic Sans MS"/>
                <w:sz w:val="18"/>
                <w:szCs w:val="18"/>
              </w:rPr>
            </w:pPr>
            <w:r w:rsidRPr="00D91BAE">
              <w:rPr>
                <w:rFonts w:ascii="Comic Sans MS" w:hAnsi="Comic Sans MS" w:cs="Comic Sans MS"/>
                <w:sz w:val="18"/>
                <w:szCs w:val="18"/>
              </w:rPr>
              <w:t>Kitap Sayfası</w:t>
            </w:r>
          </w:p>
        </w:tc>
        <w:tc>
          <w:tcPr>
            <w:tcW w:w="2001" w:type="dxa"/>
          </w:tcPr>
          <w:p w:rsidR="00E830FF" w:rsidRPr="00D91BAE" w:rsidRDefault="00E830FF" w:rsidP="002434D9">
            <w:pPr>
              <w:spacing w:after="0" w:line="240" w:lineRule="auto"/>
              <w:rPr>
                <w:rFonts w:ascii="Comic Sans MS" w:hAnsi="Comic Sans MS" w:cs="Comic Sans MS"/>
                <w:sz w:val="18"/>
                <w:szCs w:val="18"/>
              </w:rPr>
            </w:pPr>
            <w:r w:rsidRPr="00D91BAE">
              <w:rPr>
                <w:rFonts w:ascii="Comic Sans MS" w:hAnsi="Comic Sans MS" w:cs="Comic Sans MS"/>
                <w:sz w:val="18"/>
                <w:szCs w:val="18"/>
              </w:rPr>
              <w:t>Velinin imzası ve Yorumlar</w:t>
            </w:r>
          </w:p>
        </w:tc>
        <w:tc>
          <w:tcPr>
            <w:tcW w:w="2001" w:type="dxa"/>
            <w:gridSpan w:val="2"/>
          </w:tcPr>
          <w:p w:rsidR="00E830FF" w:rsidRPr="00D91BAE" w:rsidRDefault="00E830FF" w:rsidP="002434D9">
            <w:pPr>
              <w:spacing w:after="0" w:line="240" w:lineRule="auto"/>
              <w:rPr>
                <w:rFonts w:ascii="Comic Sans MS" w:hAnsi="Comic Sans MS" w:cs="Comic Sans MS"/>
                <w:sz w:val="18"/>
                <w:szCs w:val="18"/>
              </w:rPr>
            </w:pPr>
            <w:r w:rsidRPr="00D91BAE">
              <w:rPr>
                <w:rFonts w:ascii="Comic Sans MS" w:hAnsi="Comic Sans MS" w:cs="Comic Sans MS"/>
                <w:sz w:val="18"/>
                <w:szCs w:val="18"/>
              </w:rPr>
              <w:t>Öğretmenin İmzası</w:t>
            </w: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23.11.2015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24.11.2015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25.11.2015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26.11.2015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27.11.2015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28.11.2015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29.11.2015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c>
          <w:tcPr>
            <w:tcW w:w="1237" w:type="dxa"/>
            <w:vAlign w:val="bottom"/>
          </w:tcPr>
          <w:p w:rsidR="00E830FF" w:rsidRDefault="00E830FF">
            <w:pPr>
              <w:rPr>
                <w:rFonts w:ascii="Arial" w:hAnsi="Arial" w:cs="Arial"/>
                <w:sz w:val="20"/>
                <w:szCs w:val="20"/>
              </w:rPr>
            </w:pPr>
            <w:r>
              <w:rPr>
                <w:rFonts w:ascii="Arial" w:hAnsi="Arial" w:cs="Arial"/>
                <w:sz w:val="20"/>
                <w:szCs w:val="20"/>
              </w:rPr>
              <w:t>30.11.2015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01.12.2015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02.12.2015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03.12.2015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04.12.2015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05.12.2015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06.12.2015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1"/>
          <w:wAfter w:w="17" w:type="dxa"/>
        </w:trPr>
        <w:tc>
          <w:tcPr>
            <w:tcW w:w="1237" w:type="dxa"/>
            <w:vAlign w:val="bottom"/>
          </w:tcPr>
          <w:p w:rsidR="00E830FF" w:rsidRDefault="00E830FF">
            <w:pPr>
              <w:rPr>
                <w:rFonts w:ascii="Arial" w:hAnsi="Arial" w:cs="Arial"/>
                <w:sz w:val="20"/>
                <w:szCs w:val="20"/>
              </w:rPr>
            </w:pPr>
            <w:r>
              <w:rPr>
                <w:rFonts w:ascii="Arial" w:hAnsi="Arial" w:cs="Arial"/>
                <w:sz w:val="20"/>
                <w:szCs w:val="20"/>
              </w:rPr>
              <w:t>07.12.2015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1984"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08.12.2015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09.12.2015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10.12.2015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11.12.2015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12.12.2015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13.12.2015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c>
          <w:tcPr>
            <w:tcW w:w="1237" w:type="dxa"/>
            <w:vAlign w:val="bottom"/>
          </w:tcPr>
          <w:p w:rsidR="00E830FF" w:rsidRDefault="00E830FF">
            <w:pPr>
              <w:rPr>
                <w:rFonts w:ascii="Arial" w:hAnsi="Arial" w:cs="Arial"/>
                <w:sz w:val="20"/>
                <w:szCs w:val="20"/>
              </w:rPr>
            </w:pPr>
            <w:r>
              <w:rPr>
                <w:rFonts w:ascii="Arial" w:hAnsi="Arial" w:cs="Arial"/>
                <w:sz w:val="20"/>
                <w:szCs w:val="20"/>
              </w:rPr>
              <w:t>14.12.2015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DB282A">
        <w:tc>
          <w:tcPr>
            <w:tcW w:w="1237" w:type="dxa"/>
          </w:tcPr>
          <w:p w:rsidR="00E830FF" w:rsidRPr="00D91BAE" w:rsidRDefault="00E830FF" w:rsidP="00066414">
            <w:pPr>
              <w:spacing w:after="0" w:line="240" w:lineRule="auto"/>
              <w:rPr>
                <w:rFonts w:ascii="Comic Sans MS" w:hAnsi="Comic Sans MS" w:cs="Comic Sans MS"/>
                <w:sz w:val="18"/>
                <w:szCs w:val="18"/>
              </w:rPr>
            </w:pPr>
            <w:r w:rsidRPr="00D91BAE">
              <w:rPr>
                <w:rFonts w:ascii="Comic Sans MS" w:hAnsi="Comic Sans MS" w:cs="Comic Sans MS"/>
                <w:sz w:val="18"/>
                <w:szCs w:val="18"/>
              </w:rPr>
              <w:t>Tarih</w:t>
            </w:r>
          </w:p>
        </w:tc>
        <w:tc>
          <w:tcPr>
            <w:tcW w:w="959" w:type="dxa"/>
          </w:tcPr>
          <w:p w:rsidR="00E830FF" w:rsidRPr="00D91BAE" w:rsidRDefault="00E830FF" w:rsidP="00066414">
            <w:pPr>
              <w:spacing w:after="0" w:line="240" w:lineRule="auto"/>
              <w:rPr>
                <w:rFonts w:ascii="Comic Sans MS" w:hAnsi="Comic Sans MS" w:cs="Comic Sans MS"/>
                <w:sz w:val="18"/>
                <w:szCs w:val="18"/>
              </w:rPr>
            </w:pPr>
            <w:r w:rsidRPr="00D91BAE">
              <w:rPr>
                <w:rFonts w:ascii="Comic Sans MS" w:hAnsi="Comic Sans MS" w:cs="Comic Sans MS"/>
                <w:sz w:val="18"/>
                <w:szCs w:val="18"/>
              </w:rPr>
              <w:t>Okunan Süre</w:t>
            </w:r>
          </w:p>
        </w:tc>
        <w:tc>
          <w:tcPr>
            <w:tcW w:w="3346" w:type="dxa"/>
          </w:tcPr>
          <w:p w:rsidR="00E830FF" w:rsidRPr="00D91BAE" w:rsidRDefault="00E830FF" w:rsidP="00066414">
            <w:pPr>
              <w:spacing w:after="0" w:line="240" w:lineRule="auto"/>
              <w:rPr>
                <w:rFonts w:ascii="Comic Sans MS" w:hAnsi="Comic Sans MS" w:cs="Comic Sans MS"/>
                <w:sz w:val="18"/>
                <w:szCs w:val="18"/>
              </w:rPr>
            </w:pPr>
            <w:r w:rsidRPr="00D91BAE">
              <w:rPr>
                <w:rFonts w:ascii="Comic Sans MS" w:hAnsi="Comic Sans MS" w:cs="Comic Sans MS"/>
                <w:sz w:val="18"/>
                <w:szCs w:val="18"/>
              </w:rPr>
              <w:t>Kitabın Adı</w:t>
            </w:r>
          </w:p>
        </w:tc>
        <w:tc>
          <w:tcPr>
            <w:tcW w:w="1162" w:type="dxa"/>
          </w:tcPr>
          <w:p w:rsidR="00E830FF" w:rsidRPr="00D91BAE" w:rsidRDefault="00E830FF" w:rsidP="00066414">
            <w:pPr>
              <w:spacing w:after="0" w:line="240" w:lineRule="auto"/>
              <w:rPr>
                <w:rFonts w:ascii="Comic Sans MS" w:hAnsi="Comic Sans MS" w:cs="Comic Sans MS"/>
                <w:sz w:val="18"/>
                <w:szCs w:val="18"/>
              </w:rPr>
            </w:pPr>
            <w:r w:rsidRPr="00D91BAE">
              <w:rPr>
                <w:rFonts w:ascii="Comic Sans MS" w:hAnsi="Comic Sans MS" w:cs="Comic Sans MS"/>
                <w:sz w:val="18"/>
                <w:szCs w:val="18"/>
              </w:rPr>
              <w:t>Kitap Sayfası</w:t>
            </w:r>
          </w:p>
        </w:tc>
        <w:tc>
          <w:tcPr>
            <w:tcW w:w="2001" w:type="dxa"/>
          </w:tcPr>
          <w:p w:rsidR="00E830FF" w:rsidRPr="00D91BAE" w:rsidRDefault="00E830FF" w:rsidP="00066414">
            <w:pPr>
              <w:spacing w:after="0" w:line="240" w:lineRule="auto"/>
              <w:rPr>
                <w:rFonts w:ascii="Comic Sans MS" w:hAnsi="Comic Sans MS" w:cs="Comic Sans MS"/>
                <w:sz w:val="18"/>
                <w:szCs w:val="18"/>
              </w:rPr>
            </w:pPr>
            <w:r w:rsidRPr="00D91BAE">
              <w:rPr>
                <w:rFonts w:ascii="Comic Sans MS" w:hAnsi="Comic Sans MS" w:cs="Comic Sans MS"/>
                <w:sz w:val="18"/>
                <w:szCs w:val="18"/>
              </w:rPr>
              <w:t>Velinin imzası ve Yorumlar</w:t>
            </w:r>
          </w:p>
        </w:tc>
        <w:tc>
          <w:tcPr>
            <w:tcW w:w="2001" w:type="dxa"/>
            <w:gridSpan w:val="2"/>
          </w:tcPr>
          <w:p w:rsidR="00E830FF" w:rsidRPr="00D91BAE" w:rsidRDefault="00E830FF" w:rsidP="00066414">
            <w:pPr>
              <w:spacing w:after="0" w:line="240" w:lineRule="auto"/>
              <w:rPr>
                <w:rFonts w:ascii="Comic Sans MS" w:hAnsi="Comic Sans MS" w:cs="Comic Sans MS"/>
                <w:sz w:val="18"/>
                <w:szCs w:val="18"/>
              </w:rPr>
            </w:pPr>
            <w:r w:rsidRPr="00D91BAE">
              <w:rPr>
                <w:rFonts w:ascii="Comic Sans MS" w:hAnsi="Comic Sans MS" w:cs="Comic Sans MS"/>
                <w:sz w:val="18"/>
                <w:szCs w:val="18"/>
              </w:rPr>
              <w:t>Öğretmenin İmzası</w:t>
            </w: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15.12.2015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16.12.2015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17.12.2015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18.12.2015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19.12.2015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20.12.2015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21.12.2015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22.12.2015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23.12.2015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24.12.2015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25.12.2015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26.12.2015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27.12.2015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28.12.2015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29.12.2015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30.12.2015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31.12.2015</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01.01.2016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02.01.2016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03.01.2016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bottom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892255">
        <w:tc>
          <w:tcPr>
            <w:tcW w:w="1237" w:type="dxa"/>
            <w:vAlign w:val="bottom"/>
          </w:tcPr>
          <w:p w:rsidR="00E830FF" w:rsidRDefault="00E830FF">
            <w:pPr>
              <w:rPr>
                <w:rFonts w:ascii="Arial" w:hAnsi="Arial" w:cs="Arial"/>
                <w:sz w:val="20"/>
                <w:szCs w:val="20"/>
              </w:rPr>
            </w:pPr>
            <w:r>
              <w:rPr>
                <w:rFonts w:ascii="Arial" w:hAnsi="Arial" w:cs="Arial"/>
                <w:sz w:val="20"/>
                <w:szCs w:val="20"/>
              </w:rPr>
              <w:t>04.01.2016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Borders>
              <w:top w:val="nil"/>
              <w:right w:val="nil"/>
            </w:tcBorders>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c>
          <w:tcPr>
            <w:tcW w:w="1237" w:type="dxa"/>
            <w:vAlign w:val="bottom"/>
          </w:tcPr>
          <w:p w:rsidR="00E830FF" w:rsidRDefault="00E830FF">
            <w:pPr>
              <w:rPr>
                <w:rFonts w:ascii="Arial" w:hAnsi="Arial" w:cs="Arial"/>
                <w:sz w:val="20"/>
                <w:szCs w:val="20"/>
              </w:rPr>
            </w:pPr>
            <w:r>
              <w:rPr>
                <w:rFonts w:ascii="Arial" w:hAnsi="Arial" w:cs="Arial"/>
                <w:sz w:val="20"/>
                <w:szCs w:val="20"/>
              </w:rPr>
              <w:t>05.01.2016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06.01.2016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07.01.2016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08.01.2016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09.01.2016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10.01.2016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rPr>
          <w:gridAfter w:val="2"/>
          <w:wAfter w:w="2001" w:type="dxa"/>
        </w:trPr>
        <w:tc>
          <w:tcPr>
            <w:tcW w:w="1237" w:type="dxa"/>
            <w:vAlign w:val="bottom"/>
          </w:tcPr>
          <w:p w:rsidR="00E830FF" w:rsidRDefault="00E830FF">
            <w:pPr>
              <w:rPr>
                <w:rFonts w:ascii="Arial" w:hAnsi="Arial" w:cs="Arial"/>
                <w:sz w:val="20"/>
                <w:szCs w:val="20"/>
              </w:rPr>
            </w:pPr>
            <w:r>
              <w:rPr>
                <w:rFonts w:ascii="Arial" w:hAnsi="Arial" w:cs="Arial"/>
                <w:sz w:val="20"/>
                <w:szCs w:val="20"/>
              </w:rPr>
              <w:t>11.01.2016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r>
      <w:tr w:rsidR="00E830FF" w:rsidRPr="00D91BAE" w:rsidTr="00962E32">
        <w:tc>
          <w:tcPr>
            <w:tcW w:w="1237" w:type="dxa"/>
            <w:vAlign w:val="bottom"/>
          </w:tcPr>
          <w:p w:rsidR="00E830FF" w:rsidRDefault="00E830FF">
            <w:pPr>
              <w:rPr>
                <w:rFonts w:ascii="Arial" w:hAnsi="Arial" w:cs="Arial"/>
                <w:sz w:val="20"/>
                <w:szCs w:val="20"/>
              </w:rPr>
            </w:pPr>
            <w:r>
              <w:rPr>
                <w:rFonts w:ascii="Arial" w:hAnsi="Arial" w:cs="Arial"/>
                <w:sz w:val="20"/>
                <w:szCs w:val="20"/>
              </w:rPr>
              <w:t>12.01.2016</w:t>
            </w:r>
          </w:p>
        </w:tc>
        <w:tc>
          <w:tcPr>
            <w:tcW w:w="959" w:type="dxa"/>
          </w:tcPr>
          <w:p w:rsidR="00E830FF" w:rsidRPr="00D91BAE" w:rsidRDefault="00E830FF" w:rsidP="002434D9">
            <w:pPr>
              <w:spacing w:after="0" w:line="240" w:lineRule="auto"/>
              <w:rPr>
                <w:rFonts w:ascii="Comic Sans MS" w:hAnsi="Comic Sans MS" w:cs="Comic Sans MS"/>
                <w:sz w:val="18"/>
                <w:szCs w:val="18"/>
              </w:rPr>
            </w:pPr>
          </w:p>
        </w:tc>
        <w:tc>
          <w:tcPr>
            <w:tcW w:w="3346" w:type="dxa"/>
          </w:tcPr>
          <w:p w:rsidR="00E830FF" w:rsidRPr="00D91BAE" w:rsidRDefault="00E830FF" w:rsidP="002434D9">
            <w:pPr>
              <w:spacing w:after="0" w:line="240" w:lineRule="auto"/>
              <w:rPr>
                <w:rFonts w:ascii="Comic Sans MS" w:hAnsi="Comic Sans MS" w:cs="Comic Sans MS"/>
                <w:sz w:val="18"/>
                <w:szCs w:val="18"/>
              </w:rPr>
            </w:pPr>
          </w:p>
        </w:tc>
        <w:tc>
          <w:tcPr>
            <w:tcW w:w="1162" w:type="dxa"/>
          </w:tcPr>
          <w:p w:rsidR="00E830FF" w:rsidRPr="00D91BAE" w:rsidRDefault="00E830FF" w:rsidP="002434D9">
            <w:pPr>
              <w:spacing w:after="0" w:line="240" w:lineRule="auto"/>
              <w:rPr>
                <w:rFonts w:ascii="Comic Sans MS" w:hAnsi="Comic Sans MS" w:cs="Comic Sans MS"/>
                <w:sz w:val="18"/>
                <w:szCs w:val="18"/>
              </w:rPr>
            </w:pPr>
          </w:p>
        </w:tc>
        <w:tc>
          <w:tcPr>
            <w:tcW w:w="2001" w:type="dxa"/>
          </w:tcPr>
          <w:p w:rsidR="00E830FF" w:rsidRPr="00D91BAE" w:rsidRDefault="00E830FF" w:rsidP="002434D9">
            <w:pPr>
              <w:spacing w:after="0" w:line="240" w:lineRule="auto"/>
              <w:rPr>
                <w:rFonts w:ascii="Comic Sans MS" w:hAnsi="Comic Sans MS" w:cs="Comic Sans MS"/>
                <w:sz w:val="18"/>
                <w:szCs w:val="18"/>
              </w:rPr>
            </w:pPr>
          </w:p>
        </w:tc>
        <w:tc>
          <w:tcPr>
            <w:tcW w:w="2001" w:type="dxa"/>
            <w:gridSpan w:val="2"/>
          </w:tcPr>
          <w:p w:rsidR="00E830FF" w:rsidRPr="00D91BAE" w:rsidRDefault="00E830FF" w:rsidP="002434D9">
            <w:pPr>
              <w:spacing w:after="0" w:line="240" w:lineRule="auto"/>
              <w:rPr>
                <w:rFonts w:ascii="Comic Sans MS" w:hAnsi="Comic Sans MS" w:cs="Comic Sans MS"/>
                <w:sz w:val="18"/>
                <w:szCs w:val="18"/>
              </w:rPr>
            </w:pPr>
          </w:p>
        </w:tc>
      </w:tr>
    </w:tbl>
    <w:p w:rsidR="00E830FF" w:rsidRDefault="00E830FF" w:rsidP="004E7091">
      <w:pPr>
        <w:spacing w:after="0" w:line="240" w:lineRule="auto"/>
        <w:rPr>
          <w:rFonts w:ascii="Comic Sans MS" w:hAnsi="Comic Sans MS" w:cs="Comic Sans MS"/>
          <w:sz w:val="18"/>
          <w:szCs w:val="18"/>
        </w:rPr>
      </w:pPr>
    </w:p>
    <w:p w:rsidR="00E830FF" w:rsidRPr="00780EBC" w:rsidRDefault="00E830FF" w:rsidP="004E7091">
      <w:pPr>
        <w:spacing w:after="0" w:line="240" w:lineRule="auto"/>
        <w:rPr>
          <w:rFonts w:ascii="Comic Sans MS" w:hAnsi="Comic Sans MS" w:cs="Comic Sans MS"/>
          <w:sz w:val="18"/>
          <w:szCs w:val="18"/>
        </w:rPr>
      </w:pPr>
      <w:r w:rsidRPr="0087415C">
        <w:rPr>
          <w:rFonts w:ascii="Comic Sans MS" w:hAnsi="Comic Sans MS" w:cs="Comic Sans MS"/>
          <w:sz w:val="18"/>
          <w:szCs w:val="18"/>
        </w:rPr>
        <w:pict>
          <v:shape id="_x0000_i1026" type="#_x0000_t75" style="width:472.5pt;height:38.25pt">
            <v:imagedata r:id="rId8" o:title=""/>
          </v:shape>
        </w:pict>
      </w:r>
    </w:p>
    <w:p w:rsidR="00E830FF" w:rsidRDefault="00E830FF" w:rsidP="004E7091">
      <w:pPr>
        <w:spacing w:after="0"/>
      </w:pPr>
    </w:p>
    <w:sectPr w:rsidR="00E830FF" w:rsidSect="00584C71">
      <w:footerReference w:type="default" r:id="rId9"/>
      <w:pgSz w:w="11906" w:h="16838"/>
      <w:pgMar w:top="540" w:right="707" w:bottom="426" w:left="709" w:header="144"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0FF" w:rsidRDefault="00E830FF" w:rsidP="00995F89">
      <w:pPr>
        <w:spacing w:after="0" w:line="240" w:lineRule="auto"/>
      </w:pPr>
      <w:r>
        <w:separator/>
      </w:r>
    </w:p>
  </w:endnote>
  <w:endnote w:type="continuationSeparator" w:id="0">
    <w:p w:rsidR="00E830FF" w:rsidRDefault="00E830FF" w:rsidP="00995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Script MT Bold">
    <w:altName w:val="Vivaldi"/>
    <w:panose1 w:val="030406020406070809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FF" w:rsidRPr="00DD470F" w:rsidRDefault="00E830FF">
    <w:pPr>
      <w:pStyle w:val="Footer"/>
      <w:rPr>
        <w:rFonts w:ascii="Script MT Bold" w:hAnsi="Script MT Bold"/>
      </w:rPr>
    </w:pPr>
    <w:r>
      <w:rPr>
        <w:rFonts w:ascii="Script MT Bold" w:hAnsi="Script MT Bold"/>
      </w:rPr>
      <w:t>Selin ÖZCAN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0FF" w:rsidRDefault="00E830FF" w:rsidP="00995F89">
      <w:pPr>
        <w:spacing w:after="0" w:line="240" w:lineRule="auto"/>
      </w:pPr>
      <w:r>
        <w:separator/>
      </w:r>
    </w:p>
  </w:footnote>
  <w:footnote w:type="continuationSeparator" w:id="0">
    <w:p w:rsidR="00E830FF" w:rsidRDefault="00E830FF" w:rsidP="00995F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38B1"/>
    <w:rsid w:val="000101D2"/>
    <w:rsid w:val="00024419"/>
    <w:rsid w:val="0002499B"/>
    <w:rsid w:val="000307E1"/>
    <w:rsid w:val="0003247A"/>
    <w:rsid w:val="00035DE6"/>
    <w:rsid w:val="00045C89"/>
    <w:rsid w:val="0004631C"/>
    <w:rsid w:val="00066414"/>
    <w:rsid w:val="00077970"/>
    <w:rsid w:val="00092F5D"/>
    <w:rsid w:val="000C41E7"/>
    <w:rsid w:val="000D08F7"/>
    <w:rsid w:val="000E373B"/>
    <w:rsid w:val="000E5BE6"/>
    <w:rsid w:val="000F54BC"/>
    <w:rsid w:val="00102E75"/>
    <w:rsid w:val="0014098F"/>
    <w:rsid w:val="00141B1B"/>
    <w:rsid w:val="0015441A"/>
    <w:rsid w:val="001A5D6C"/>
    <w:rsid w:val="001D07A1"/>
    <w:rsid w:val="001D7C3E"/>
    <w:rsid w:val="001E5B0E"/>
    <w:rsid w:val="001F1E52"/>
    <w:rsid w:val="002062AC"/>
    <w:rsid w:val="00206F46"/>
    <w:rsid w:val="00213385"/>
    <w:rsid w:val="00242106"/>
    <w:rsid w:val="002434D9"/>
    <w:rsid w:val="00250E7A"/>
    <w:rsid w:val="00260D05"/>
    <w:rsid w:val="0027787D"/>
    <w:rsid w:val="002A5ABA"/>
    <w:rsid w:val="002C1EA8"/>
    <w:rsid w:val="0031608F"/>
    <w:rsid w:val="00355883"/>
    <w:rsid w:val="00356EC7"/>
    <w:rsid w:val="003677F8"/>
    <w:rsid w:val="003838F4"/>
    <w:rsid w:val="00396D2E"/>
    <w:rsid w:val="003A2054"/>
    <w:rsid w:val="003B2623"/>
    <w:rsid w:val="003B5813"/>
    <w:rsid w:val="003C072C"/>
    <w:rsid w:val="003E407D"/>
    <w:rsid w:val="003F003A"/>
    <w:rsid w:val="00412E8C"/>
    <w:rsid w:val="004237B2"/>
    <w:rsid w:val="004333FA"/>
    <w:rsid w:val="00442E46"/>
    <w:rsid w:val="0045484D"/>
    <w:rsid w:val="00477F13"/>
    <w:rsid w:val="0049359D"/>
    <w:rsid w:val="004A2BB6"/>
    <w:rsid w:val="004A6DBB"/>
    <w:rsid w:val="004B05CA"/>
    <w:rsid w:val="004D0661"/>
    <w:rsid w:val="004E408E"/>
    <w:rsid w:val="004E7091"/>
    <w:rsid w:val="004F30F8"/>
    <w:rsid w:val="00526F29"/>
    <w:rsid w:val="00530C1F"/>
    <w:rsid w:val="00547690"/>
    <w:rsid w:val="0055414F"/>
    <w:rsid w:val="00556A05"/>
    <w:rsid w:val="00562F72"/>
    <w:rsid w:val="00567A3E"/>
    <w:rsid w:val="00584C71"/>
    <w:rsid w:val="00587B08"/>
    <w:rsid w:val="00595931"/>
    <w:rsid w:val="005973CB"/>
    <w:rsid w:val="005A12F7"/>
    <w:rsid w:val="005D6F2F"/>
    <w:rsid w:val="005E08AB"/>
    <w:rsid w:val="005E398F"/>
    <w:rsid w:val="005F4026"/>
    <w:rsid w:val="005F7A1E"/>
    <w:rsid w:val="00624694"/>
    <w:rsid w:val="0063001C"/>
    <w:rsid w:val="006320C9"/>
    <w:rsid w:val="00666537"/>
    <w:rsid w:val="00670971"/>
    <w:rsid w:val="006827F1"/>
    <w:rsid w:val="00685337"/>
    <w:rsid w:val="006A1E97"/>
    <w:rsid w:val="006A6CF3"/>
    <w:rsid w:val="006B41C7"/>
    <w:rsid w:val="006C38B1"/>
    <w:rsid w:val="006C4BBB"/>
    <w:rsid w:val="006C56AB"/>
    <w:rsid w:val="006E1BD6"/>
    <w:rsid w:val="00780EBC"/>
    <w:rsid w:val="007C07D3"/>
    <w:rsid w:val="007F45C7"/>
    <w:rsid w:val="007F5727"/>
    <w:rsid w:val="007F5BCE"/>
    <w:rsid w:val="00804C2C"/>
    <w:rsid w:val="00813F7F"/>
    <w:rsid w:val="00817E1A"/>
    <w:rsid w:val="008207B7"/>
    <w:rsid w:val="00834E87"/>
    <w:rsid w:val="00837DDB"/>
    <w:rsid w:val="008502FC"/>
    <w:rsid w:val="00852410"/>
    <w:rsid w:val="00854037"/>
    <w:rsid w:val="00854BA5"/>
    <w:rsid w:val="00862994"/>
    <w:rsid w:val="0087415C"/>
    <w:rsid w:val="00874EFD"/>
    <w:rsid w:val="008900E0"/>
    <w:rsid w:val="00891A1C"/>
    <w:rsid w:val="00891A98"/>
    <w:rsid w:val="00892255"/>
    <w:rsid w:val="00897C7A"/>
    <w:rsid w:val="008A70C9"/>
    <w:rsid w:val="008B4DD8"/>
    <w:rsid w:val="008B6CA9"/>
    <w:rsid w:val="008B709D"/>
    <w:rsid w:val="008C5404"/>
    <w:rsid w:val="009140D7"/>
    <w:rsid w:val="00927EEB"/>
    <w:rsid w:val="00941C96"/>
    <w:rsid w:val="009467FA"/>
    <w:rsid w:val="00955D95"/>
    <w:rsid w:val="00962E32"/>
    <w:rsid w:val="00973BF1"/>
    <w:rsid w:val="00976076"/>
    <w:rsid w:val="0098696E"/>
    <w:rsid w:val="009929F8"/>
    <w:rsid w:val="0099489E"/>
    <w:rsid w:val="00995F89"/>
    <w:rsid w:val="009A3599"/>
    <w:rsid w:val="009D36A8"/>
    <w:rsid w:val="00A07B89"/>
    <w:rsid w:val="00A151F8"/>
    <w:rsid w:val="00A63C0E"/>
    <w:rsid w:val="00A75D5E"/>
    <w:rsid w:val="00AC00BC"/>
    <w:rsid w:val="00AC48D4"/>
    <w:rsid w:val="00AC7EEB"/>
    <w:rsid w:val="00AE5F1F"/>
    <w:rsid w:val="00B07708"/>
    <w:rsid w:val="00B22459"/>
    <w:rsid w:val="00B2331D"/>
    <w:rsid w:val="00B25708"/>
    <w:rsid w:val="00B348D3"/>
    <w:rsid w:val="00B444FD"/>
    <w:rsid w:val="00B60235"/>
    <w:rsid w:val="00B64557"/>
    <w:rsid w:val="00B904C6"/>
    <w:rsid w:val="00B945F3"/>
    <w:rsid w:val="00BA7031"/>
    <w:rsid w:val="00BB781D"/>
    <w:rsid w:val="00BC4C35"/>
    <w:rsid w:val="00BD0985"/>
    <w:rsid w:val="00C22B2C"/>
    <w:rsid w:val="00C37E8C"/>
    <w:rsid w:val="00C42CFE"/>
    <w:rsid w:val="00C53F4C"/>
    <w:rsid w:val="00C54BF4"/>
    <w:rsid w:val="00C5612E"/>
    <w:rsid w:val="00C7508F"/>
    <w:rsid w:val="00C96F81"/>
    <w:rsid w:val="00CD1248"/>
    <w:rsid w:val="00CE30B1"/>
    <w:rsid w:val="00D1721D"/>
    <w:rsid w:val="00D50201"/>
    <w:rsid w:val="00D62048"/>
    <w:rsid w:val="00D6555D"/>
    <w:rsid w:val="00D76B36"/>
    <w:rsid w:val="00D84238"/>
    <w:rsid w:val="00D91BAE"/>
    <w:rsid w:val="00DB282A"/>
    <w:rsid w:val="00DD470F"/>
    <w:rsid w:val="00DE118F"/>
    <w:rsid w:val="00DE1821"/>
    <w:rsid w:val="00DE4768"/>
    <w:rsid w:val="00E0053A"/>
    <w:rsid w:val="00E02B58"/>
    <w:rsid w:val="00E078BC"/>
    <w:rsid w:val="00E142E6"/>
    <w:rsid w:val="00E177DC"/>
    <w:rsid w:val="00E250C0"/>
    <w:rsid w:val="00E3404E"/>
    <w:rsid w:val="00E61607"/>
    <w:rsid w:val="00E8109C"/>
    <w:rsid w:val="00E830FF"/>
    <w:rsid w:val="00E83C45"/>
    <w:rsid w:val="00EA4EA9"/>
    <w:rsid w:val="00EA6C48"/>
    <w:rsid w:val="00EB0225"/>
    <w:rsid w:val="00EC4A27"/>
    <w:rsid w:val="00EC5655"/>
    <w:rsid w:val="00ED7A9F"/>
    <w:rsid w:val="00EF3566"/>
    <w:rsid w:val="00EF3827"/>
    <w:rsid w:val="00F16ADF"/>
    <w:rsid w:val="00F242AD"/>
    <w:rsid w:val="00F516DF"/>
    <w:rsid w:val="00F60311"/>
    <w:rsid w:val="00F62550"/>
    <w:rsid w:val="00F64794"/>
    <w:rsid w:val="00F71E60"/>
    <w:rsid w:val="00F72D4E"/>
    <w:rsid w:val="00F91BE5"/>
    <w:rsid w:val="00FB1AB5"/>
    <w:rsid w:val="00FC2E88"/>
    <w:rsid w:val="00FC3375"/>
    <w:rsid w:val="00FF55DF"/>
    <w:rsid w:val="00FF598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8B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C38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8B1"/>
    <w:rPr>
      <w:rFonts w:ascii="Tahoma" w:hAnsi="Tahoma" w:cs="Tahoma"/>
      <w:sz w:val="16"/>
      <w:szCs w:val="16"/>
    </w:rPr>
  </w:style>
  <w:style w:type="paragraph" w:styleId="Header">
    <w:name w:val="header"/>
    <w:basedOn w:val="Normal"/>
    <w:link w:val="HeaderChar"/>
    <w:uiPriority w:val="99"/>
    <w:semiHidden/>
    <w:rsid w:val="00995F8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995F89"/>
    <w:rPr>
      <w:rFonts w:ascii="Calibri" w:hAnsi="Calibri" w:cs="Calibri"/>
    </w:rPr>
  </w:style>
  <w:style w:type="paragraph" w:styleId="Footer">
    <w:name w:val="footer"/>
    <w:basedOn w:val="Normal"/>
    <w:link w:val="FooterChar"/>
    <w:uiPriority w:val="99"/>
    <w:semiHidden/>
    <w:rsid w:val="00995F8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995F89"/>
    <w:rPr>
      <w:rFonts w:ascii="Calibri" w:hAnsi="Calibri" w:cs="Calibri"/>
    </w:rPr>
  </w:style>
  <w:style w:type="character" w:styleId="Hyperlink">
    <w:name w:val="Hyperlink"/>
    <w:basedOn w:val="DefaultParagraphFont"/>
    <w:uiPriority w:val="99"/>
    <w:rsid w:val="00E078B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93287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2</Pages>
  <Words>249</Words>
  <Characters>1425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 Soyad: </dc:title>
  <dc:subject/>
  <dc:creator>Nejat GÜREL</dc:creator>
  <cp:keywords/>
  <dc:description/>
  <cp:lastModifiedBy>fatih</cp:lastModifiedBy>
  <cp:revision>6</cp:revision>
  <cp:lastPrinted>2015-11-19T16:57:00Z</cp:lastPrinted>
  <dcterms:created xsi:type="dcterms:W3CDTF">2015-11-19T16:50:00Z</dcterms:created>
  <dcterms:modified xsi:type="dcterms:W3CDTF">2015-11-19T16:59:00Z</dcterms:modified>
</cp:coreProperties>
</file>