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35" w:rsidRPr="0026439D" w:rsidRDefault="00974D35" w:rsidP="0026439D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26439D">
        <w:rPr>
          <w:rFonts w:ascii="Comic Sans MS" w:hAnsi="Comic Sans MS"/>
          <w:b/>
          <w:sz w:val="24"/>
          <w:szCs w:val="24"/>
        </w:rPr>
        <w:t xml:space="preserve"> </w:t>
      </w:r>
    </w:p>
    <w:p w:rsidR="00974D35" w:rsidRPr="00ED49D2" w:rsidRDefault="00974D35" w:rsidP="0026439D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ED49D2">
        <w:rPr>
          <w:rFonts w:ascii="Comic Sans MS" w:hAnsi="Comic Sans MS"/>
          <w:b/>
          <w:sz w:val="24"/>
          <w:szCs w:val="24"/>
        </w:rPr>
        <w:t xml:space="preserve">8. SINIF FEN BİLİMLERİ TEOG2 DENEMESİ                        </w:t>
      </w:r>
    </w:p>
    <w:p w:rsidR="00974D35" w:rsidRDefault="00974D35" w:rsidP="0026439D">
      <w:pPr>
        <w:pStyle w:val="NoSpacing"/>
        <w:jc w:val="center"/>
        <w:rPr>
          <w:rFonts w:ascii="Comic Sans MS" w:hAnsi="Comic Sans MS"/>
          <w:b/>
          <w:sz w:val="24"/>
          <w:szCs w:val="24"/>
        </w:rPr>
        <w:sectPr w:rsidR="00974D35" w:rsidSect="008C6F1E">
          <w:pgSz w:w="11906" w:h="16838"/>
          <w:pgMar w:top="284" w:right="140" w:bottom="142" w:left="284" w:header="708" w:footer="708" w:gutter="0"/>
          <w:cols w:sep="1" w:space="709"/>
          <w:docGrid w:linePitch="360"/>
        </w:sect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8F5AE6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 w:cs="Arial"/>
          <w:b/>
          <w:sz w:val="24"/>
          <w:szCs w:val="24"/>
        </w:rPr>
        <w:t xml:space="preserve">1) </w:t>
      </w:r>
      <w:r w:rsidRPr="008F5AE6">
        <w:rPr>
          <w:rFonts w:ascii="Comic Sans MS" w:hAnsi="Comic Sans MS"/>
        </w:rPr>
        <w:t>Sıcaklıkları belli olan bloklarla şekildeki gibi iki ayrı düzenek oluşturuluyor.</w:t>
      </w:r>
    </w:p>
    <w:p w:rsidR="00974D35" w:rsidRPr="008F5AE6" w:rsidRDefault="00974D35" w:rsidP="00DE4822">
      <w:pPr>
        <w:pStyle w:val="NoSpacing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4.6pt;margin-top:4.05pt;width:189.4pt;height:70.35pt;z-index:-251658240;visibility:visible">
            <v:imagedata r:id="rId5" o:title=""/>
          </v:shape>
        </w:pict>
      </w:r>
    </w:p>
    <w:p w:rsidR="00974D35" w:rsidRPr="008F5AE6" w:rsidRDefault="00974D35" w:rsidP="00DE4822">
      <w:pPr>
        <w:pStyle w:val="NoSpacing"/>
        <w:rPr>
          <w:rFonts w:ascii="Comic Sans MS" w:hAnsi="Comic Sans MS"/>
        </w:rPr>
      </w:pPr>
    </w:p>
    <w:p w:rsidR="00974D35" w:rsidRPr="008F5AE6" w:rsidRDefault="00974D35" w:rsidP="00DE4822">
      <w:pPr>
        <w:pStyle w:val="NoSpacing"/>
        <w:rPr>
          <w:rFonts w:ascii="Comic Sans MS" w:hAnsi="Comic Sans MS"/>
        </w:rPr>
      </w:pPr>
    </w:p>
    <w:p w:rsidR="00974D35" w:rsidRPr="008F5AE6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8F5AE6">
        <w:rPr>
          <w:rFonts w:ascii="Comic Sans MS" w:hAnsi="Comic Sans MS"/>
        </w:rPr>
        <w:t>Her bir düzeneğin kendi blokları arasında ısı akışı olur mu? Olursa, ısı akışı hangi yöne doğrudur?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2" o:spid="_x0000_s1027" type="#_x0000_t75" style="position:absolute;margin-left:1.15pt;margin-top:11.45pt;width:246.3pt;height:73.65pt;z-index:-251657216;visibility:visible">
            <v:imagedata r:id="rId6" o:title=""/>
          </v:shape>
        </w:pic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 w:cs="Arial"/>
          <w:b/>
          <w:sz w:val="24"/>
          <w:szCs w:val="24"/>
        </w:rPr>
        <w:t xml:space="preserve">2) </w:t>
      </w:r>
      <w:r w:rsidRPr="000440EC">
        <w:rPr>
          <w:rFonts w:ascii="Comic Sans MS" w:hAnsi="Comic Sans MS"/>
        </w:rPr>
        <w:t>Tabloda, belli miktarı ısıtılan maddelerin sıcaklık artışına ilişkin veriler bulunmaktadır.</w:t>
      </w: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noProof/>
        </w:rPr>
        <w:pict>
          <v:shape id="Resim 3" o:spid="_x0000_s1028" type="#_x0000_t75" style="position:absolute;margin-left:1.1pt;margin-top:7.4pt;width:251.3pt;height:94.6pt;z-index:-251656192;visibility:visible">
            <v:imagedata r:id="rId7" o:title=""/>
          </v:shape>
        </w:pict>
      </w: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</w:rPr>
        <w:t xml:space="preserve">Tablodaki veriler, bu maddelerin hangi ayırt edici özelliği ile ilgilidir?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A)</w:t>
      </w:r>
      <w:r w:rsidRPr="000440EC">
        <w:rPr>
          <w:rFonts w:ascii="Comic Sans MS" w:hAnsi="Comic Sans MS"/>
        </w:rPr>
        <w:t xml:space="preserve"> Erime ısısı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440EC">
        <w:rPr>
          <w:rFonts w:ascii="Comic Sans MS" w:hAnsi="Comic Sans MS"/>
          <w:b/>
          <w:sz w:val="24"/>
          <w:szCs w:val="24"/>
        </w:rPr>
        <w:t>B)</w:t>
      </w:r>
      <w:r w:rsidRPr="000440EC">
        <w:rPr>
          <w:rFonts w:ascii="Comic Sans MS" w:hAnsi="Comic Sans MS"/>
        </w:rPr>
        <w:t xml:space="preserve"> Öz ısı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C)</w:t>
      </w:r>
      <w:r w:rsidRPr="000440EC">
        <w:rPr>
          <w:rFonts w:ascii="Comic Sans MS" w:hAnsi="Comic Sans MS"/>
        </w:rPr>
        <w:t xml:space="preserve"> Erime sıcaklığı </w:t>
      </w:r>
      <w:r w:rsidRPr="000440EC">
        <w:rPr>
          <w:rFonts w:ascii="Comic Sans MS" w:hAnsi="Comic Sans MS"/>
        </w:rPr>
        <w:tab/>
      </w:r>
      <w:r w:rsidRPr="000440EC">
        <w:rPr>
          <w:rFonts w:ascii="Comic Sans MS" w:hAnsi="Comic Sans MS"/>
        </w:rPr>
        <w:tab/>
      </w:r>
      <w:r w:rsidRPr="000440EC">
        <w:rPr>
          <w:rFonts w:ascii="Comic Sans MS" w:hAnsi="Comic Sans MS"/>
          <w:b/>
          <w:sz w:val="24"/>
          <w:szCs w:val="24"/>
        </w:rPr>
        <w:t>D)</w:t>
      </w:r>
      <w:r w:rsidRPr="000440EC">
        <w:rPr>
          <w:rFonts w:ascii="Comic Sans MS" w:hAnsi="Comic Sans MS"/>
        </w:rPr>
        <w:t xml:space="preserve"> Donma sıcaklığı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 xml:space="preserve">3) </w:t>
      </w:r>
      <w:r w:rsidRPr="000440EC">
        <w:rPr>
          <w:rFonts w:ascii="Comic Sans MS" w:hAnsi="Comic Sans MS"/>
        </w:rPr>
        <w:t>Aynı sıvıdan iki örnek alınıp özdeş iki kaba konuluyor. Bu örnekler, özdeş ısıtıcılarla ısıtılırken elde edilen sıcaklık verileri ile şekildeki grafikler çiziliyor.</w:t>
      </w: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4" o:spid="_x0000_s1029" type="#_x0000_t75" style="position:absolute;margin-left:7pt;margin-top:8pt;width:250.5pt;height:97.05pt;z-index:-251655168;visibility:visible">
            <v:imagedata r:id="rId8" o:title=""/>
          </v:shape>
        </w:pict>
      </w: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</w:rPr>
        <w:t xml:space="preserve">Grafiklere göre, </w:t>
      </w:r>
      <w:r>
        <w:rPr>
          <w:rFonts w:ascii="Comic Sans MS" w:hAnsi="Comic Sans MS"/>
        </w:rPr>
        <w:t>sıvı örnekleri ile ilgili aşağı</w:t>
      </w:r>
      <w:r w:rsidRPr="000440EC">
        <w:rPr>
          <w:rFonts w:ascii="Comic Sans MS" w:hAnsi="Comic Sans MS"/>
        </w:rPr>
        <w:t xml:space="preserve">dakilerden hangisi doğrudur?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A)</w:t>
      </w:r>
      <w:r w:rsidRPr="000440EC">
        <w:rPr>
          <w:rFonts w:ascii="Comic Sans MS" w:hAnsi="Comic Sans MS"/>
        </w:rPr>
        <w:t xml:space="preserve"> Kütleleri farklıdır. </w:t>
      </w:r>
      <w:r>
        <w:rPr>
          <w:rFonts w:ascii="Comic Sans MS" w:hAnsi="Comic Sans MS"/>
        </w:rPr>
        <w:tab/>
      </w: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B)</w:t>
      </w:r>
      <w:r w:rsidRPr="000440EC">
        <w:rPr>
          <w:rFonts w:ascii="Comic Sans MS" w:hAnsi="Comic Sans MS"/>
        </w:rPr>
        <w:t xml:space="preserve"> Öz ısıları farklıdır.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C)</w:t>
      </w:r>
      <w:r w:rsidRPr="000440EC">
        <w:rPr>
          <w:rFonts w:ascii="Comic Sans MS" w:hAnsi="Comic Sans MS"/>
        </w:rPr>
        <w:t xml:space="preserve"> Sıcaklık artışları farklıdır.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D)</w:t>
      </w:r>
      <w:r w:rsidRPr="000440EC">
        <w:rPr>
          <w:rFonts w:ascii="Comic Sans MS" w:hAnsi="Comic Sans MS"/>
        </w:rPr>
        <w:t xml:space="preserve"> Buharlaşma ısıları farklıdır.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Pr="000440EC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  <w:sz w:val="24"/>
          <w:szCs w:val="24"/>
        </w:rPr>
        <w:t>4)</w:t>
      </w:r>
      <w:r w:rsidRPr="000440EC">
        <w:rPr>
          <w:rFonts w:ascii="Comic Sans MS" w:hAnsi="Comic Sans MS"/>
          <w:b/>
        </w:rPr>
        <w:t xml:space="preserve"> </w:t>
      </w:r>
      <w:r w:rsidRPr="000440EC">
        <w:rPr>
          <w:rFonts w:ascii="Comic Sans MS" w:hAnsi="Comic Sans MS"/>
        </w:rPr>
        <w:t xml:space="preserve">Şekildeki müzik aleti, aynı cins maddeden farklı uzunluklarda kesilmiş çubukların yan yana birleştirilmesinden oluşmuştur. Bu müzik aletinin, kısadan uzuna doğru sırasıyla, </w:t>
      </w:r>
      <w:r w:rsidRPr="000440EC">
        <w:rPr>
          <w:rFonts w:ascii="Comic Sans MS" w:hAnsi="Comic Sans MS"/>
          <w:b/>
          <w:u w:val="single"/>
        </w:rPr>
        <w:t>her çubuğuna aynı genlikle titreşecek</w:t>
      </w:r>
      <w:r w:rsidRPr="000440EC">
        <w:rPr>
          <w:rFonts w:ascii="Comic Sans MS" w:hAnsi="Comic Sans MS"/>
        </w:rPr>
        <w:t xml:space="preserve"> şekilde tokmakla vuruluyor.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 w:rsidRPr="00BC7F2A">
        <w:rPr>
          <w:rFonts w:ascii="Comic Sans MS" w:hAnsi="Comic Sans MS" w:cs="Arial"/>
          <w:b/>
          <w:sz w:val="24"/>
          <w:szCs w:val="24"/>
        </w:rPr>
        <w:pict>
          <v:shape id="_x0000_i1025" type="#_x0000_t75" style="width:225.75pt;height:175.5pt">
            <v:imagedata r:id="rId9" o:title=""/>
          </v:shape>
        </w:pict>
      </w:r>
    </w:p>
    <w:p w:rsidR="00974D35" w:rsidRPr="00BC7F2A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</w:rPr>
        <w:t xml:space="preserve">Buna göre, kısa çubuktan uzun çubuğa doğru gidildikçe çıkan sesin;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</w:rPr>
        <w:t>I-</w:t>
      </w:r>
      <w:r w:rsidRPr="000440EC">
        <w:rPr>
          <w:rFonts w:ascii="Comic Sans MS" w:hAnsi="Comic Sans MS"/>
        </w:rPr>
        <w:t xml:space="preserve"> şiddeti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</w:rPr>
        <w:t>II-</w:t>
      </w:r>
      <w:r w:rsidRPr="000440EC">
        <w:rPr>
          <w:rFonts w:ascii="Comic Sans MS" w:hAnsi="Comic Sans MS"/>
        </w:rPr>
        <w:t xml:space="preserve"> frekansı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</w:rPr>
        <w:t>III-</w:t>
      </w:r>
      <w:r w:rsidRPr="000440EC">
        <w:rPr>
          <w:rFonts w:ascii="Comic Sans MS" w:hAnsi="Comic Sans MS"/>
        </w:rPr>
        <w:t xml:space="preserve"> yüksekliği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</w:rPr>
        <w:t xml:space="preserve">niceliklerinden hangileri </w:t>
      </w:r>
      <w:r w:rsidRPr="000440EC">
        <w:rPr>
          <w:rFonts w:ascii="Comic Sans MS" w:hAnsi="Comic Sans MS"/>
          <w:b/>
          <w:u w:val="single"/>
        </w:rPr>
        <w:t>azalır?</w:t>
      </w:r>
      <w:r w:rsidRPr="000440EC">
        <w:rPr>
          <w:rFonts w:ascii="Comic Sans MS" w:hAnsi="Comic Sans MS"/>
        </w:rPr>
        <w:t xml:space="preserve">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</w:rPr>
        <w:t>A)</w:t>
      </w:r>
      <w:r w:rsidRPr="000440EC">
        <w:rPr>
          <w:rFonts w:ascii="Comic Sans MS" w:hAnsi="Comic Sans MS"/>
        </w:rPr>
        <w:t xml:space="preserve"> Yalnız 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440EC">
        <w:rPr>
          <w:rFonts w:ascii="Comic Sans MS" w:hAnsi="Comic Sans MS"/>
          <w:b/>
        </w:rPr>
        <w:t>B)</w:t>
      </w:r>
      <w:r w:rsidRPr="000440EC">
        <w:rPr>
          <w:rFonts w:ascii="Comic Sans MS" w:hAnsi="Comic Sans MS"/>
        </w:rPr>
        <w:t xml:space="preserve"> I ve III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0440EC">
        <w:rPr>
          <w:rFonts w:ascii="Comic Sans MS" w:hAnsi="Comic Sans MS"/>
          <w:b/>
        </w:rPr>
        <w:t>C)</w:t>
      </w:r>
      <w:r w:rsidRPr="000440EC">
        <w:rPr>
          <w:rFonts w:ascii="Comic Sans MS" w:hAnsi="Comic Sans MS"/>
        </w:rPr>
        <w:t xml:space="preserve"> II ve III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440EC">
        <w:rPr>
          <w:rFonts w:ascii="Comic Sans MS" w:hAnsi="Comic Sans MS"/>
          <w:b/>
        </w:rPr>
        <w:t>D)</w:t>
      </w:r>
      <w:r w:rsidRPr="000440EC">
        <w:rPr>
          <w:rFonts w:ascii="Comic Sans MS" w:hAnsi="Comic Sans MS"/>
        </w:rPr>
        <w:t xml:space="preserve"> I, II ve III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A01F82">
        <w:rPr>
          <w:rFonts w:ascii="Comic Sans MS" w:hAnsi="Comic Sans MS"/>
        </w:rPr>
        <w:t xml:space="preserve">Ceren, iki taş parçasını aynı kuvvetle, önce havada sonra suda, kulağına aynı uzaklıkta tutarak birbirine vuruyor.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</w:rPr>
        <w:t xml:space="preserve">Çıkan seslerin kulağına gelme sürelerinin </w:t>
      </w:r>
      <w:r w:rsidRPr="00A01F82">
        <w:rPr>
          <w:rFonts w:ascii="Comic Sans MS" w:hAnsi="Comic Sans MS"/>
          <w:b/>
          <w:u w:val="single"/>
        </w:rPr>
        <w:t>aynı olmadığını</w:t>
      </w:r>
      <w:r w:rsidRPr="00A01F82">
        <w:rPr>
          <w:rFonts w:ascii="Comic Sans MS" w:hAnsi="Comic Sans MS"/>
        </w:rPr>
        <w:t xml:space="preserve"> farkediyor.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</w:rPr>
        <w:t xml:space="preserve">Buna göre Ceren, </w:t>
      </w:r>
      <w:r w:rsidRPr="00A01F82">
        <w:rPr>
          <w:rFonts w:ascii="Comic Sans MS" w:hAnsi="Comic Sans MS"/>
          <w:b/>
          <w:u w:val="single"/>
        </w:rPr>
        <w:t xml:space="preserve">yalnızca bu bilgilerden faydalanarak </w:t>
      </w:r>
      <w:r w:rsidRPr="00A01F82">
        <w:rPr>
          <w:rFonts w:ascii="Comic Sans MS" w:hAnsi="Comic Sans MS"/>
        </w:rPr>
        <w:t xml:space="preserve">aşağıdaki sorulardan hangisine cevap verebilir?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  <w:b/>
        </w:rPr>
        <w:t>A)</w:t>
      </w:r>
      <w:r w:rsidRPr="00A01F82">
        <w:rPr>
          <w:rFonts w:ascii="Comic Sans MS" w:hAnsi="Comic Sans MS"/>
        </w:rPr>
        <w:t xml:space="preserve"> Farklı ortamlarda sesin yüksekliği değişir mi?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  <w:b/>
        </w:rPr>
        <w:t>B)</w:t>
      </w:r>
      <w:r w:rsidRPr="00A01F82">
        <w:rPr>
          <w:rFonts w:ascii="Comic Sans MS" w:hAnsi="Comic Sans MS"/>
        </w:rPr>
        <w:t xml:space="preserve"> Farklı ortamlarda sesin yansıması değişir mi?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  <w:b/>
        </w:rPr>
        <w:t>C)</w:t>
      </w:r>
      <w:r w:rsidRPr="00A01F82">
        <w:rPr>
          <w:rFonts w:ascii="Comic Sans MS" w:hAnsi="Comic Sans MS"/>
        </w:rPr>
        <w:t xml:space="preserve"> Farklı ortamlarda sesin frekansı değişir mi? 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 w:rsidRPr="00A01F82">
        <w:rPr>
          <w:rFonts w:ascii="Comic Sans MS" w:hAnsi="Comic Sans MS"/>
          <w:b/>
        </w:rPr>
        <w:t>D)</w:t>
      </w:r>
      <w:r w:rsidRPr="00A01F82">
        <w:rPr>
          <w:rFonts w:ascii="Comic Sans MS" w:hAnsi="Comic Sans MS"/>
        </w:rPr>
        <w:t xml:space="preserve"> Farklı ortamlarda sesin hızı değişir mi?</w:t>
      </w: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  <w:r w:rsidRPr="00A01F82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İnsanlar aşağıdaki hangi frekanstaki sesi duyabilirler?</w:t>
      </w: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1 Hz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B) 10 Hz</w:t>
      </w: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 100 Hz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D) 30000 Hz</w:t>
      </w: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7) </w:t>
      </w:r>
      <w:r w:rsidRPr="006C2CFD">
        <w:rPr>
          <w:rFonts w:ascii="Comic Sans MS" w:hAnsi="Comic Sans MS"/>
        </w:rPr>
        <w:t>Şekildeki kaplara aynı miktarda, farklı sıcaklıkta su konulmuştur.</w:t>
      </w: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18" o:spid="_x0000_s1030" type="#_x0000_t75" style="position:absolute;margin-left:1.95pt;margin-top:.05pt;width:255.75pt;height:91.5pt;z-index:-251654144;visibility:visible">
            <v:imagedata r:id="rId10" o:title=""/>
          </v:shape>
        </w:pict>
      </w: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</w:rPr>
      </w:pPr>
    </w:p>
    <w:p w:rsidR="00974D35" w:rsidRDefault="00974D35" w:rsidP="00DE4822">
      <w:pPr>
        <w:pStyle w:val="NoSpacing"/>
        <w:rPr>
          <w:rFonts w:ascii="Comic Sans MS" w:hAnsi="Comic Sans MS"/>
          <w:b/>
          <w:u w:val="single"/>
        </w:rPr>
      </w:pPr>
      <w:r w:rsidRPr="006C2CFD">
        <w:rPr>
          <w:rFonts w:ascii="Comic Sans MS" w:hAnsi="Comic Sans MS"/>
        </w:rPr>
        <w:t xml:space="preserve">Buna göre aşağıdakilerden hangisi yapılırsa ısının akış yönü tespit </w:t>
      </w:r>
      <w:r w:rsidRPr="006C2CFD">
        <w:rPr>
          <w:rFonts w:ascii="Comic Sans MS" w:hAnsi="Comic Sans MS"/>
          <w:b/>
          <w:u w:val="single"/>
        </w:rPr>
        <w:t>edilemez?</w:t>
      </w:r>
    </w:p>
    <w:p w:rsidR="00974D35" w:rsidRDefault="00974D35" w:rsidP="00DE4822">
      <w:pPr>
        <w:pStyle w:val="NoSpacing"/>
        <w:rPr>
          <w:rFonts w:ascii="Comic Sans MS" w:hAnsi="Comic Sans MS"/>
          <w:b/>
          <w:u w:val="single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6C2CFD">
        <w:rPr>
          <w:rFonts w:ascii="Comic Sans MS" w:hAnsi="Comic Sans MS"/>
        </w:rPr>
        <w:t>II ve III'teki sular karıştırılırsa</w:t>
      </w:r>
    </w:p>
    <w:p w:rsidR="00974D35" w:rsidRPr="006C2CFD" w:rsidRDefault="00974D35" w:rsidP="001D66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B) </w:t>
      </w:r>
      <w:r w:rsidRPr="006C2CFD">
        <w:rPr>
          <w:rFonts w:ascii="Comic Sans MS" w:hAnsi="Comic Sans MS"/>
        </w:rPr>
        <w:t>I ve III'teki sular karıştırılıp ısı alışverişi tamamlandıktan sonra II'deki suya eklenirse</w:t>
      </w:r>
    </w:p>
    <w:p w:rsidR="00974D35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6C2CFD">
        <w:rPr>
          <w:rFonts w:ascii="Comic Sans MS" w:hAnsi="Comic Sans MS"/>
        </w:rPr>
        <w:t xml:space="preserve">I ve II'deki sular karıştırılırsa </w:t>
      </w: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D) </w:t>
      </w:r>
      <w:r w:rsidRPr="006C2CFD">
        <w:rPr>
          <w:rFonts w:ascii="Comic Sans MS" w:hAnsi="Comic Sans MS"/>
        </w:rPr>
        <w:t>I ve II'deki sular karıştırılıp ısı alışverişi tamalandıktan sonra III'teki suya eklenirse</w:t>
      </w: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6C2CFD" w:rsidRDefault="00974D35" w:rsidP="00DE4822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8) </w:t>
      </w:r>
      <w:r w:rsidRPr="006C2CFD">
        <w:rPr>
          <w:rFonts w:ascii="Comic Sans MS" w:hAnsi="Comic Sans MS"/>
        </w:rPr>
        <w:t xml:space="preserve">Aynı ortamda bulunan, </w:t>
      </w:r>
      <w:r w:rsidRPr="006C2CFD">
        <w:rPr>
          <w:rFonts w:ascii="Comic Sans MS" w:hAnsi="Comic Sans MS"/>
          <w:b/>
          <w:u w:val="single"/>
        </w:rPr>
        <w:t>ilk sıcaklıkları ve kütleleri aynı olan K, L ve M</w:t>
      </w:r>
      <w:r w:rsidRPr="006C2CFD">
        <w:rPr>
          <w:rFonts w:ascii="Comic Sans MS" w:hAnsi="Comic Sans MS"/>
        </w:rPr>
        <w:t xml:space="preserve"> maddeleri </w:t>
      </w:r>
      <w:r w:rsidRPr="006C2CFD">
        <w:rPr>
          <w:rFonts w:ascii="Comic Sans MS" w:hAnsi="Comic Sans MS"/>
          <w:b/>
        </w:rPr>
        <w:t>özdeş ısıtıcılarla</w:t>
      </w:r>
      <w:r w:rsidRPr="006C2CFD">
        <w:rPr>
          <w:rFonts w:ascii="Comic Sans MS" w:hAnsi="Comic Sans MS"/>
        </w:rPr>
        <w:t xml:space="preserve"> sürekli ısıtıldığında, son sıcaklıklarının eşit olması için geçen süre grafikte belirtilmiştir.</w:t>
      </w:r>
    </w:p>
    <w:p w:rsidR="00974D35" w:rsidRDefault="00974D35" w:rsidP="00DE4822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shape id="Resim 20" o:spid="_x0000_s1031" type="#_x0000_t75" style="position:absolute;margin-left:16.95pt;margin-top:5.55pt;width:187.5pt;height:109.5pt;z-index:-251653120;visibility:visible">
            <v:imagedata r:id="rId11" o:title=""/>
          </v:shape>
        </w:pic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Buna göre aşağıdakilerden hangisine </w:t>
      </w:r>
      <w:r w:rsidRPr="00C0005D">
        <w:rPr>
          <w:rFonts w:ascii="Comic Sans MS" w:hAnsi="Comic Sans MS" w:cs="Arial"/>
          <w:b/>
          <w:sz w:val="24"/>
          <w:szCs w:val="24"/>
          <w:u w:val="single"/>
        </w:rPr>
        <w:t xml:space="preserve">kesinlikle </w:t>
      </w:r>
      <w:r>
        <w:rPr>
          <w:rFonts w:ascii="Comic Sans MS" w:hAnsi="Comic Sans MS" w:cs="Arial"/>
          <w:b/>
          <w:sz w:val="24"/>
          <w:szCs w:val="24"/>
        </w:rPr>
        <w:t>ulaşılabilir?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A) </w:t>
      </w:r>
      <w:r w:rsidRPr="00C0005D">
        <w:rPr>
          <w:rFonts w:ascii="Comic Sans MS" w:hAnsi="Comic Sans MS" w:cs="Arial"/>
        </w:rPr>
        <w:t>Bu maddelerin öz ısıları farklıdır.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B) </w:t>
      </w:r>
      <w:r w:rsidRPr="00C0005D">
        <w:rPr>
          <w:rFonts w:ascii="Comic Sans MS" w:hAnsi="Comic Sans MS" w:cs="Arial"/>
        </w:rPr>
        <w:t>Maddeler eşit ısı enerjisi almıştır.</w:t>
      </w:r>
    </w:p>
    <w:p w:rsidR="00974D35" w:rsidRPr="00C0005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C) </w:t>
      </w:r>
      <w:r w:rsidRPr="00C0005D">
        <w:rPr>
          <w:rFonts w:ascii="Comic Sans MS" w:hAnsi="Comic Sans MS" w:cs="Arial"/>
        </w:rPr>
        <w:t>Üç madde de aynı cins maddedir.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D) </w:t>
      </w:r>
      <w:r w:rsidRPr="00C0005D">
        <w:rPr>
          <w:rFonts w:ascii="Comic Sans MS" w:hAnsi="Comic Sans MS" w:cs="Arial"/>
        </w:rPr>
        <w:t>En fazla buharlaşan L maddesidir.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9) </w:t>
      </w:r>
      <w:r w:rsidRPr="00C0005D">
        <w:rPr>
          <w:rFonts w:ascii="Comic Sans MS" w:hAnsi="Comic Sans MS" w:cs="Arial"/>
        </w:rPr>
        <w:t>Bir saniyede oluşan K, L ve M ses dalgalarının gösterimi şekildeki gibidir.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 w:rsidRPr="00F57477">
        <w:rPr>
          <w:rFonts w:ascii="Comic Sans MS" w:hAnsi="Comic Sans MS" w:cs="Arial"/>
          <w:b/>
          <w:noProof/>
          <w:sz w:val="24"/>
          <w:szCs w:val="24"/>
        </w:rPr>
        <w:pict>
          <v:shape id="Resim 21" o:spid="_x0000_i1026" type="#_x0000_t75" style="width:245.25pt;height:56.25pt;visibility:visible">
            <v:imagedata r:id="rId12" o:title=""/>
          </v:shape>
        </w:pic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Buna göre aşağıdakilerden hangisi doğrudur?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C0005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A) </w:t>
      </w:r>
      <w:r w:rsidRPr="00C0005D">
        <w:rPr>
          <w:rFonts w:ascii="Comic Sans MS" w:hAnsi="Comic Sans MS" w:cs="Arial"/>
        </w:rPr>
        <w:t>Genliği en fazla olan K'dir.</w:t>
      </w:r>
    </w:p>
    <w:p w:rsidR="00974D35" w:rsidRPr="00C0005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B) </w:t>
      </w:r>
      <w:r w:rsidRPr="00C0005D">
        <w:rPr>
          <w:rFonts w:ascii="Comic Sans MS" w:hAnsi="Comic Sans MS" w:cs="Arial"/>
        </w:rPr>
        <w:t>Frekansı en fazla olan M'dir.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C) </w:t>
      </w:r>
      <w:r w:rsidRPr="00C0005D">
        <w:rPr>
          <w:rFonts w:ascii="Comic Sans MS" w:hAnsi="Comic Sans MS" w:cs="Arial"/>
        </w:rPr>
        <w:t>Ses yüksekliği en fazla olan K'dir.</w:t>
      </w:r>
    </w:p>
    <w:p w:rsidR="00974D35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D) </w:t>
      </w:r>
      <w:r w:rsidRPr="00C0005D">
        <w:rPr>
          <w:rFonts w:ascii="Comic Sans MS" w:hAnsi="Comic Sans MS" w:cs="Arial"/>
        </w:rPr>
        <w:t>Ses yüksekliği en az olan L'dir.</w:t>
      </w:r>
    </w:p>
    <w:p w:rsidR="00974D35" w:rsidRDefault="00974D35" w:rsidP="00DE4822">
      <w:pPr>
        <w:pStyle w:val="NoSpacing"/>
        <w:rPr>
          <w:rFonts w:ascii="Comic Sans MS" w:hAnsi="Comic Sans MS" w:cs="Arial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 w:rsidRPr="00C0005D">
        <w:rPr>
          <w:rFonts w:ascii="Comic Sans MS" w:hAnsi="Comic Sans MS" w:cs="Arial"/>
          <w:b/>
          <w:sz w:val="24"/>
          <w:szCs w:val="24"/>
        </w:rPr>
        <w:t>10)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01382D">
        <w:rPr>
          <w:rFonts w:ascii="Comic Sans MS" w:hAnsi="Comic Sans MS" w:cs="Arial"/>
        </w:rPr>
        <w:t>İçi boş karton bir borunun her iki ucuna balonlar geçirilerek bir davul yapılıyor. Davulun sağ tarafına vurulduğunda şekildeki gibi mum alevlerinin titreştiği gözlemleniyor.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 w:rsidRPr="00F57477">
        <w:rPr>
          <w:rFonts w:ascii="Comic Sans MS" w:hAnsi="Comic Sans MS" w:cs="Arial"/>
          <w:b/>
          <w:noProof/>
          <w:sz w:val="24"/>
          <w:szCs w:val="24"/>
        </w:rPr>
        <w:pict>
          <v:shape id="Resim 23" o:spid="_x0000_i1027" type="#_x0000_t75" style="width:229.5pt;height:81pt;visibility:visible">
            <v:imagedata r:id="rId13" o:title=""/>
          </v:shape>
        </w:pict>
      </w:r>
    </w:p>
    <w:p w:rsidR="00974D35" w:rsidRPr="0001382D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  <w:u w:val="single"/>
        </w:rPr>
      </w:pPr>
      <w:r w:rsidRPr="0001382D">
        <w:rPr>
          <w:rFonts w:ascii="Comic Sans MS" w:hAnsi="Comic Sans MS" w:cs="Arial"/>
          <w:b/>
          <w:sz w:val="24"/>
          <w:szCs w:val="24"/>
          <w:u w:val="single"/>
        </w:rPr>
        <w:t>Yalnızca bu gözlemlerden yararlanarak;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01382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I. </w:t>
      </w:r>
      <w:r w:rsidRPr="0001382D">
        <w:rPr>
          <w:rFonts w:ascii="Comic Sans MS" w:hAnsi="Comic Sans MS" w:cs="Arial"/>
        </w:rPr>
        <w:t>Sesin bir enerji türü olduğu</w:t>
      </w:r>
    </w:p>
    <w:p w:rsidR="00974D35" w:rsidRPr="0001382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II. </w:t>
      </w:r>
      <w:r w:rsidRPr="0001382D">
        <w:rPr>
          <w:rFonts w:ascii="Comic Sans MS" w:hAnsi="Comic Sans MS" w:cs="Arial"/>
        </w:rPr>
        <w:t>Sesin farklı ortamlardaki hızının farklı olduğu</w:t>
      </w:r>
    </w:p>
    <w:p w:rsidR="00974D35" w:rsidRPr="0001382D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III. </w:t>
      </w:r>
      <w:r w:rsidRPr="0001382D">
        <w:rPr>
          <w:rFonts w:ascii="Comic Sans MS" w:hAnsi="Comic Sans MS" w:cs="Arial"/>
        </w:rPr>
        <w:t>Ses düzeyinin ses şiddetinden daima az olduğu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yargılarından hangilerine ulaşılabilir?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A) </w:t>
      </w:r>
      <w:r w:rsidRPr="0001382D">
        <w:rPr>
          <w:rFonts w:ascii="Comic Sans MS" w:hAnsi="Comic Sans MS" w:cs="Arial"/>
        </w:rPr>
        <w:t>Yalnız I</w:t>
      </w:r>
      <w:r w:rsidRPr="0001382D">
        <w:rPr>
          <w:rFonts w:ascii="Comic Sans MS" w:hAnsi="Comic Sans MS" w:cs="Arial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B) </w:t>
      </w:r>
      <w:r w:rsidRPr="0001382D">
        <w:rPr>
          <w:rFonts w:ascii="Comic Sans MS" w:hAnsi="Comic Sans MS" w:cs="Arial"/>
        </w:rPr>
        <w:t>I ve II</w:t>
      </w:r>
    </w:p>
    <w:p w:rsidR="00974D35" w:rsidRDefault="00974D35" w:rsidP="00DE4822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 w:cs="Arial"/>
          <w:b/>
          <w:sz w:val="24"/>
          <w:szCs w:val="24"/>
        </w:rPr>
        <w:t xml:space="preserve">C) </w:t>
      </w:r>
      <w:r w:rsidRPr="0001382D">
        <w:rPr>
          <w:rFonts w:ascii="Comic Sans MS" w:hAnsi="Comic Sans MS" w:cs="Arial"/>
        </w:rPr>
        <w:t>II ve III</w:t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D) </w:t>
      </w:r>
      <w:r w:rsidRPr="0001382D">
        <w:rPr>
          <w:rFonts w:ascii="Comic Sans MS" w:hAnsi="Comic Sans MS" w:cs="Arial"/>
        </w:rPr>
        <w:t>I, II ve III</w:t>
      </w:r>
    </w:p>
    <w:p w:rsidR="00974D35" w:rsidRDefault="00974D35" w:rsidP="00DE4822">
      <w:pPr>
        <w:pStyle w:val="NoSpacing"/>
        <w:rPr>
          <w:rFonts w:ascii="Comic Sans MS" w:hAnsi="Comic Sans MS" w:cs="Arial"/>
        </w:rPr>
      </w:pPr>
    </w:p>
    <w:p w:rsidR="00974D35" w:rsidRPr="0001382D" w:rsidRDefault="00974D35" w:rsidP="0001382D">
      <w:pPr>
        <w:pStyle w:val="NoSpacing"/>
        <w:jc w:val="center"/>
        <w:rPr>
          <w:rFonts w:ascii="Comic Sans MS" w:hAnsi="Comic Sans MS" w:cs="Arial"/>
          <w:b/>
          <w:sz w:val="24"/>
          <w:szCs w:val="24"/>
        </w:rPr>
      </w:pPr>
      <w:r w:rsidRPr="0001382D">
        <w:rPr>
          <w:rFonts w:ascii="Comic Sans MS" w:hAnsi="Comic Sans MS" w:cs="Arial"/>
          <w:b/>
          <w:sz w:val="24"/>
          <w:szCs w:val="24"/>
        </w:rPr>
        <w:t>11)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01382D">
        <w:rPr>
          <w:rFonts w:ascii="Comic Sans MS" w:eastAsia="ArialMT" w:hAnsi="Comic Sans MS" w:cs="ArialMT"/>
          <w:sz w:val="20"/>
          <w:szCs w:val="20"/>
        </w:rPr>
        <w:t xml:space="preserve">Şekildeki kapta 50 </w:t>
      </w:r>
      <w:r w:rsidRPr="0001382D">
        <w:rPr>
          <w:rFonts w:ascii="Comic Sans MS" w:eastAsia="ArialMT" w:hAnsi="Comic Sans MS" w:cs="ArialMT"/>
          <w:vertAlign w:val="superscript"/>
        </w:rPr>
        <w:t>0</w:t>
      </w:r>
      <w:r w:rsidRPr="0001382D">
        <w:rPr>
          <w:rFonts w:ascii="Comic Sans MS" w:eastAsia="ArialMT" w:hAnsi="Comic Sans MS" w:cs="ArialMT"/>
          <w:sz w:val="20"/>
          <w:szCs w:val="20"/>
        </w:rPr>
        <w:t>C sıcaklıkta sıvı bulunmaktadır.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noProof/>
        </w:rPr>
        <w:pict>
          <v:shape id="Resim 24" o:spid="_x0000_s1032" type="#_x0000_t75" style="position:absolute;margin-left:126.85pt;margin-top:4.1pt;width:151.5pt;height:149.25pt;z-index:-251652096;visibility:visible">
            <v:imagedata r:id="rId14" o:title=""/>
            <w10:wrap type="square"/>
          </v:shape>
        </w:pict>
      </w: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1382D">
        <w:rPr>
          <w:rFonts w:ascii="Comic Sans MS" w:hAnsi="Comic Sans MS" w:cs="Arial-BoldMT"/>
          <w:b/>
          <w:bCs/>
        </w:rPr>
        <w:t>Buna göre,</w:t>
      </w: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01382D">
        <w:rPr>
          <w:rFonts w:ascii="Comic Sans MS" w:eastAsia="ArialMT" w:hAnsi="Comic Sans MS" w:cs="ArialMT"/>
          <w:b/>
        </w:rPr>
        <w:t>1.</w:t>
      </w:r>
      <w:r w:rsidRPr="0001382D">
        <w:rPr>
          <w:rFonts w:ascii="Comic Sans MS" w:eastAsia="ArialMT" w:hAnsi="Comic Sans MS" w:cs="ArialMT"/>
        </w:rPr>
        <w:t xml:space="preserve"> 50 </w:t>
      </w:r>
      <w:r w:rsidRPr="0001382D">
        <w:rPr>
          <w:rFonts w:ascii="Comic Sans MS" w:eastAsia="ArialMT" w:hAnsi="Comic Sans MS" w:cs="ArialMT"/>
          <w:vertAlign w:val="superscript"/>
        </w:rPr>
        <w:t>0</w:t>
      </w:r>
      <w:r w:rsidRPr="0001382D">
        <w:rPr>
          <w:rFonts w:ascii="Comic Sans MS" w:eastAsia="ArialMT" w:hAnsi="Comic Sans MS" w:cs="ArialMT"/>
        </w:rPr>
        <w:t>C kaptaki sıvı taneciklerinin ortalama hareket</w:t>
      </w:r>
    </w:p>
    <w:p w:rsidR="00974D35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01382D">
        <w:rPr>
          <w:rFonts w:ascii="Comic Sans MS" w:eastAsia="ArialMT" w:hAnsi="Comic Sans MS" w:cs="ArialMT"/>
        </w:rPr>
        <w:t>enerjisini gösterir.</w:t>
      </w: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01382D">
        <w:rPr>
          <w:rFonts w:ascii="Comic Sans MS" w:eastAsia="ArialMT" w:hAnsi="Comic Sans MS" w:cs="ArialMT"/>
          <w:b/>
        </w:rPr>
        <w:t>2.</w:t>
      </w:r>
      <w:r w:rsidRPr="0001382D">
        <w:rPr>
          <w:rFonts w:ascii="Comic Sans MS" w:eastAsia="ArialMT" w:hAnsi="Comic Sans MS" w:cs="ArialMT"/>
        </w:rPr>
        <w:t xml:space="preserve"> Kaptaki suyun yarısı alınırsa sıvı taneciklerinin ortalama</w:t>
      </w:r>
    </w:p>
    <w:p w:rsidR="00974D35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01382D">
        <w:rPr>
          <w:rFonts w:ascii="Comic Sans MS" w:eastAsia="ArialMT" w:hAnsi="Comic Sans MS" w:cs="ArialMT"/>
        </w:rPr>
        <w:t>hareket enerjisi değişir.</w:t>
      </w: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9E1CFB">
        <w:rPr>
          <w:rFonts w:ascii="Comic Sans MS" w:eastAsia="ArialMT" w:hAnsi="Comic Sans MS" w:cs="ArialMT"/>
          <w:b/>
        </w:rPr>
        <w:t>3.</w:t>
      </w:r>
      <w:r w:rsidRPr="0001382D">
        <w:rPr>
          <w:rFonts w:ascii="Comic Sans MS" w:eastAsia="ArialMT" w:hAnsi="Comic Sans MS" w:cs="ArialMT"/>
        </w:rPr>
        <w:t xml:space="preserve"> Kaba aynı sıcaklıkta aynı sıvıdan eklenirse taneciklerin</w:t>
      </w:r>
      <w:r>
        <w:rPr>
          <w:rFonts w:ascii="Comic Sans MS" w:eastAsia="ArialMT" w:hAnsi="Comic Sans MS" w:cs="ArialMT"/>
        </w:rPr>
        <w:t xml:space="preserve"> </w:t>
      </w:r>
      <w:r w:rsidRPr="0001382D">
        <w:rPr>
          <w:rFonts w:ascii="Comic Sans MS" w:eastAsia="ArialMT" w:hAnsi="Comic Sans MS" w:cs="ArialMT"/>
        </w:rPr>
        <w:t>toplam hareket enerjisi değişmez.</w:t>
      </w:r>
    </w:p>
    <w:p w:rsidR="00974D35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974D35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1382D">
        <w:rPr>
          <w:rFonts w:ascii="Comic Sans MS" w:hAnsi="Comic Sans MS" w:cs="Arial-BoldMT"/>
          <w:b/>
          <w:bCs/>
        </w:rPr>
        <w:t>ifadelerinden hangileri yanlıştır?</w:t>
      </w: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974D35" w:rsidRPr="0001382D" w:rsidRDefault="00974D35" w:rsidP="0001382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9E1CFB">
        <w:rPr>
          <w:rFonts w:ascii="Comic Sans MS" w:eastAsia="ArialMT" w:hAnsi="Comic Sans MS" w:cs="ArialMT"/>
          <w:b/>
          <w:sz w:val="24"/>
          <w:szCs w:val="24"/>
        </w:rPr>
        <w:t>A)</w:t>
      </w:r>
      <w:r w:rsidRPr="0001382D">
        <w:rPr>
          <w:rFonts w:ascii="Comic Sans MS" w:eastAsia="ArialMT" w:hAnsi="Comic Sans MS" w:cs="ArialMT"/>
        </w:rPr>
        <w:t xml:space="preserve"> Yalnız 1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9E1CFB">
        <w:rPr>
          <w:rFonts w:ascii="Comic Sans MS" w:eastAsia="ArialMT" w:hAnsi="Comic Sans MS" w:cs="ArialMT"/>
          <w:b/>
          <w:sz w:val="24"/>
          <w:szCs w:val="24"/>
        </w:rPr>
        <w:t>B)</w:t>
      </w:r>
      <w:r w:rsidRPr="0001382D">
        <w:rPr>
          <w:rFonts w:ascii="Comic Sans MS" w:eastAsia="ArialMT" w:hAnsi="Comic Sans MS" w:cs="ArialMT"/>
        </w:rPr>
        <w:t xml:space="preserve"> Yalnız 2</w:t>
      </w:r>
    </w:p>
    <w:p w:rsidR="00974D35" w:rsidRPr="0001382D" w:rsidRDefault="00974D35" w:rsidP="0001382D">
      <w:pPr>
        <w:pStyle w:val="NoSpacing"/>
        <w:rPr>
          <w:rFonts w:ascii="Comic Sans MS" w:hAnsi="Comic Sans MS" w:cs="Arial"/>
          <w:b/>
        </w:rPr>
      </w:pPr>
      <w:r w:rsidRPr="009E1CFB">
        <w:rPr>
          <w:rFonts w:ascii="Comic Sans MS" w:eastAsia="ArialMT" w:hAnsi="Comic Sans MS" w:cs="ArialMT"/>
          <w:b/>
          <w:sz w:val="24"/>
          <w:szCs w:val="24"/>
        </w:rPr>
        <w:t>C)</w:t>
      </w:r>
      <w:r w:rsidRPr="0001382D">
        <w:rPr>
          <w:rFonts w:ascii="Comic Sans MS" w:eastAsia="ArialMT" w:hAnsi="Comic Sans MS" w:cs="ArialMT"/>
        </w:rPr>
        <w:t xml:space="preserve"> 1 ve 3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9E1CFB">
        <w:rPr>
          <w:rFonts w:ascii="Comic Sans MS" w:eastAsia="ArialMT" w:hAnsi="Comic Sans MS" w:cs="ArialMT"/>
          <w:b/>
          <w:sz w:val="24"/>
          <w:szCs w:val="24"/>
        </w:rPr>
        <w:t>D)</w:t>
      </w:r>
      <w:r w:rsidRPr="0001382D">
        <w:rPr>
          <w:rFonts w:ascii="Comic Sans MS" w:eastAsia="ArialMT" w:hAnsi="Comic Sans MS" w:cs="ArialMT"/>
        </w:rPr>
        <w:t xml:space="preserve"> 2 ve 3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12) Aşağıda elektron dağılımları verilen elementlerden hangisi kararlıdır?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A)  </w:t>
      </w:r>
      <w:r w:rsidRPr="009E1CFB">
        <w:rPr>
          <w:rFonts w:ascii="Comic Sans MS" w:hAnsi="Comic Sans MS" w:cs="Arial"/>
          <w:sz w:val="24"/>
          <w:szCs w:val="24"/>
        </w:rPr>
        <w:t>)2</w:t>
      </w:r>
      <w:r w:rsidRPr="009E1CFB"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B)   </w:t>
      </w:r>
      <w:r w:rsidRPr="009E1CFB">
        <w:rPr>
          <w:rFonts w:ascii="Comic Sans MS" w:hAnsi="Comic Sans MS" w:cs="Arial"/>
          <w:sz w:val="24"/>
          <w:szCs w:val="24"/>
        </w:rPr>
        <w:t>)1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 xml:space="preserve">C)  </w:t>
      </w:r>
      <w:r w:rsidRPr="009E1CFB">
        <w:rPr>
          <w:rFonts w:ascii="Comic Sans MS" w:hAnsi="Comic Sans MS" w:cs="Arial"/>
          <w:sz w:val="24"/>
          <w:szCs w:val="24"/>
        </w:rPr>
        <w:t>)2  )5</w:t>
      </w:r>
      <w:r w:rsidRPr="009E1CFB"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</w:r>
      <w:r>
        <w:rPr>
          <w:rFonts w:ascii="Comic Sans MS" w:hAnsi="Comic Sans MS" w:cs="Arial"/>
          <w:b/>
          <w:sz w:val="24"/>
          <w:szCs w:val="24"/>
        </w:rPr>
        <w:tab/>
        <w:t xml:space="preserve">D)   </w:t>
      </w:r>
      <w:r w:rsidRPr="009E1CFB">
        <w:rPr>
          <w:rFonts w:ascii="Comic Sans MS" w:hAnsi="Comic Sans MS" w:cs="Arial"/>
          <w:sz w:val="24"/>
          <w:szCs w:val="24"/>
        </w:rPr>
        <w:t>)2  )8  )2</w:t>
      </w: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sz w:val="24"/>
          <w:szCs w:val="24"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>
        <w:rPr>
          <w:rFonts w:ascii="Comic Sans MS" w:hAnsi="Comic Sans MS" w:cs="Arial"/>
          <w:b/>
          <w:sz w:val="24"/>
          <w:szCs w:val="24"/>
        </w:rPr>
        <w:t xml:space="preserve">13) </w:t>
      </w:r>
      <w:r w:rsidRPr="0066068D">
        <w:rPr>
          <w:rFonts w:ascii="Comic Sans MS" w:hAnsi="Comic Sans MS" w:cs="Arial-BoldMT"/>
          <w:b/>
          <w:bCs/>
        </w:rPr>
        <w:t xml:space="preserve">• </w:t>
      </w:r>
      <w:r w:rsidRPr="0066068D">
        <w:rPr>
          <w:rFonts w:ascii="Comic Sans MS" w:eastAsia="ArialMT" w:hAnsi="Comic Sans MS" w:cs="ArialMT"/>
        </w:rPr>
        <w:t>Sıcaklıkları farklı maddeler arasında aktarılan enerjiye</w:t>
      </w:r>
      <w:r>
        <w:rPr>
          <w:rFonts w:ascii="Comic Sans MS" w:eastAsia="ArialMT" w:hAnsi="Comic Sans MS" w:cs="ArialMT"/>
        </w:rPr>
        <w:t xml:space="preserve"> </w:t>
      </w:r>
      <w:r w:rsidRPr="0066068D">
        <w:rPr>
          <w:rFonts w:ascii="Comic Sans MS" w:eastAsia="ArialMT" w:hAnsi="Comic Sans MS" w:cs="ArialMT"/>
          <w:b/>
        </w:rPr>
        <w:t>(1) - - - -</w:t>
      </w:r>
      <w:r w:rsidRPr="0066068D">
        <w:rPr>
          <w:rFonts w:ascii="Comic Sans MS" w:eastAsia="ArialMT" w:hAnsi="Comic Sans MS" w:cs="ArialMT"/>
        </w:rPr>
        <w:t xml:space="preserve"> denir.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hAnsi="Comic Sans MS" w:cs="Arial-BoldMT"/>
          <w:b/>
          <w:bCs/>
        </w:rPr>
        <w:t xml:space="preserve">• </w:t>
      </w:r>
      <w:r w:rsidRPr="0066068D">
        <w:rPr>
          <w:rFonts w:ascii="Comic Sans MS" w:eastAsia="ArialMT" w:hAnsi="Comic Sans MS" w:cs="ArialMT"/>
        </w:rPr>
        <w:t>Madde taneciklerinin ortalama hareket enerjisinin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</w:rPr>
        <w:t xml:space="preserve">göstergesine </w:t>
      </w:r>
      <w:r w:rsidRPr="0066068D">
        <w:rPr>
          <w:rFonts w:ascii="Comic Sans MS" w:eastAsia="ArialMT" w:hAnsi="Comic Sans MS" w:cs="ArialMT"/>
          <w:b/>
        </w:rPr>
        <w:t>(2)- - - -</w:t>
      </w:r>
      <w:r w:rsidRPr="0066068D">
        <w:rPr>
          <w:rFonts w:ascii="Comic Sans MS" w:eastAsia="ArialMT" w:hAnsi="Comic Sans MS" w:cs="ArialMT"/>
        </w:rPr>
        <w:t xml:space="preserve"> denir.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hAnsi="Comic Sans MS" w:cs="Arial-BoldMT"/>
          <w:b/>
          <w:bCs/>
        </w:rPr>
        <w:t xml:space="preserve">• </w:t>
      </w:r>
      <w:r w:rsidRPr="0066068D">
        <w:rPr>
          <w:rFonts w:ascii="Comic Sans MS" w:eastAsia="ArialMT" w:hAnsi="Comic Sans MS" w:cs="ArialMT"/>
          <w:b/>
        </w:rPr>
        <w:t>(3)- - - -</w:t>
      </w:r>
      <w:r w:rsidRPr="0066068D">
        <w:rPr>
          <w:rFonts w:ascii="Comic Sans MS" w:eastAsia="ArialMT" w:hAnsi="Comic Sans MS" w:cs="ArialMT"/>
        </w:rPr>
        <w:t xml:space="preserve"> termometre ile ölçülür.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hAnsi="Comic Sans MS" w:cs="Arial-BoldMT"/>
          <w:b/>
          <w:bCs/>
        </w:rPr>
        <w:t xml:space="preserve">• </w:t>
      </w:r>
      <w:r w:rsidRPr="0066068D">
        <w:rPr>
          <w:rFonts w:ascii="Comic Sans MS" w:eastAsia="ArialMT" w:hAnsi="Comic Sans MS" w:cs="ArialMT"/>
        </w:rPr>
        <w:t xml:space="preserve">Madde taneciklerinin toplam hareket enerjisine </w:t>
      </w:r>
      <w:r w:rsidRPr="0066068D">
        <w:rPr>
          <w:rFonts w:ascii="Comic Sans MS" w:eastAsia="ArialMT" w:hAnsi="Comic Sans MS" w:cs="ArialMT"/>
          <w:b/>
        </w:rPr>
        <w:t>(4)- -- -</w:t>
      </w:r>
      <w:r w:rsidRPr="0066068D">
        <w:rPr>
          <w:rFonts w:ascii="Comic Sans MS" w:eastAsia="ArialMT" w:hAnsi="Comic Sans MS" w:cs="ArialMT"/>
        </w:rPr>
        <w:t xml:space="preserve"> denir.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</w:rPr>
        <w:t>Yukarıdaki cümleler ısı ve sıcaklık kavramları kullanılarak</w:t>
      </w:r>
      <w:r>
        <w:rPr>
          <w:rFonts w:ascii="Comic Sans MS" w:eastAsia="ArialMT" w:hAnsi="Comic Sans MS" w:cs="ArialMT"/>
        </w:rPr>
        <w:t xml:space="preserve"> </w:t>
      </w:r>
      <w:r w:rsidRPr="0066068D">
        <w:rPr>
          <w:rFonts w:ascii="Comic Sans MS" w:eastAsia="ArialMT" w:hAnsi="Comic Sans MS" w:cs="ArialMT"/>
        </w:rPr>
        <w:t>doldurulacaktır.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66068D">
        <w:rPr>
          <w:rFonts w:ascii="Comic Sans MS" w:hAnsi="Comic Sans MS" w:cs="Arial-BoldMT"/>
          <w:b/>
          <w:bCs/>
        </w:rPr>
        <w:t>Buna göre 1, 2, 3 ve 4 yerine ısı-sıcaklık kavramlarından</w:t>
      </w:r>
      <w:r>
        <w:rPr>
          <w:rFonts w:ascii="Comic Sans MS" w:hAnsi="Comic Sans MS" w:cs="Arial-BoldMT"/>
          <w:b/>
          <w:bCs/>
        </w:rPr>
        <w:t xml:space="preserve"> </w:t>
      </w:r>
      <w:r w:rsidRPr="0066068D">
        <w:rPr>
          <w:rFonts w:ascii="Comic Sans MS" w:hAnsi="Comic Sans MS" w:cs="Arial-BoldMT"/>
          <w:b/>
          <w:bCs/>
        </w:rPr>
        <w:t>hangileri gelmelidir?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tbl>
      <w:tblPr>
        <w:tblW w:w="526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720"/>
        <w:gridCol w:w="2130"/>
        <w:gridCol w:w="2410"/>
      </w:tblGrid>
      <w:tr w:rsidR="00974D35" w:rsidRPr="002A260C" w:rsidTr="0066068D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  <w:u w:val="single"/>
              </w:rPr>
              <w:t>ISI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  <w:u w:val="single"/>
              </w:rPr>
              <w:t>SICAKLIK</w:t>
            </w:r>
          </w:p>
        </w:tc>
      </w:tr>
      <w:tr w:rsidR="00974D35" w:rsidRPr="002A260C" w:rsidTr="0066068D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</w:rPr>
              <w:t>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1 ve 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3 ve 4</w:t>
            </w:r>
          </w:p>
        </w:tc>
      </w:tr>
      <w:tr w:rsidR="00974D35" w:rsidRPr="002A260C" w:rsidTr="0066068D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</w:rPr>
              <w:t>B)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2 ve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1 ve 3</w:t>
            </w:r>
          </w:p>
        </w:tc>
      </w:tr>
      <w:tr w:rsidR="00974D35" w:rsidRPr="002A260C" w:rsidTr="0066068D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</w:rPr>
              <w:t>C)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2 ve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1 ve 4</w:t>
            </w:r>
          </w:p>
        </w:tc>
      </w:tr>
      <w:tr w:rsidR="00974D35" w:rsidRPr="002A260C" w:rsidTr="0066068D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66068D">
              <w:rPr>
                <w:rFonts w:ascii="Comic Sans MS" w:hAnsi="Comic Sans MS"/>
                <w:b/>
                <w:bCs/>
                <w:color w:val="000000"/>
              </w:rPr>
              <w:t>D)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1 ve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66068D" w:rsidRDefault="00974D35" w:rsidP="0066068D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6068D">
              <w:rPr>
                <w:rFonts w:ascii="Comic Sans MS" w:hAnsi="Comic Sans MS"/>
                <w:color w:val="000000"/>
              </w:rPr>
              <w:t>2 ve 3</w:t>
            </w:r>
          </w:p>
        </w:tc>
      </w:tr>
    </w:tbl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>
        <w:rPr>
          <w:rFonts w:ascii="Comic Sans MS" w:hAnsi="Comic Sans MS" w:cs="Arial"/>
          <w:b/>
          <w:sz w:val="24"/>
          <w:szCs w:val="24"/>
        </w:rPr>
        <w:t xml:space="preserve">14) </w:t>
      </w:r>
      <w:r w:rsidRPr="0066068D">
        <w:rPr>
          <w:rFonts w:ascii="Comic Sans MS" w:eastAsia="ArialMT" w:hAnsi="Comic Sans MS" w:cs="ArialMT"/>
        </w:rPr>
        <w:t>Aynı ortamda bulunan ve ilk sıcaklıkları eşit olan sular</w:t>
      </w:r>
      <w:r>
        <w:rPr>
          <w:rFonts w:ascii="Comic Sans MS" w:eastAsia="ArialMT" w:hAnsi="Comic Sans MS" w:cs="ArialMT"/>
        </w:rPr>
        <w:t xml:space="preserve"> </w:t>
      </w:r>
      <w:r w:rsidRPr="0066068D">
        <w:rPr>
          <w:rFonts w:ascii="Comic Sans MS" w:eastAsia="ArialMT" w:hAnsi="Comic Sans MS" w:cs="ArialMT"/>
        </w:rPr>
        <w:t>özdeş ısıtıcılarla ısıtılıyor.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>
        <w:rPr>
          <w:noProof/>
        </w:rPr>
        <w:pict>
          <v:shape id="Resim 25" o:spid="_x0000_s1033" type="#_x0000_t75" style="position:absolute;margin-left:1.2pt;margin-top:10.5pt;width:269.25pt;height:90pt;z-index:-251651072;visibility:visible">
            <v:imagedata r:id="rId15" o:title=""/>
          </v:shape>
        </w:pic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</w:rPr>
        <w:t>Belli bir süre sonra yapılan ölçümde L kabının sıcaklığının</w:t>
      </w:r>
      <w:r>
        <w:rPr>
          <w:rFonts w:ascii="Comic Sans MS" w:eastAsia="ArialMT" w:hAnsi="Comic Sans MS" w:cs="ArialMT"/>
        </w:rPr>
        <w:t xml:space="preserve"> </w:t>
      </w:r>
      <w:r w:rsidRPr="0066068D">
        <w:rPr>
          <w:rFonts w:ascii="Comic Sans MS" w:eastAsia="ArialMT" w:hAnsi="Comic Sans MS" w:cs="ArialMT"/>
        </w:rPr>
        <w:t>en fazla, K kabının sıcaklığının en az olduğu</w:t>
      </w:r>
      <w:r>
        <w:rPr>
          <w:rFonts w:ascii="Comic Sans MS" w:eastAsia="ArialMT" w:hAnsi="Comic Sans MS" w:cs="ArialMT"/>
        </w:rPr>
        <w:t xml:space="preserve"> </w:t>
      </w:r>
      <w:r w:rsidRPr="0066068D">
        <w:rPr>
          <w:rFonts w:ascii="Comic Sans MS" w:eastAsia="ArialMT" w:hAnsi="Comic Sans MS" w:cs="ArialMT"/>
        </w:rPr>
        <w:t>görülüyor.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-BoldMT"/>
          <w:b/>
          <w:bCs/>
        </w:rPr>
      </w:pPr>
      <w:r w:rsidRPr="0066068D">
        <w:rPr>
          <w:rFonts w:ascii="Comic Sans MS" w:eastAsia="ArialMT" w:hAnsi="Comic Sans MS" w:cs="Arial-BoldMT"/>
          <w:b/>
          <w:bCs/>
        </w:rPr>
        <w:t>Buna göre kaplardaki suların kütleleri arasındaki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-BoldMT"/>
          <w:b/>
          <w:bCs/>
        </w:rPr>
      </w:pPr>
      <w:r w:rsidRPr="0066068D">
        <w:rPr>
          <w:rFonts w:ascii="Comic Sans MS" w:eastAsia="ArialMT" w:hAnsi="Comic Sans MS" w:cs="Arial-BoldMT"/>
          <w:b/>
          <w:bCs/>
        </w:rPr>
        <w:t>ilişki aşağıdakilerden hangisi gibi olabilir?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-BoldMT"/>
          <w:b/>
          <w:bCs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  <w:b/>
          <w:sz w:val="24"/>
          <w:szCs w:val="24"/>
        </w:rPr>
        <w:t>A)</w:t>
      </w:r>
      <w:r w:rsidRPr="0066068D">
        <w:rPr>
          <w:rFonts w:ascii="Comic Sans MS" w:eastAsia="ArialMT" w:hAnsi="Comic Sans MS" w:cs="ArialMT"/>
        </w:rPr>
        <w:t xml:space="preserve"> L&gt; M&gt;K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66068D">
        <w:rPr>
          <w:rFonts w:ascii="Comic Sans MS" w:eastAsia="ArialMT" w:hAnsi="Comic Sans MS" w:cs="ArialMT"/>
          <w:b/>
          <w:sz w:val="24"/>
          <w:szCs w:val="24"/>
        </w:rPr>
        <w:t>B)</w:t>
      </w:r>
      <w:r w:rsidRPr="0066068D">
        <w:rPr>
          <w:rFonts w:ascii="Comic Sans MS" w:eastAsia="ArialMT" w:hAnsi="Comic Sans MS" w:cs="ArialMT"/>
        </w:rPr>
        <w:t xml:space="preserve"> K&gt;M&gt;L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  <w:b/>
          <w:sz w:val="24"/>
          <w:szCs w:val="24"/>
        </w:rPr>
        <w:t>C)</w:t>
      </w:r>
      <w:r w:rsidRPr="0066068D">
        <w:rPr>
          <w:rFonts w:ascii="Comic Sans MS" w:eastAsia="ArialMT" w:hAnsi="Comic Sans MS" w:cs="ArialMT"/>
        </w:rPr>
        <w:t xml:space="preserve"> K&gt;L&gt;M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66068D">
        <w:rPr>
          <w:rFonts w:ascii="Comic Sans MS" w:eastAsia="ArialMT" w:hAnsi="Comic Sans MS" w:cs="ArialMT"/>
          <w:b/>
          <w:sz w:val="24"/>
          <w:szCs w:val="24"/>
        </w:rPr>
        <w:t>D)</w:t>
      </w:r>
      <w:r w:rsidRPr="0066068D">
        <w:rPr>
          <w:rFonts w:ascii="Comic Sans MS" w:eastAsia="ArialMT" w:hAnsi="Comic Sans MS" w:cs="ArialMT"/>
        </w:rPr>
        <w:t xml:space="preserve"> M&gt;L&gt;K</w:t>
      </w:r>
    </w:p>
    <w:p w:rsidR="00974D35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  <w:b/>
        </w:rPr>
      </w:pPr>
      <w:r w:rsidRPr="0066068D">
        <w:rPr>
          <w:rFonts w:ascii="Comic Sans MS" w:eastAsia="ArialMT" w:hAnsi="Comic Sans MS" w:cs="ArialMT"/>
          <w:b/>
        </w:rPr>
        <w:t>15)</w:t>
      </w:r>
      <w:r>
        <w:rPr>
          <w:rFonts w:ascii="Comic Sans MS" w:eastAsia="ArialMT" w:hAnsi="Comic Sans MS" w:cs="ArialMT"/>
          <w:b/>
        </w:rPr>
        <w:t xml:space="preserve"> </w:t>
      </w:r>
      <w:r>
        <w:rPr>
          <w:noProof/>
        </w:rPr>
        <w:pict>
          <v:shape id="Resim 26" o:spid="_x0000_s1034" type="#_x0000_t75" style="position:absolute;margin-left:23.7pt;margin-top:-.15pt;width:200.25pt;height:85.5pt;z-index:-251650048;visibility:visible;mso-position-horizontal-relative:text;mso-position-vertical-relative:text">
            <v:imagedata r:id="rId16" o:title=""/>
          </v:shape>
        </w:pic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Default="00974D35" w:rsidP="00DE4822">
      <w:pPr>
        <w:pStyle w:val="NoSpacing"/>
        <w:rPr>
          <w:rFonts w:ascii="Comic Sans MS" w:hAnsi="Comic Sans MS" w:cs="Arial"/>
          <w:b/>
          <w:sz w:val="24"/>
          <w:szCs w:val="24"/>
        </w:rPr>
      </w:pP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66068D">
        <w:rPr>
          <w:rFonts w:ascii="Comic Sans MS" w:hAnsi="Comic Sans MS" w:cs="Arial-BoldMT"/>
          <w:b/>
          <w:bCs/>
        </w:rPr>
        <w:t>Yukarıda verilen birimlerden hangileri öz ısı birimidir?</w:t>
      </w:r>
    </w:p>
    <w:p w:rsidR="00974D35" w:rsidRPr="0066068D" w:rsidRDefault="00974D35" w:rsidP="0066068D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  <w:b/>
          <w:sz w:val="24"/>
          <w:szCs w:val="24"/>
        </w:rPr>
        <w:t>A)</w:t>
      </w:r>
      <w:r w:rsidRPr="0066068D">
        <w:rPr>
          <w:rFonts w:ascii="Comic Sans MS" w:eastAsia="ArialMT" w:hAnsi="Comic Sans MS" w:cs="ArialMT"/>
        </w:rPr>
        <w:t xml:space="preserve"> 1 ve 2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66068D">
        <w:rPr>
          <w:rFonts w:ascii="Comic Sans MS" w:eastAsia="ArialMT" w:hAnsi="Comic Sans MS" w:cs="ArialMT"/>
          <w:b/>
          <w:sz w:val="24"/>
          <w:szCs w:val="24"/>
        </w:rPr>
        <w:t>B)</w:t>
      </w:r>
      <w:r w:rsidRPr="0066068D">
        <w:rPr>
          <w:rFonts w:ascii="Comic Sans MS" w:eastAsia="ArialMT" w:hAnsi="Comic Sans MS" w:cs="ArialMT"/>
        </w:rPr>
        <w:t xml:space="preserve"> 2 ve 3</w:t>
      </w:r>
    </w:p>
    <w:p w:rsidR="00974D35" w:rsidRDefault="00974D35" w:rsidP="0066068D">
      <w:pPr>
        <w:pStyle w:val="NoSpacing"/>
        <w:rPr>
          <w:rFonts w:ascii="Comic Sans MS" w:eastAsia="ArialMT" w:hAnsi="Comic Sans MS" w:cs="ArialMT"/>
        </w:rPr>
      </w:pPr>
      <w:r w:rsidRPr="0066068D">
        <w:rPr>
          <w:rFonts w:ascii="Comic Sans MS" w:eastAsia="ArialMT" w:hAnsi="Comic Sans MS" w:cs="ArialMT"/>
          <w:b/>
          <w:sz w:val="24"/>
          <w:szCs w:val="24"/>
        </w:rPr>
        <w:t>C)</w:t>
      </w:r>
      <w:r w:rsidRPr="0066068D">
        <w:rPr>
          <w:rFonts w:ascii="Comic Sans MS" w:eastAsia="ArialMT" w:hAnsi="Comic Sans MS" w:cs="ArialMT"/>
        </w:rPr>
        <w:t xml:space="preserve"> 2 ve 4 </w:t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>
        <w:rPr>
          <w:rFonts w:ascii="Comic Sans MS" w:eastAsia="ArialMT" w:hAnsi="Comic Sans MS" w:cs="ArialMT"/>
        </w:rPr>
        <w:tab/>
      </w:r>
      <w:r w:rsidRPr="0066068D">
        <w:rPr>
          <w:rFonts w:ascii="Comic Sans MS" w:eastAsia="ArialMT" w:hAnsi="Comic Sans MS" w:cs="ArialMT"/>
          <w:b/>
          <w:sz w:val="24"/>
          <w:szCs w:val="24"/>
        </w:rPr>
        <w:t>D)</w:t>
      </w:r>
      <w:r w:rsidRPr="0066068D">
        <w:rPr>
          <w:rFonts w:ascii="Comic Sans MS" w:eastAsia="ArialMT" w:hAnsi="Comic Sans MS" w:cs="ArialMT"/>
        </w:rPr>
        <w:t xml:space="preserve"> 1 ve 4</w:t>
      </w:r>
    </w:p>
    <w:p w:rsidR="00974D35" w:rsidRDefault="00974D35" w:rsidP="0066068D">
      <w:pPr>
        <w:pStyle w:val="NoSpacing"/>
        <w:rPr>
          <w:rFonts w:ascii="Comic Sans MS" w:eastAsia="ArialMT" w:hAnsi="Comic Sans MS" w:cs="ArialMT"/>
        </w:rPr>
      </w:pPr>
    </w:p>
    <w:p w:rsidR="00974D35" w:rsidRDefault="00974D35" w:rsidP="0066068D">
      <w:pPr>
        <w:pStyle w:val="NoSpacing"/>
        <w:rPr>
          <w:rFonts w:ascii="Comic Sans MS" w:eastAsia="ArialMT" w:hAnsi="Comic Sans MS" w:cs="ArialMT"/>
        </w:rPr>
      </w:pPr>
    </w:p>
    <w:p w:rsidR="00974D35" w:rsidRPr="00161F78" w:rsidRDefault="00974D35" w:rsidP="00161F78">
      <w:pPr>
        <w:pStyle w:val="Default"/>
        <w:rPr>
          <w:rFonts w:ascii="Comic Sans MS" w:hAnsi="Comic Sans MS"/>
          <w:sz w:val="22"/>
          <w:szCs w:val="22"/>
        </w:rPr>
      </w:pPr>
      <w:r w:rsidRPr="00633AE0">
        <w:rPr>
          <w:rFonts w:ascii="Comic Sans MS" w:eastAsia="ArialMT" w:hAnsi="Comic Sans MS" w:cs="ArialMT"/>
          <w:b/>
        </w:rPr>
        <w:t>16)</w:t>
      </w:r>
      <w:r>
        <w:rPr>
          <w:rFonts w:ascii="Comic Sans MS" w:eastAsia="ArialMT" w:hAnsi="Comic Sans MS" w:cs="ArialMT"/>
          <w:b/>
        </w:rPr>
        <w:t xml:space="preserve"> </w:t>
      </w:r>
      <w:r w:rsidRPr="00161F78">
        <w:rPr>
          <w:rFonts w:ascii="Comic Sans MS" w:hAnsi="Comic Sans MS"/>
          <w:sz w:val="22"/>
          <w:szCs w:val="22"/>
        </w:rPr>
        <w:t xml:space="preserve">Tabloda verilen maddeler eşit kütlelerde alınarak özdeş ısıtıcılarla eşit süre ısıtılıyor. </w:t>
      </w:r>
    </w:p>
    <w:p w:rsidR="00974D35" w:rsidRPr="00161F78" w:rsidRDefault="00974D35" w:rsidP="0066068D">
      <w:pPr>
        <w:pStyle w:val="NoSpacing"/>
        <w:rPr>
          <w:rFonts w:ascii="Comic Sans MS" w:eastAsia="ArialMT" w:hAnsi="Comic Sans MS" w:cs="ArialMT"/>
          <w:b/>
        </w:rPr>
      </w:pPr>
      <w:r>
        <w:rPr>
          <w:noProof/>
        </w:rPr>
        <w:pict>
          <v:shape id="_x0000_s1035" type="#_x0000_t75" style="position:absolute;margin-left:-3.65pt;margin-top:5.25pt;width:269.25pt;height:102.75pt;z-index:-251649024;visibility:visible">
            <v:imagedata r:id="rId17" o:title=""/>
          </v:shape>
        </w:pict>
      </w: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Pr="00161F78" w:rsidRDefault="00974D35" w:rsidP="0066068D">
      <w:pPr>
        <w:pStyle w:val="NoSpacing"/>
        <w:rPr>
          <w:rFonts w:ascii="Comic Sans MS" w:hAnsi="Comic Sans MS" w:cs="Arial"/>
          <w:b/>
        </w:rPr>
      </w:pPr>
    </w:p>
    <w:p w:rsidR="00974D35" w:rsidRDefault="00974D35" w:rsidP="00161F78">
      <w:pPr>
        <w:pStyle w:val="Default"/>
        <w:spacing w:before="220" w:after="220" w:line="201" w:lineRule="atLeast"/>
        <w:ind w:left="420"/>
        <w:rPr>
          <w:rFonts w:ascii="Comic Sans MS" w:hAnsi="Comic Sans MS"/>
          <w:b/>
          <w:bCs/>
          <w:sz w:val="22"/>
          <w:szCs w:val="22"/>
        </w:rPr>
      </w:pPr>
      <w:r w:rsidRPr="00161F78">
        <w:rPr>
          <w:rFonts w:ascii="Comic Sans MS" w:hAnsi="Comic Sans MS"/>
          <w:b/>
          <w:bCs/>
          <w:sz w:val="22"/>
          <w:szCs w:val="22"/>
        </w:rPr>
        <w:t xml:space="preserve">Bu tablodaki bilgilere bakarak zeytinyağının son sıcaklığı kaç </w:t>
      </w:r>
      <w:r w:rsidRPr="00161F78">
        <w:rPr>
          <w:rFonts w:ascii="Comic Sans MS" w:hAnsi="Comic Sans MS"/>
          <w:sz w:val="22"/>
          <w:szCs w:val="22"/>
        </w:rPr>
        <w:t>°</w:t>
      </w:r>
      <w:r w:rsidRPr="00161F78">
        <w:rPr>
          <w:rFonts w:ascii="Comic Sans MS" w:hAnsi="Comic Sans MS"/>
          <w:b/>
          <w:bCs/>
          <w:sz w:val="22"/>
          <w:szCs w:val="22"/>
        </w:rPr>
        <w:t xml:space="preserve">C olabilir? </w:t>
      </w:r>
    </w:p>
    <w:p w:rsidR="00974D35" w:rsidRPr="00161F78" w:rsidRDefault="00974D35" w:rsidP="00161F78">
      <w:pPr>
        <w:pStyle w:val="Default"/>
        <w:spacing w:before="220" w:after="220" w:line="201" w:lineRule="atLeast"/>
        <w:ind w:left="420" w:hanging="42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161F78">
        <w:rPr>
          <w:rFonts w:ascii="Comic Sans MS" w:hAnsi="Comic Sans MS"/>
          <w:b/>
          <w:sz w:val="22"/>
          <w:szCs w:val="22"/>
        </w:rPr>
        <w:t>A)</w:t>
      </w:r>
      <w:r w:rsidRPr="00161F78">
        <w:rPr>
          <w:rFonts w:ascii="Comic Sans MS" w:hAnsi="Comic Sans MS"/>
          <w:sz w:val="22"/>
          <w:szCs w:val="22"/>
        </w:rPr>
        <w:t xml:space="preserve"> 22 °C </w:t>
      </w:r>
      <w:r>
        <w:rPr>
          <w:rFonts w:ascii="Comic Sans MS" w:hAnsi="Comic Sans MS"/>
          <w:sz w:val="22"/>
          <w:szCs w:val="22"/>
        </w:rPr>
        <w:tab/>
        <w:t xml:space="preserve">     </w:t>
      </w:r>
      <w:r w:rsidRPr="00161F78">
        <w:rPr>
          <w:rFonts w:ascii="Comic Sans MS" w:hAnsi="Comic Sans MS"/>
          <w:b/>
          <w:sz w:val="22"/>
          <w:szCs w:val="22"/>
        </w:rPr>
        <w:t>B)</w:t>
      </w:r>
      <w:r w:rsidRPr="00161F78">
        <w:rPr>
          <w:rFonts w:ascii="Comic Sans MS" w:hAnsi="Comic Sans MS"/>
          <w:sz w:val="22"/>
          <w:szCs w:val="22"/>
        </w:rPr>
        <w:t xml:space="preserve"> 23 °C</w:t>
      </w:r>
      <w:r>
        <w:rPr>
          <w:rFonts w:ascii="Comic Sans MS" w:hAnsi="Comic Sans MS"/>
          <w:sz w:val="22"/>
          <w:szCs w:val="22"/>
        </w:rPr>
        <w:t xml:space="preserve">       </w:t>
      </w:r>
      <w:r w:rsidRPr="00161F78">
        <w:rPr>
          <w:rFonts w:ascii="Comic Sans MS" w:hAnsi="Comic Sans MS"/>
          <w:b/>
          <w:sz w:val="22"/>
          <w:szCs w:val="22"/>
        </w:rPr>
        <w:t>C)</w:t>
      </w:r>
      <w:r w:rsidRPr="00161F78">
        <w:rPr>
          <w:rFonts w:ascii="Comic Sans MS" w:hAnsi="Comic Sans MS"/>
          <w:sz w:val="22"/>
          <w:szCs w:val="22"/>
        </w:rPr>
        <w:t xml:space="preserve"> 34 °C</w:t>
      </w:r>
      <w:r>
        <w:rPr>
          <w:rFonts w:ascii="Comic Sans MS" w:hAnsi="Comic Sans MS"/>
          <w:sz w:val="22"/>
          <w:szCs w:val="22"/>
        </w:rPr>
        <w:t xml:space="preserve">  </w:t>
      </w:r>
      <w:r w:rsidRPr="00161F7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</w:t>
      </w:r>
      <w:r w:rsidRPr="00161F78">
        <w:rPr>
          <w:rFonts w:ascii="Comic Sans MS" w:hAnsi="Comic Sans MS"/>
          <w:b/>
          <w:sz w:val="22"/>
          <w:szCs w:val="22"/>
        </w:rPr>
        <w:t>D)</w:t>
      </w:r>
      <w:r w:rsidRPr="00161F78">
        <w:rPr>
          <w:rFonts w:ascii="Comic Sans MS" w:hAnsi="Comic Sans MS"/>
          <w:sz w:val="22"/>
          <w:szCs w:val="22"/>
        </w:rPr>
        <w:t xml:space="preserve"> 45 °C</w:t>
      </w:r>
    </w:p>
    <w:p w:rsidR="00974D35" w:rsidRDefault="00974D35" w:rsidP="00161F78">
      <w:pPr>
        <w:pStyle w:val="Default"/>
        <w:rPr>
          <w:rFonts w:ascii="Comic Sans MS" w:hAnsi="Comic Sans MS"/>
          <w:sz w:val="22"/>
          <w:szCs w:val="22"/>
        </w:rPr>
      </w:pPr>
      <w:r w:rsidRPr="00161F78">
        <w:rPr>
          <w:rFonts w:ascii="Comic Sans MS" w:hAnsi="Comic Sans MS"/>
          <w:b/>
        </w:rPr>
        <w:t>17)</w:t>
      </w:r>
      <w:r>
        <w:rPr>
          <w:rFonts w:ascii="Comic Sans MS" w:hAnsi="Comic Sans MS"/>
          <w:b/>
        </w:rPr>
        <w:t xml:space="preserve"> </w:t>
      </w:r>
      <w:r w:rsidRPr="00161F78">
        <w:rPr>
          <w:rFonts w:ascii="Comic Sans MS" w:hAnsi="Comic Sans MS"/>
          <w:sz w:val="22"/>
          <w:szCs w:val="22"/>
        </w:rPr>
        <w:t xml:space="preserve">Öz ısısı ile ilgili olarak, tabloda verilen bilgilere göre doğru olanlar için </w:t>
      </w:r>
      <w:r w:rsidRPr="00161F78">
        <w:rPr>
          <w:rFonts w:ascii="Comic Sans MS" w:hAnsi="Comic Sans MS"/>
          <w:b/>
          <w:sz w:val="22"/>
          <w:szCs w:val="22"/>
        </w:rPr>
        <w:t>“D”,</w:t>
      </w:r>
      <w:r w:rsidRPr="00161F78">
        <w:rPr>
          <w:rFonts w:ascii="Comic Sans MS" w:hAnsi="Comic Sans MS"/>
          <w:sz w:val="22"/>
          <w:szCs w:val="22"/>
        </w:rPr>
        <w:t xml:space="preserve"> yanlış olanlar için </w:t>
      </w:r>
      <w:r w:rsidRPr="00161F78">
        <w:rPr>
          <w:rFonts w:ascii="Comic Sans MS" w:hAnsi="Comic Sans MS"/>
          <w:b/>
          <w:sz w:val="22"/>
          <w:szCs w:val="22"/>
        </w:rPr>
        <w:t>“Y”</w:t>
      </w:r>
      <w:r w:rsidRPr="00161F78">
        <w:rPr>
          <w:rFonts w:ascii="Comic Sans MS" w:hAnsi="Comic Sans MS"/>
          <w:sz w:val="22"/>
          <w:szCs w:val="22"/>
        </w:rPr>
        <w:t xml:space="preserve"> ifadesi kul</w:t>
      </w:r>
      <w:r w:rsidRPr="00161F78">
        <w:rPr>
          <w:rFonts w:ascii="Comic Sans MS" w:hAnsi="Comic Sans MS"/>
          <w:sz w:val="22"/>
          <w:szCs w:val="22"/>
        </w:rPr>
        <w:softHyphen/>
        <w:t xml:space="preserve">lanılacaktır. </w:t>
      </w:r>
    </w:p>
    <w:p w:rsidR="00974D35" w:rsidRDefault="00974D35" w:rsidP="00161F78">
      <w:pPr>
        <w:pStyle w:val="Default"/>
        <w:rPr>
          <w:rFonts w:ascii="Comic Sans MS" w:hAnsi="Comic Sans MS"/>
          <w:sz w:val="22"/>
          <w:szCs w:val="22"/>
        </w:rPr>
      </w:pPr>
    </w:p>
    <w:tbl>
      <w:tblPr>
        <w:tblW w:w="526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4835"/>
        <w:gridCol w:w="425"/>
      </w:tblGrid>
      <w:tr w:rsidR="00974D35" w:rsidRPr="002A260C" w:rsidTr="00FC5243">
        <w:trPr>
          <w:trHeight w:val="307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Cs/>
                <w:color w:val="000000"/>
              </w:rPr>
            </w:pPr>
            <w:r w:rsidRPr="00161F78">
              <w:rPr>
                <w:rFonts w:ascii="Comic Sans MS" w:hAnsi="Comic Sans MS"/>
                <w:bCs/>
                <w:color w:val="000000"/>
              </w:rPr>
              <w:t>Öz ısı maddeler için ayırt edici bir özelliktir.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 </w:t>
            </w: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Cs/>
                <w:color w:val="000000"/>
              </w:rPr>
            </w:pPr>
            <w:r w:rsidRPr="00161F78">
              <w:rPr>
                <w:rFonts w:ascii="Comic Sans MS" w:hAnsi="Comic Sans MS"/>
                <w:bCs/>
                <w:color w:val="000000"/>
              </w:rPr>
              <w:t>Öz ısısı büyük olan maddeler daha çabuk ısınır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 </w:t>
            </w: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Cs/>
                <w:color w:val="000000"/>
              </w:rPr>
            </w:pPr>
            <w:r w:rsidRPr="00161F78">
              <w:rPr>
                <w:rFonts w:ascii="Comic Sans MS" w:hAnsi="Comic Sans MS"/>
                <w:bCs/>
                <w:color w:val="000000"/>
              </w:rPr>
              <w:t>Öz ısısı küçük olan maddeler soğuduğunda çevresine daha az ısı verir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 </w:t>
            </w: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</w:p>
        </w:tc>
      </w:tr>
      <w:tr w:rsidR="00974D35" w:rsidRPr="002A260C" w:rsidTr="00FC5243">
        <w:trPr>
          <w:trHeight w:val="307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</w:p>
        </w:tc>
      </w:tr>
    </w:tbl>
    <w:p w:rsidR="00974D35" w:rsidRDefault="00974D35" w:rsidP="00161F78">
      <w:pPr>
        <w:pStyle w:val="Default"/>
        <w:rPr>
          <w:rFonts w:ascii="Comic Sans MS" w:hAnsi="Comic Sans MS"/>
          <w:sz w:val="22"/>
          <w:szCs w:val="22"/>
        </w:rPr>
      </w:pPr>
    </w:p>
    <w:p w:rsidR="00974D35" w:rsidRDefault="00974D35" w:rsidP="00161F78">
      <w:pPr>
        <w:pStyle w:val="Default"/>
        <w:rPr>
          <w:rFonts w:ascii="Comic Sans MS" w:hAnsi="Comic Sans MS"/>
          <w:b/>
          <w:bCs/>
          <w:sz w:val="20"/>
          <w:szCs w:val="20"/>
        </w:rPr>
      </w:pPr>
      <w:r w:rsidRPr="00161F78">
        <w:rPr>
          <w:rFonts w:ascii="Comic Sans MS" w:hAnsi="Comic Sans MS"/>
          <w:b/>
          <w:bCs/>
          <w:sz w:val="20"/>
          <w:szCs w:val="20"/>
        </w:rPr>
        <w:t>Buna göre tablo aşağı</w:t>
      </w:r>
      <w:r>
        <w:rPr>
          <w:rFonts w:ascii="Comic Sans MS" w:hAnsi="Comic Sans MS"/>
          <w:b/>
          <w:bCs/>
          <w:sz w:val="20"/>
          <w:szCs w:val="20"/>
        </w:rPr>
        <w:t>dakilerden hangisi gibi dol</w:t>
      </w:r>
      <w:r w:rsidRPr="00161F78">
        <w:rPr>
          <w:rFonts w:ascii="Comic Sans MS" w:hAnsi="Comic Sans MS"/>
          <w:b/>
          <w:bCs/>
          <w:sz w:val="20"/>
          <w:szCs w:val="20"/>
        </w:rPr>
        <w:t>durulmalıdır?</w:t>
      </w:r>
    </w:p>
    <w:p w:rsidR="00974D35" w:rsidRPr="00161F78" w:rsidRDefault="00974D35" w:rsidP="00161F78">
      <w:pPr>
        <w:pStyle w:val="Default"/>
        <w:rPr>
          <w:rFonts w:ascii="Comic Sans MS" w:hAnsi="Comic Sans MS"/>
          <w:sz w:val="22"/>
          <w:szCs w:val="22"/>
        </w:rPr>
      </w:pPr>
    </w:p>
    <w:tbl>
      <w:tblPr>
        <w:tblW w:w="524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500"/>
        <w:gridCol w:w="600"/>
        <w:gridCol w:w="280"/>
        <w:gridCol w:w="500"/>
        <w:gridCol w:w="600"/>
        <w:gridCol w:w="280"/>
        <w:gridCol w:w="500"/>
        <w:gridCol w:w="600"/>
        <w:gridCol w:w="280"/>
        <w:gridCol w:w="500"/>
        <w:gridCol w:w="600"/>
      </w:tblGrid>
      <w:tr w:rsidR="00974D35" w:rsidRPr="002A260C" w:rsidTr="00161F7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161F78">
              <w:rPr>
                <w:rFonts w:ascii="Comic Sans MS" w:hAnsi="Comic Sans MS"/>
                <w:b/>
                <w:bCs/>
                <w:color w:val="000000"/>
              </w:rPr>
              <w:t>A)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161F78">
              <w:rPr>
                <w:rFonts w:ascii="Comic Sans MS" w:hAnsi="Comic Sans MS"/>
                <w:b/>
                <w:bCs/>
                <w:color w:val="000000"/>
              </w:rPr>
              <w:t>B)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161F78">
              <w:rPr>
                <w:rFonts w:ascii="Comic Sans MS" w:hAnsi="Comic Sans MS"/>
                <w:b/>
                <w:bCs/>
                <w:color w:val="000000"/>
              </w:rPr>
              <w:t>C)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161F78">
              <w:rPr>
                <w:rFonts w:ascii="Comic Sans MS" w:hAnsi="Comic Sans MS"/>
                <w:b/>
                <w:bCs/>
                <w:color w:val="000000"/>
              </w:rPr>
              <w:t>D)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</w:tr>
      <w:tr w:rsidR="00974D35" w:rsidRPr="002A260C" w:rsidTr="00161F7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Y</w:t>
            </w:r>
          </w:p>
        </w:tc>
      </w:tr>
      <w:tr w:rsidR="00974D35" w:rsidRPr="002A260C" w:rsidTr="00161F78">
        <w:trPr>
          <w:trHeight w:val="3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Y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161F78" w:rsidRDefault="00974D35" w:rsidP="00161F78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161F78">
              <w:rPr>
                <w:rFonts w:ascii="Comic Sans MS" w:hAnsi="Comic Sans MS"/>
                <w:color w:val="000000"/>
              </w:rPr>
              <w:t>Y</w:t>
            </w:r>
          </w:p>
        </w:tc>
      </w:tr>
    </w:tbl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FC5243" w:rsidRDefault="00974D35" w:rsidP="00161F7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6" type="#_x0000_t75" style="position:absolute;margin-left:1.6pt;margin-top:32.4pt;width:234.75pt;height:72.75pt;z-index:-251648000;visibility:visible">
            <v:imagedata r:id="rId18" o:title=""/>
          </v:shape>
        </w:pict>
      </w:r>
      <w:r>
        <w:rPr>
          <w:rFonts w:ascii="Comic Sans MS" w:hAnsi="Comic Sans MS"/>
          <w:b/>
          <w:sz w:val="24"/>
          <w:szCs w:val="24"/>
        </w:rPr>
        <w:t xml:space="preserve">18) </w:t>
      </w:r>
      <w:r w:rsidRPr="00FC5243">
        <w:rPr>
          <w:rFonts w:ascii="Comic Sans MS" w:hAnsi="Comic Sans MS"/>
        </w:rPr>
        <w:t>Periyodik tabloda bazı elementlerin yerleri gösterilmiştir.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FC5243" w:rsidRDefault="00974D35" w:rsidP="00161F78">
      <w:pPr>
        <w:pStyle w:val="NoSpacing"/>
        <w:rPr>
          <w:rFonts w:ascii="Comic Sans MS" w:hAnsi="Comic Sans MS"/>
        </w:rPr>
      </w:pPr>
      <w:r w:rsidRPr="00FC5243">
        <w:rPr>
          <w:rFonts w:ascii="Comic Sans MS" w:hAnsi="Comic Sans MS"/>
        </w:rPr>
        <w:t>Bu elementlerden birine ait özellikler aşağıdaki tabloda verilmiştir?</w:t>
      </w:r>
    </w:p>
    <w:tbl>
      <w:tblPr>
        <w:tblW w:w="476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2640"/>
        <w:gridCol w:w="1180"/>
        <w:gridCol w:w="940"/>
      </w:tblGrid>
      <w:tr w:rsidR="00974D35" w:rsidRPr="002A260C" w:rsidTr="00FC5243">
        <w:trPr>
          <w:trHeight w:val="36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FC5243">
              <w:rPr>
                <w:rFonts w:ascii="Comic Sans MS" w:hAnsi="Comic Sans MS"/>
                <w:b/>
                <w:bCs/>
                <w:color w:val="000000"/>
              </w:rPr>
              <w:t>EVET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FC5243">
              <w:rPr>
                <w:rFonts w:ascii="Comic Sans MS" w:hAnsi="Comic Sans MS"/>
                <w:b/>
                <w:bCs/>
                <w:color w:val="000000"/>
              </w:rPr>
              <w:t>HAYIR</w:t>
            </w:r>
          </w:p>
        </w:tc>
      </w:tr>
      <w:tr w:rsidR="00974D35" w:rsidRPr="002A260C" w:rsidTr="00FC5243">
        <w:trPr>
          <w:trHeight w:val="36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FC5243">
              <w:rPr>
                <w:rFonts w:ascii="Comic Sans MS" w:hAnsi="Comic Sans MS"/>
                <w:b/>
                <w:bCs/>
                <w:color w:val="000000"/>
              </w:rPr>
              <w:t>Mat görünümlü mü?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√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FC5243">
              <w:rPr>
                <w:rFonts w:ascii="Comic Sans MS" w:hAnsi="Comic Sans MS"/>
                <w:color w:val="000000"/>
              </w:rPr>
              <w:t> </w:t>
            </w:r>
          </w:p>
        </w:tc>
      </w:tr>
      <w:tr w:rsidR="00974D35" w:rsidRPr="002A260C" w:rsidTr="00FC5243">
        <w:trPr>
          <w:trHeight w:val="72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FC5243">
              <w:rPr>
                <w:rFonts w:ascii="Comic Sans MS" w:hAnsi="Comic Sans MS"/>
                <w:b/>
                <w:bCs/>
                <w:color w:val="000000"/>
              </w:rPr>
              <w:t>Tel ve levha haline getirilebilir mi?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FC524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√</w:t>
            </w:r>
            <w:r w:rsidRPr="00FC5243">
              <w:rPr>
                <w:rFonts w:ascii="Comic Sans MS" w:hAnsi="Comic Sans MS"/>
                <w:color w:val="000000"/>
              </w:rPr>
              <w:t> </w:t>
            </w:r>
          </w:p>
        </w:tc>
      </w:tr>
      <w:tr w:rsidR="00974D35" w:rsidRPr="002A260C" w:rsidTr="00FC5243">
        <w:trPr>
          <w:trHeight w:val="36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FC5243">
              <w:rPr>
                <w:rFonts w:ascii="Comic Sans MS" w:hAnsi="Comic Sans MS"/>
                <w:b/>
                <w:bCs/>
                <w:color w:val="000000"/>
              </w:rPr>
              <w:t>Halojen mi?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FC5243">
              <w:rPr>
                <w:rFonts w:ascii="Comic Sans MS" w:hAnsi="Comic Sans MS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FC5243" w:rsidRDefault="00974D35" w:rsidP="00FC5243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√</w:t>
            </w:r>
            <w:r w:rsidRPr="00FC5243">
              <w:rPr>
                <w:rFonts w:ascii="Comic Sans MS" w:hAnsi="Comic Sans MS"/>
                <w:color w:val="000000"/>
              </w:rPr>
              <w:t> </w:t>
            </w:r>
          </w:p>
        </w:tc>
      </w:tr>
    </w:tbl>
    <w:p w:rsidR="00974D35" w:rsidRPr="00FC5243" w:rsidRDefault="00974D35" w:rsidP="00161F78">
      <w:pPr>
        <w:pStyle w:val="NoSpacing"/>
        <w:rPr>
          <w:rFonts w:ascii="Comic Sans MS" w:hAnsi="Comic Sans MS"/>
        </w:rPr>
      </w:pPr>
      <w:r w:rsidRPr="00FC5243">
        <w:rPr>
          <w:rFonts w:ascii="Comic Sans MS" w:hAnsi="Comic Sans MS"/>
        </w:rPr>
        <w:t>Yukarıda özellikleri verilen element hangisidir?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Ca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B) S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C) F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D) Al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>19)</w:t>
      </w:r>
      <w:r w:rsidRPr="001B4DD9">
        <w:rPr>
          <w:rFonts w:ascii="Comic Sans MS" w:hAnsi="Comic Sans MS"/>
        </w:rPr>
        <w:t>Şekilde bir kimyasal tepkime denklemi tanecik modeli ile gösterilmiştir.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7" type="#_x0000_t75" style="position:absolute;margin-left:-3.3pt;margin-top:4pt;width:239.25pt;height:81.75pt;z-index:-251646976;visibility:visible">
            <v:imagedata r:id="rId19" o:title=""/>
          </v:shape>
        </w:pic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</w:rPr>
        <w:t>Buna göre "?" yerine çizilecek molekillerin altına aşağıdakilerden hangisi yazılmalıdır?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</w:rPr>
        <w:t>A)</w:t>
      </w:r>
      <w:r w:rsidRPr="001B4DD9">
        <w:rPr>
          <w:rFonts w:ascii="Comic Sans MS" w:hAnsi="Comic Sans MS"/>
        </w:rPr>
        <w:t xml:space="preserve"> CO</w:t>
      </w:r>
      <w:r w:rsidRPr="001B4DD9">
        <w:rPr>
          <w:rFonts w:ascii="Comic Sans MS" w:hAnsi="Comic Sans MS"/>
        </w:rPr>
        <w:tab/>
      </w:r>
      <w:r w:rsidRPr="001B4DD9">
        <w:rPr>
          <w:rFonts w:ascii="Comic Sans MS" w:hAnsi="Comic Sans MS"/>
        </w:rPr>
        <w:tab/>
      </w:r>
      <w:r w:rsidRPr="001B4DD9">
        <w:rPr>
          <w:rFonts w:ascii="Comic Sans MS" w:hAnsi="Comic Sans MS"/>
          <w:b/>
        </w:rPr>
        <w:t>B)</w:t>
      </w:r>
      <w:r w:rsidRPr="001B4DD9">
        <w:rPr>
          <w:rFonts w:ascii="Comic Sans MS" w:hAnsi="Comic Sans MS"/>
        </w:rPr>
        <w:t xml:space="preserve"> 2O</w:t>
      </w:r>
      <w:r w:rsidRPr="001B4DD9">
        <w:rPr>
          <w:rFonts w:ascii="Comic Sans MS" w:hAnsi="Comic Sans MS"/>
          <w:vertAlign w:val="subscript"/>
        </w:rPr>
        <w:t>2</w:t>
      </w:r>
      <w:r w:rsidRPr="001B4DD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</w:t>
      </w:r>
      <w:r w:rsidRPr="001B4DD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4</w:t>
      </w:r>
      <w:r w:rsidRPr="001B4DD9">
        <w:rPr>
          <w:rFonts w:ascii="Comic Sans MS" w:hAnsi="Comic Sans MS"/>
        </w:rPr>
        <w:t>O</w:t>
      </w:r>
      <w:r w:rsidRPr="001B4DD9">
        <w:rPr>
          <w:rFonts w:ascii="Comic Sans MS" w:hAnsi="Comic Sans MS"/>
          <w:vertAlign w:val="subscript"/>
        </w:rPr>
        <w:t>2</w:t>
      </w:r>
      <w:r w:rsidRPr="001B4DD9">
        <w:rPr>
          <w:rFonts w:ascii="Comic Sans MS" w:hAnsi="Comic Sans MS"/>
        </w:rPr>
        <w:tab/>
      </w:r>
      <w:r w:rsidRPr="001B4DD9">
        <w:rPr>
          <w:rFonts w:ascii="Comic Sans MS" w:hAnsi="Comic Sans MS"/>
        </w:rPr>
        <w:tab/>
      </w:r>
      <w:r w:rsidRPr="001B4DD9">
        <w:rPr>
          <w:rFonts w:ascii="Comic Sans MS" w:hAnsi="Comic Sans MS"/>
          <w:b/>
        </w:rPr>
        <w:t>D)</w:t>
      </w:r>
      <w:r w:rsidRPr="001B4DD9">
        <w:rPr>
          <w:rFonts w:ascii="Comic Sans MS" w:hAnsi="Comic Sans MS"/>
        </w:rPr>
        <w:t xml:space="preserve"> 4 CO </w:t>
      </w:r>
    </w:p>
    <w:p w:rsidR="00974D35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8" type="#_x0000_t75" style="position:absolute;margin-left:131.7pt;margin-top:35.65pt;width:119.25pt;height:129pt;z-index:251670528;visibility:visible">
            <v:imagedata r:id="rId20" o:title=""/>
            <w10:wrap type="square"/>
          </v:shape>
        </w:pict>
      </w:r>
      <w:r w:rsidRPr="001B4DD9">
        <w:rPr>
          <w:rFonts w:ascii="Comic Sans MS" w:hAnsi="Comic Sans MS"/>
          <w:b/>
          <w:sz w:val="24"/>
          <w:szCs w:val="24"/>
        </w:rPr>
        <w:t>20)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B4DD9">
        <w:rPr>
          <w:rFonts w:ascii="Comic Sans MS" w:hAnsi="Comic Sans MS"/>
        </w:rPr>
        <w:t>Yarısına kadar su dolu bir kabın ağzına balon parçası gerilip,</w:t>
      </w:r>
      <w:r>
        <w:rPr>
          <w:rFonts w:ascii="Comic Sans MS" w:hAnsi="Comic Sans MS"/>
        </w:rPr>
        <w:t xml:space="preserve"> </w:t>
      </w:r>
      <w:r w:rsidRPr="001B4DD9">
        <w:rPr>
          <w:rFonts w:ascii="Comic Sans MS" w:hAnsi="Comic Sans MS"/>
        </w:rPr>
        <w:t>şekildeki gibi bir pipet takılıyor.</w:t>
      </w:r>
    </w:p>
    <w:p w:rsidR="00974D35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</w:rPr>
        <w:t xml:space="preserve">Gergin balon parçasına parmağımızla </w:t>
      </w:r>
      <w:r w:rsidRPr="001B4DD9">
        <w:rPr>
          <w:rFonts w:ascii="Comic Sans MS" w:hAnsi="Comic Sans MS"/>
          <w:b/>
        </w:rPr>
        <w:t>aşağı yönde bir kuvvet uyguladığımızda</w:t>
      </w:r>
      <w:r w:rsidRPr="001B4DD9">
        <w:rPr>
          <w:rFonts w:ascii="Comic Sans MS" w:hAnsi="Comic Sans MS"/>
        </w:rPr>
        <w:t xml:space="preserve"> pipetten dışarı </w:t>
      </w:r>
      <w:r w:rsidRPr="001B4DD9">
        <w:rPr>
          <w:rFonts w:ascii="Comic Sans MS" w:hAnsi="Comic Sans MS"/>
          <w:b/>
        </w:rPr>
        <w:t>suyun çıktığı</w:t>
      </w:r>
      <w:r w:rsidRPr="001B4DD9">
        <w:rPr>
          <w:rFonts w:ascii="Comic Sans MS" w:hAnsi="Comic Sans MS"/>
        </w:rPr>
        <w:t xml:space="preserve"> gözleniyor.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  <w:u w:val="single"/>
        </w:rPr>
        <w:t>Yalnızca bu gözlemden yola çıkarak</w:t>
      </w:r>
      <w:r w:rsidRPr="001B4DD9">
        <w:rPr>
          <w:rFonts w:ascii="Comic Sans MS" w:hAnsi="Comic Sans MS"/>
        </w:rPr>
        <w:t xml:space="preserve"> akışkanların basıncı ile ilgili aşağıdakilerden hangisine ulaşılır?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</w:rPr>
        <w:t>A)</w:t>
      </w:r>
      <w:r w:rsidRPr="001B4DD9">
        <w:rPr>
          <w:rFonts w:ascii="Comic Sans MS" w:hAnsi="Comic Sans MS"/>
        </w:rPr>
        <w:t xml:space="preserve"> Sıvı basıncı sıvı sıcaklığına bağlıdır.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</w:rPr>
        <w:t>B)</w:t>
      </w:r>
      <w:r w:rsidRPr="001B4DD9">
        <w:rPr>
          <w:rFonts w:ascii="Comic Sans MS" w:hAnsi="Comic Sans MS"/>
        </w:rPr>
        <w:t xml:space="preserve"> Basınç sıvının derinliğine bağlıdır.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</w:rPr>
        <w:t>C)</w:t>
      </w:r>
      <w:r w:rsidRPr="001B4DD9">
        <w:rPr>
          <w:rFonts w:ascii="Comic Sans MS" w:hAnsi="Comic Sans MS"/>
        </w:rPr>
        <w:t xml:space="preserve"> Sıvılar ve gazlar basıncı iletir.</w:t>
      </w:r>
    </w:p>
    <w:p w:rsidR="00974D35" w:rsidRDefault="00974D35" w:rsidP="00161F78">
      <w:pPr>
        <w:pStyle w:val="NoSpacing"/>
        <w:rPr>
          <w:rFonts w:ascii="Comic Sans MS" w:hAnsi="Comic Sans MS"/>
        </w:rPr>
      </w:pPr>
      <w:r w:rsidRPr="001B4DD9">
        <w:rPr>
          <w:rFonts w:ascii="Comic Sans MS" w:hAnsi="Comic Sans MS"/>
          <w:b/>
        </w:rPr>
        <w:t>D)</w:t>
      </w:r>
      <w:r w:rsidRPr="001B4DD9">
        <w:rPr>
          <w:rFonts w:ascii="Comic Sans MS" w:hAnsi="Comic Sans MS"/>
        </w:rPr>
        <w:t xml:space="preserve"> Basınç sıvının cinsine bağlıdır.</w:t>
      </w:r>
    </w:p>
    <w:p w:rsidR="00974D35" w:rsidRDefault="00974D35" w:rsidP="00161F78">
      <w:pPr>
        <w:pStyle w:val="NoSpacing"/>
        <w:rPr>
          <w:rFonts w:ascii="Comic Sans MS" w:hAnsi="Comic Sans MS"/>
        </w:rPr>
      </w:pP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  <w:r w:rsidRPr="00450664">
        <w:rPr>
          <w:rFonts w:ascii="Comic Sans MS" w:hAnsi="Comic Sans MS"/>
          <w:b/>
          <w:sz w:val="24"/>
          <w:szCs w:val="24"/>
        </w:rPr>
        <w:t>21)</w:t>
      </w:r>
      <w:r>
        <w:rPr>
          <w:rFonts w:ascii="Comic Sans MS" w:hAnsi="Comic Sans MS"/>
          <w:b/>
        </w:rPr>
        <w:t xml:space="preserve"> </w:t>
      </w:r>
      <w:r w:rsidRPr="001B4DD9">
        <w:rPr>
          <w:rFonts w:ascii="Comic Sans MS" w:hAnsi="Comic Sans MS"/>
        </w:rPr>
        <w:t xml:space="preserve">Sıvı basıncı, sıvının yoğunluğuna ve kaptaki yüksekliğine bağlıdır. </w:t>
      </w:r>
    </w:p>
    <w:p w:rsidR="00974D35" w:rsidRPr="001B4DD9" w:rsidRDefault="00974D35" w:rsidP="00161F78">
      <w:pPr>
        <w:pStyle w:val="NoSpacing"/>
        <w:rPr>
          <w:rFonts w:ascii="Comic Sans MS" w:hAnsi="Comic Sans MS"/>
        </w:rPr>
      </w:pPr>
    </w:p>
    <w:p w:rsidR="00974D35" w:rsidRDefault="00974D35" w:rsidP="00161F78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39" type="#_x0000_t75" style="position:absolute;margin-left:114.45pt;margin-top:.75pt;width:136.5pt;height:74.25pt;z-index:251671552;visibility:visible">
            <v:imagedata r:id="rId21" o:title=""/>
            <w10:wrap type="square"/>
          </v:shape>
        </w:pict>
      </w:r>
      <w:r w:rsidRPr="00450664">
        <w:rPr>
          <w:rFonts w:ascii="Comic Sans MS" w:hAnsi="Comic Sans MS"/>
          <w:b/>
        </w:rPr>
        <w:t>Şekil I</w:t>
      </w:r>
      <w:r w:rsidRPr="001B4DD9">
        <w:rPr>
          <w:rFonts w:ascii="Comic Sans MS" w:hAnsi="Comic Sans MS"/>
        </w:rPr>
        <w:t xml:space="preserve">'deki </w:t>
      </w:r>
      <w:r w:rsidRPr="00450664">
        <w:rPr>
          <w:rFonts w:ascii="Comic Sans MS" w:hAnsi="Comic Sans MS"/>
          <w:b/>
        </w:rPr>
        <w:t xml:space="preserve">özdeş </w:t>
      </w:r>
      <w:r w:rsidRPr="001B4DD9">
        <w:rPr>
          <w:rFonts w:ascii="Comic Sans MS" w:hAnsi="Comic Sans MS"/>
        </w:rPr>
        <w:t xml:space="preserve">bölmelendirilmiş sıvı dolu kabın tabanına uyguladığı basınç </w:t>
      </w:r>
      <w:r w:rsidRPr="00450664">
        <w:rPr>
          <w:rFonts w:ascii="Comic Sans MS" w:hAnsi="Comic Sans MS"/>
          <w:b/>
        </w:rPr>
        <w:t>P</w:t>
      </w:r>
      <w:r w:rsidRPr="001B4DD9">
        <w:rPr>
          <w:rFonts w:ascii="Comic Sans MS" w:hAnsi="Comic Sans MS"/>
        </w:rPr>
        <w:t xml:space="preserve"> ise; </w:t>
      </w:r>
      <w:r w:rsidRPr="00450664">
        <w:rPr>
          <w:rFonts w:ascii="Comic Sans MS" w:hAnsi="Comic Sans MS"/>
          <w:b/>
        </w:rPr>
        <w:t>şekil II</w:t>
      </w:r>
      <w:r w:rsidRPr="001B4DD9">
        <w:rPr>
          <w:rFonts w:ascii="Comic Sans MS" w:hAnsi="Comic Sans MS"/>
        </w:rPr>
        <w:t xml:space="preserve">'deki özdeş bölmelendirilmiş aynı sıvıyla dolu kabın tabanına uyguladığı basınç </w:t>
      </w:r>
      <w:r w:rsidRPr="00450664">
        <w:rPr>
          <w:rFonts w:ascii="Comic Sans MS" w:hAnsi="Comic Sans MS"/>
          <w:b/>
        </w:rPr>
        <w:t>kaç P'dir</w:t>
      </w:r>
      <w:r w:rsidRPr="001B4DD9">
        <w:rPr>
          <w:rFonts w:ascii="Comic Sans MS" w:hAnsi="Comic Sans MS"/>
        </w:rPr>
        <w:t>?</w:t>
      </w:r>
    </w:p>
    <w:p w:rsidR="00974D35" w:rsidRDefault="00974D35" w:rsidP="00161F78">
      <w:pPr>
        <w:pStyle w:val="NoSpacing"/>
        <w:rPr>
          <w:rFonts w:ascii="Comic Sans MS" w:hAnsi="Comic Sans MS"/>
        </w:rPr>
      </w:pPr>
    </w:p>
    <w:p w:rsidR="00974D35" w:rsidRDefault="00974D35" w:rsidP="00161F7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4P</w:t>
      </w:r>
    </w:p>
    <w:p w:rsidR="00974D35" w:rsidRDefault="00974D35" w:rsidP="00161F78">
      <w:pPr>
        <w:pStyle w:val="NoSpacing"/>
        <w:rPr>
          <w:rFonts w:ascii="Comic Sans MS" w:hAnsi="Comic Sans MS"/>
        </w:rPr>
      </w:pPr>
    </w:p>
    <w:p w:rsidR="00974D35" w:rsidRDefault="00974D35" w:rsidP="00450664">
      <w:pPr>
        <w:spacing w:after="0"/>
        <w:rPr>
          <w:rFonts w:ascii="Comic Sans MS" w:hAnsi="Comic Sans MS"/>
          <w:b/>
          <w:sz w:val="21"/>
          <w:szCs w:val="21"/>
        </w:rPr>
      </w:pPr>
      <w:r w:rsidRPr="00450664">
        <w:rPr>
          <w:rFonts w:ascii="Comic Sans MS" w:hAnsi="Comic Sans MS"/>
          <w:b/>
          <w:sz w:val="24"/>
          <w:szCs w:val="24"/>
        </w:rPr>
        <w:t>22)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49C4">
        <w:rPr>
          <w:rFonts w:ascii="Comic Sans MS" w:hAnsi="Comic Sans MS"/>
          <w:b/>
          <w:sz w:val="21"/>
          <w:szCs w:val="21"/>
        </w:rPr>
        <w:t>Katılarda basıncın formülü nedir?</w:t>
      </w: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974D35" w:rsidRDefault="00974D35" w:rsidP="00450664">
      <w:pPr>
        <w:spacing w:after="0"/>
        <w:rPr>
          <w:rFonts w:ascii="Comic Sans MS" w:hAnsi="Comic Sans MS"/>
          <w:b/>
          <w:sz w:val="21"/>
          <w:szCs w:val="21"/>
        </w:rPr>
      </w:pPr>
      <w:r w:rsidRPr="001349C4">
        <w:rPr>
          <w:rFonts w:ascii="Comic Sans MS" w:hAnsi="Comic Sans MS"/>
          <w:b/>
          <w:sz w:val="16"/>
          <w:szCs w:val="16"/>
        </w:rPr>
        <w:t>(/: bölme, x: çarpma)</w:t>
      </w:r>
      <w:r w:rsidRPr="001349C4">
        <w:rPr>
          <w:rFonts w:ascii="Comic Sans MS" w:hAnsi="Comic Sans MS"/>
          <w:b/>
          <w:sz w:val="21"/>
          <w:szCs w:val="21"/>
        </w:rPr>
        <w:br/>
      </w:r>
    </w:p>
    <w:p w:rsidR="00974D35" w:rsidRPr="001349C4" w:rsidRDefault="00974D35" w:rsidP="00450664">
      <w:pPr>
        <w:spacing w:after="0"/>
        <w:rPr>
          <w:rFonts w:ascii="Comic Sans MS" w:hAnsi="Comic Sans MS"/>
          <w:sz w:val="21"/>
          <w:szCs w:val="21"/>
        </w:rPr>
      </w:pPr>
      <w:r w:rsidRPr="001349C4">
        <w:rPr>
          <w:rFonts w:ascii="Comic Sans MS" w:hAnsi="Comic Sans MS"/>
          <w:b/>
          <w:sz w:val="21"/>
          <w:szCs w:val="21"/>
        </w:rPr>
        <w:t xml:space="preserve">A) </w:t>
      </w:r>
      <w:r w:rsidRPr="001349C4">
        <w:rPr>
          <w:rFonts w:ascii="Comic Sans MS" w:hAnsi="Comic Sans MS"/>
          <w:sz w:val="21"/>
          <w:szCs w:val="21"/>
        </w:rPr>
        <w:t>Kuvvet/Yol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 w:rsidRPr="001349C4">
        <w:rPr>
          <w:rFonts w:ascii="Comic Sans MS" w:hAnsi="Comic Sans MS"/>
          <w:b/>
          <w:sz w:val="21"/>
          <w:szCs w:val="21"/>
        </w:rPr>
        <w:t>B)</w:t>
      </w:r>
      <w:r w:rsidRPr="001349C4">
        <w:rPr>
          <w:rFonts w:ascii="Comic Sans MS" w:hAnsi="Comic Sans MS"/>
          <w:sz w:val="21"/>
          <w:szCs w:val="21"/>
        </w:rPr>
        <w:t xml:space="preserve"> YolxZaman</w:t>
      </w:r>
    </w:p>
    <w:p w:rsidR="00974D35" w:rsidRDefault="00974D35" w:rsidP="00450664">
      <w:pPr>
        <w:spacing w:after="0"/>
        <w:rPr>
          <w:rFonts w:ascii="Comic Sans MS" w:hAnsi="Comic Sans MS"/>
          <w:sz w:val="21"/>
          <w:szCs w:val="21"/>
        </w:rPr>
      </w:pPr>
      <w:r w:rsidRPr="001349C4">
        <w:rPr>
          <w:rFonts w:ascii="Comic Sans MS" w:hAnsi="Comic Sans MS"/>
          <w:b/>
          <w:sz w:val="21"/>
          <w:szCs w:val="21"/>
        </w:rPr>
        <w:t>C)</w:t>
      </w:r>
      <w:r w:rsidRPr="001349C4">
        <w:rPr>
          <w:rFonts w:ascii="Comic Sans MS" w:hAnsi="Comic Sans MS"/>
          <w:sz w:val="21"/>
          <w:szCs w:val="21"/>
        </w:rPr>
        <w:t xml:space="preserve"> Kuvvet/Yüzey Alanı</w:t>
      </w:r>
      <w:r>
        <w:rPr>
          <w:rFonts w:ascii="Comic Sans MS" w:hAnsi="Comic Sans MS"/>
          <w:sz w:val="21"/>
          <w:szCs w:val="21"/>
        </w:rPr>
        <w:tab/>
      </w:r>
      <w:r w:rsidRPr="001349C4">
        <w:rPr>
          <w:rFonts w:ascii="Comic Sans MS" w:hAnsi="Comic Sans MS"/>
          <w:b/>
          <w:sz w:val="21"/>
          <w:szCs w:val="21"/>
        </w:rPr>
        <w:t>D)</w:t>
      </w:r>
      <w:r w:rsidRPr="001349C4">
        <w:rPr>
          <w:rFonts w:ascii="Comic Sans MS" w:hAnsi="Comic Sans MS"/>
          <w:sz w:val="21"/>
          <w:szCs w:val="21"/>
        </w:rPr>
        <w:t xml:space="preserve"> YolxYüzey Alanı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23) Mitoz bölünme ile mayoz bölünme arasındaki farkların verildiği aşağıdaki tabloda yanlış olan seçenek hangisidir?</w:t>
      </w:r>
    </w:p>
    <w:tbl>
      <w:tblPr>
        <w:tblW w:w="546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720"/>
        <w:gridCol w:w="2560"/>
        <w:gridCol w:w="2180"/>
      </w:tblGrid>
      <w:tr w:rsidR="00974D35" w:rsidRPr="002A260C" w:rsidTr="00450664">
        <w:trPr>
          <w:trHeight w:val="42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  <w:u w:val="single"/>
              </w:rPr>
              <w:t>MİTOZ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u w:val="single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  <w:u w:val="single"/>
              </w:rPr>
              <w:t>MAYOZ</w:t>
            </w:r>
          </w:p>
        </w:tc>
      </w:tr>
      <w:tr w:rsidR="00974D35" w:rsidRPr="002A260C" w:rsidTr="00450664">
        <w:trPr>
          <w:trHeight w:val="6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</w:rPr>
              <w:t>A)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Bölünme sonucu 2 yeni hicre oluşur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Bölünme sonucu 4 yeni hücre oluşur.</w:t>
            </w:r>
          </w:p>
        </w:tc>
      </w:tr>
      <w:tr w:rsidR="00974D35" w:rsidRPr="002A260C" w:rsidTr="00450664">
        <w:trPr>
          <w:trHeight w:val="184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</w:rPr>
              <w:t>B)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Tek hücrelilerde üremeyi, çok hücrelilerde büyüme, gelişme ve yaraların iyileşmesini sağlar.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Çok hücreli canlılarda üremeyi sağlar.</w:t>
            </w:r>
          </w:p>
        </w:tc>
      </w:tr>
      <w:tr w:rsidR="00974D35" w:rsidRPr="002A260C" w:rsidTr="00450664">
        <w:trPr>
          <w:trHeight w:val="6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</w:rPr>
              <w:t>C)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Kromozom sayısı sabit kalır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Kromozom sayısı yarıya iner</w:t>
            </w:r>
          </w:p>
        </w:tc>
      </w:tr>
      <w:tr w:rsidR="00974D35" w:rsidRPr="002A260C" w:rsidTr="00450664">
        <w:trPr>
          <w:trHeight w:val="6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</w:rPr>
            </w:pPr>
            <w:r w:rsidRPr="00450664">
              <w:rPr>
                <w:rFonts w:ascii="Comic Sans MS" w:hAnsi="Comic Sans MS"/>
                <w:b/>
                <w:bCs/>
                <w:color w:val="000000"/>
              </w:rPr>
              <w:t>D)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Hücre boğumlanarak bölünür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D35" w:rsidRPr="00450664" w:rsidRDefault="00974D35" w:rsidP="00450664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450664">
              <w:rPr>
                <w:rFonts w:ascii="Comic Sans MS" w:hAnsi="Comic Sans MS"/>
                <w:color w:val="000000"/>
              </w:rPr>
              <w:t>Hücre ara lamelle bölünür</w:t>
            </w:r>
          </w:p>
        </w:tc>
      </w:tr>
    </w:tbl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Pr="0007754C" w:rsidRDefault="00974D35" w:rsidP="00161F7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24) </w:t>
      </w:r>
      <w:r w:rsidRPr="0007754C">
        <w:rPr>
          <w:rFonts w:ascii="Comic Sans MS" w:hAnsi="Comic Sans MS"/>
        </w:rPr>
        <w:t xml:space="preserve">Bir DNA molekülünde 10 tane adenin 20 tane Sitozin varsa şeker ve nükleotitin toplamı kaçtır? 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r w:rsidRPr="0007754C">
        <w:rPr>
          <w:rFonts w:ascii="Comic Sans MS" w:hAnsi="Comic Sans MS"/>
        </w:rPr>
        <w:t>20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B) </w:t>
      </w:r>
      <w:r w:rsidRPr="0007754C">
        <w:rPr>
          <w:rFonts w:ascii="Comic Sans MS" w:hAnsi="Comic Sans MS"/>
        </w:rPr>
        <w:t>30</w:t>
      </w:r>
      <w:r w:rsidRPr="0007754C">
        <w:rPr>
          <w:rFonts w:ascii="Comic Sans MS" w:hAnsi="Comic Sans MS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C) </w:t>
      </w:r>
      <w:r w:rsidRPr="0007754C">
        <w:rPr>
          <w:rFonts w:ascii="Comic Sans MS" w:hAnsi="Comic Sans MS"/>
        </w:rPr>
        <w:t>60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D) </w:t>
      </w:r>
      <w:r w:rsidRPr="0007754C">
        <w:rPr>
          <w:rFonts w:ascii="Comic Sans MS" w:hAnsi="Comic Sans MS"/>
        </w:rPr>
        <w:t>120</w:t>
      </w:r>
    </w:p>
    <w:p w:rsidR="00974D35" w:rsidRDefault="00974D35" w:rsidP="00161F78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25) </w:t>
      </w:r>
      <w:r w:rsidRPr="0007754C">
        <w:rPr>
          <w:rFonts w:ascii="Comic Sans MS" w:hAnsi="Comic Sans MS"/>
          <w:sz w:val="24"/>
          <w:szCs w:val="24"/>
        </w:rPr>
        <w:t xml:space="preserve">Aşağıdakilerden hangisi </w:t>
      </w:r>
      <w:r w:rsidRPr="0007754C">
        <w:rPr>
          <w:rFonts w:ascii="Comic Sans MS" w:hAnsi="Comic Sans MS"/>
          <w:b/>
          <w:sz w:val="24"/>
          <w:szCs w:val="24"/>
        </w:rPr>
        <w:t>Gregor Mendel</w:t>
      </w:r>
      <w:r w:rsidRPr="0007754C">
        <w:rPr>
          <w:rFonts w:ascii="Comic Sans MS" w:hAnsi="Comic Sans MS"/>
          <w:sz w:val="24"/>
          <w:szCs w:val="24"/>
        </w:rPr>
        <w:t>'in kalıtım çalışmalarında bezelye bitkisini tercih etme sebeplerinden biri değildir.</w:t>
      </w:r>
    </w:p>
    <w:p w:rsidR="00974D35" w:rsidRDefault="00974D35" w:rsidP="00161F78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161F78">
      <w:pPr>
        <w:pStyle w:val="NoSpacing"/>
        <w:rPr>
          <w:rFonts w:ascii="Comic Sans MS" w:hAnsi="Comic Sans MS"/>
          <w:sz w:val="24"/>
          <w:szCs w:val="24"/>
        </w:rPr>
      </w:pPr>
      <w:r w:rsidRPr="0007754C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Bezelye bitkisinin senede bir kaç defa döl verebilmesi</w:t>
      </w:r>
    </w:p>
    <w:p w:rsidR="00974D35" w:rsidRDefault="00974D35" w:rsidP="001D6622">
      <w:pPr>
        <w:pStyle w:val="NoSpacing"/>
        <w:rPr>
          <w:rFonts w:ascii="Comic Sans MS" w:hAnsi="Comic Sans MS"/>
          <w:sz w:val="24"/>
          <w:szCs w:val="24"/>
        </w:rPr>
      </w:pPr>
      <w:r w:rsidRPr="0007754C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Bahçesinde sadece bezelye bitkisi yetiştiği için</w:t>
      </w:r>
    </w:p>
    <w:p w:rsidR="00974D35" w:rsidRDefault="00974D35" w:rsidP="001D6622">
      <w:pPr>
        <w:pStyle w:val="NoSpacing"/>
        <w:rPr>
          <w:rFonts w:ascii="Comic Sans MS" w:hAnsi="Comic Sans MS"/>
          <w:sz w:val="24"/>
          <w:szCs w:val="24"/>
        </w:rPr>
      </w:pPr>
      <w:r w:rsidRPr="0007754C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Bezelye bitkisinin gözlenebilir özelliğinin çok olması</w:t>
      </w:r>
    </w:p>
    <w:p w:rsidR="00974D35" w:rsidRDefault="00974D35" w:rsidP="00161F78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07754C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Bezelyelerin kendi kendini dölleyebilmesinden dolayı saf karakterler oluşması</w:t>
      </w:r>
    </w:p>
    <w:p w:rsidR="00974D35" w:rsidRDefault="00974D35" w:rsidP="0007754C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974D35" w:rsidRDefault="00974D35" w:rsidP="0007754C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974D35" w:rsidRDefault="00974D35" w:rsidP="0007754C">
      <w:pPr>
        <w:pStyle w:val="NoSpacing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9E0DE5">
        <w:rPr>
          <w:rFonts w:ascii="Comic Sans MS" w:hAnsi="Comic Sans MS"/>
          <w:b/>
          <w:sz w:val="24"/>
          <w:szCs w:val="24"/>
          <w:u w:val="single"/>
        </w:rPr>
        <w:t xml:space="preserve">İNANMAK BAŞARMAK DEMEKTİR. </w:t>
      </w:r>
    </w:p>
    <w:p w:rsidR="00974D35" w:rsidRPr="009E0DE5" w:rsidRDefault="00974D35" w:rsidP="0007754C">
      <w:pPr>
        <w:pStyle w:val="NoSpacing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9E0DE5">
        <w:rPr>
          <w:rFonts w:ascii="Comic Sans MS" w:hAnsi="Comic Sans MS"/>
          <w:b/>
          <w:sz w:val="24"/>
          <w:szCs w:val="24"/>
          <w:u w:val="single"/>
        </w:rPr>
        <w:t>KİMSE BİR BAŞKASINDAN ÜSTÜN YA DA AŞAĞIDA DEĞİLDİR.</w:t>
      </w:r>
    </w:p>
    <w:p w:rsidR="00974D35" w:rsidRPr="009E0DE5" w:rsidRDefault="00974D35" w:rsidP="0007754C">
      <w:pPr>
        <w:pStyle w:val="NoSpacing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9E0DE5">
        <w:rPr>
          <w:rFonts w:ascii="Comic Sans MS" w:hAnsi="Comic Sans MS"/>
          <w:b/>
          <w:sz w:val="24"/>
          <w:szCs w:val="24"/>
          <w:u w:val="single"/>
        </w:rPr>
        <w:t>SADECE İNANIN VE ÇALIŞIN.</w:t>
      </w:r>
    </w:p>
    <w:p w:rsidR="00974D35" w:rsidRPr="009E0DE5" w:rsidRDefault="00974D35" w:rsidP="0007754C">
      <w:pPr>
        <w:pStyle w:val="NoSpacing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9E0DE5">
        <w:rPr>
          <w:rFonts w:ascii="Comic Sans MS" w:hAnsi="Comic Sans MS"/>
          <w:b/>
          <w:sz w:val="24"/>
          <w:szCs w:val="24"/>
          <w:u w:val="single"/>
        </w:rPr>
        <w:t>GERİSİ ZATEN KENDİSİ GELECEKTİR.</w:t>
      </w:r>
    </w:p>
    <w:p w:rsidR="00974D35" w:rsidRDefault="00974D35" w:rsidP="0007754C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Pr="0041766B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Hazırlayan: </w:t>
      </w:r>
      <w:r w:rsidRPr="0041766B">
        <w:rPr>
          <w:rFonts w:ascii="Comic Sans MS" w:hAnsi="Comic Sans MS"/>
          <w:sz w:val="24"/>
          <w:szCs w:val="24"/>
        </w:rPr>
        <w:t>Erdoğan Bulut</w:t>
      </w: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9E0DE5">
      <w:pPr>
        <w:pStyle w:val="NoSpacing"/>
        <w:rPr>
          <w:rFonts w:ascii="Comic Sans MS" w:hAnsi="Comic Sans MS"/>
          <w:sz w:val="24"/>
          <w:szCs w:val="24"/>
        </w:rPr>
      </w:pPr>
    </w:p>
    <w:p w:rsidR="00974D35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 xml:space="preserve">CEVAP ANAHTARI 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2-B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3-A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4-C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5-D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6-C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7-B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8-A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9-C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10-A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11-D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12-A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13-D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14-B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15-B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16-C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17-A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18-B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19-C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20-C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21-A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22-C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23-D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24-D</w:t>
      </w:r>
    </w:p>
    <w:p w:rsidR="00974D35" w:rsidRPr="0041766B" w:rsidRDefault="00974D35" w:rsidP="0041766B">
      <w:pPr>
        <w:pStyle w:val="NoSpacing"/>
        <w:rPr>
          <w:rFonts w:ascii="Comic Sans MS" w:hAnsi="Comic Sans MS"/>
          <w:sz w:val="24"/>
          <w:szCs w:val="24"/>
        </w:rPr>
      </w:pPr>
      <w:r w:rsidRPr="0041766B">
        <w:rPr>
          <w:rFonts w:ascii="Comic Sans MS" w:hAnsi="Comic Sans MS"/>
          <w:sz w:val="24"/>
          <w:szCs w:val="24"/>
        </w:rPr>
        <w:t>25-B</w:t>
      </w:r>
    </w:p>
    <w:sectPr w:rsidR="00974D35" w:rsidRPr="0041766B" w:rsidSect="001B4DD9">
      <w:type w:val="continuous"/>
      <w:pgSz w:w="11906" w:h="16838"/>
      <w:pgMar w:top="284" w:right="282" w:bottom="142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14AF"/>
    <w:multiLevelType w:val="hybridMultilevel"/>
    <w:tmpl w:val="4AACF546"/>
    <w:lvl w:ilvl="0" w:tplc="FEEAFB2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30BF51EE"/>
    <w:multiLevelType w:val="hybridMultilevel"/>
    <w:tmpl w:val="5A8890C0"/>
    <w:lvl w:ilvl="0" w:tplc="9F40E77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6A7F56"/>
    <w:multiLevelType w:val="hybridMultilevel"/>
    <w:tmpl w:val="41A84A12"/>
    <w:lvl w:ilvl="0" w:tplc="05C489D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3D11762"/>
    <w:multiLevelType w:val="hybridMultilevel"/>
    <w:tmpl w:val="439C130A"/>
    <w:lvl w:ilvl="0" w:tplc="A650EC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2944D4"/>
    <w:multiLevelType w:val="hybridMultilevel"/>
    <w:tmpl w:val="2DDEEF16"/>
    <w:lvl w:ilvl="0" w:tplc="A5DE9E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377D3B"/>
    <w:multiLevelType w:val="hybridMultilevel"/>
    <w:tmpl w:val="E6C6DB18"/>
    <w:lvl w:ilvl="0" w:tplc="0362415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39D"/>
    <w:rsid w:val="0001382D"/>
    <w:rsid w:val="000440EC"/>
    <w:rsid w:val="000607D6"/>
    <w:rsid w:val="0007754C"/>
    <w:rsid w:val="001349C4"/>
    <w:rsid w:val="00161F78"/>
    <w:rsid w:val="001B4DD9"/>
    <w:rsid w:val="001D6622"/>
    <w:rsid w:val="00210B13"/>
    <w:rsid w:val="002362D5"/>
    <w:rsid w:val="002456BB"/>
    <w:rsid w:val="0026439D"/>
    <w:rsid w:val="00286E44"/>
    <w:rsid w:val="002A260C"/>
    <w:rsid w:val="002E3190"/>
    <w:rsid w:val="00365CA0"/>
    <w:rsid w:val="003B768B"/>
    <w:rsid w:val="0041766B"/>
    <w:rsid w:val="00450664"/>
    <w:rsid w:val="00455340"/>
    <w:rsid w:val="004E191E"/>
    <w:rsid w:val="0052602C"/>
    <w:rsid w:val="005347A6"/>
    <w:rsid w:val="005A7904"/>
    <w:rsid w:val="005E14D1"/>
    <w:rsid w:val="00633AE0"/>
    <w:rsid w:val="00654F3E"/>
    <w:rsid w:val="006556BF"/>
    <w:rsid w:val="0066068D"/>
    <w:rsid w:val="006640E9"/>
    <w:rsid w:val="006C2CFD"/>
    <w:rsid w:val="006D482F"/>
    <w:rsid w:val="006E5E22"/>
    <w:rsid w:val="006F3E14"/>
    <w:rsid w:val="007A71B4"/>
    <w:rsid w:val="007D7D70"/>
    <w:rsid w:val="007E5638"/>
    <w:rsid w:val="007F62EB"/>
    <w:rsid w:val="00831B0E"/>
    <w:rsid w:val="008C6F1E"/>
    <w:rsid w:val="008D504A"/>
    <w:rsid w:val="008F3DE0"/>
    <w:rsid w:val="008F5AE6"/>
    <w:rsid w:val="00974D35"/>
    <w:rsid w:val="009A5AE6"/>
    <w:rsid w:val="009E0DE5"/>
    <w:rsid w:val="009E1CFB"/>
    <w:rsid w:val="00A01F82"/>
    <w:rsid w:val="00A976B1"/>
    <w:rsid w:val="00AC108C"/>
    <w:rsid w:val="00B124F0"/>
    <w:rsid w:val="00BC7F2A"/>
    <w:rsid w:val="00BD6C14"/>
    <w:rsid w:val="00BF694D"/>
    <w:rsid w:val="00C0005D"/>
    <w:rsid w:val="00C668A9"/>
    <w:rsid w:val="00CE40CF"/>
    <w:rsid w:val="00D1018D"/>
    <w:rsid w:val="00D130E3"/>
    <w:rsid w:val="00D55D62"/>
    <w:rsid w:val="00DC3C16"/>
    <w:rsid w:val="00DE4822"/>
    <w:rsid w:val="00ED49D2"/>
    <w:rsid w:val="00F57477"/>
    <w:rsid w:val="00FC5243"/>
    <w:rsid w:val="00FE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0E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6439D"/>
  </w:style>
  <w:style w:type="paragraph" w:styleId="BalloonText">
    <w:name w:val="Balloon Text"/>
    <w:basedOn w:val="Normal"/>
    <w:link w:val="BalloonTextChar"/>
    <w:uiPriority w:val="99"/>
    <w:semiHidden/>
    <w:rsid w:val="0065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6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556B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F694D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F694D"/>
    <w:rPr>
      <w:rFonts w:eastAsia="Times New Roman" w:cs="Times New Roman"/>
      <w:lang w:eastAsia="en-US"/>
    </w:rPr>
  </w:style>
  <w:style w:type="character" w:customStyle="1" w:styleId="CharStyle3">
    <w:name w:val="CharStyle3"/>
    <w:basedOn w:val="DefaultParagraphFont"/>
    <w:uiPriority w:val="99"/>
    <w:rsid w:val="008D504A"/>
    <w:rPr>
      <w:rFonts w:ascii="Arial" w:hAnsi="Arial" w:cs="Arial"/>
      <w:sz w:val="30"/>
      <w:szCs w:val="30"/>
    </w:rPr>
  </w:style>
  <w:style w:type="character" w:customStyle="1" w:styleId="CharStyle0">
    <w:name w:val="CharStyle0"/>
    <w:basedOn w:val="DefaultParagraphFont"/>
    <w:uiPriority w:val="99"/>
    <w:rsid w:val="008D504A"/>
    <w:rPr>
      <w:rFonts w:ascii="Franklin Gothic Medium" w:hAnsi="Franklin Gothic Medium" w:cs="Franklin Gothic Medium"/>
      <w:b/>
      <w:bCs/>
      <w:sz w:val="32"/>
      <w:szCs w:val="32"/>
    </w:rPr>
  </w:style>
  <w:style w:type="paragraph" w:customStyle="1" w:styleId="Style3">
    <w:name w:val="Style3"/>
    <w:basedOn w:val="Normal"/>
    <w:uiPriority w:val="99"/>
    <w:rsid w:val="008D504A"/>
    <w:pPr>
      <w:spacing w:after="0" w:line="360" w:lineRule="exact"/>
    </w:pPr>
    <w:rPr>
      <w:rFonts w:ascii="Arial" w:hAnsi="Arial" w:cs="Arial"/>
      <w:sz w:val="20"/>
      <w:szCs w:val="20"/>
    </w:rPr>
  </w:style>
  <w:style w:type="paragraph" w:customStyle="1" w:styleId="Style6">
    <w:name w:val="Style6"/>
    <w:basedOn w:val="Normal"/>
    <w:uiPriority w:val="99"/>
    <w:rsid w:val="008D504A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harStyle5">
    <w:name w:val="CharStyle5"/>
    <w:basedOn w:val="DefaultParagraphFont"/>
    <w:uiPriority w:val="99"/>
    <w:rsid w:val="008D504A"/>
    <w:rPr>
      <w:rFonts w:ascii="Arial" w:hAnsi="Arial" w:cs="Arial"/>
      <w:spacing w:val="-20"/>
      <w:sz w:val="32"/>
      <w:szCs w:val="32"/>
    </w:rPr>
  </w:style>
  <w:style w:type="character" w:customStyle="1" w:styleId="CharStyle6">
    <w:name w:val="CharStyle6"/>
    <w:basedOn w:val="DefaultParagraphFont"/>
    <w:uiPriority w:val="99"/>
    <w:rsid w:val="008D504A"/>
    <w:rPr>
      <w:rFonts w:ascii="Arial" w:hAnsi="Arial" w:cs="Arial"/>
      <w:b/>
      <w:bCs/>
      <w:sz w:val="30"/>
      <w:szCs w:val="30"/>
    </w:rPr>
  </w:style>
  <w:style w:type="paragraph" w:customStyle="1" w:styleId="Style7">
    <w:name w:val="Style7"/>
    <w:basedOn w:val="Normal"/>
    <w:uiPriority w:val="99"/>
    <w:rsid w:val="008D504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161F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161F78"/>
    <w:pPr>
      <w:spacing w:line="201" w:lineRule="atLeast"/>
    </w:pPr>
    <w:rPr>
      <w:color w:val="auto"/>
    </w:rPr>
  </w:style>
  <w:style w:type="character" w:styleId="PlaceholderText">
    <w:name w:val="Placeholder Text"/>
    <w:basedOn w:val="DefaultParagraphFont"/>
    <w:uiPriority w:val="99"/>
    <w:semiHidden/>
    <w:rsid w:val="00FC5243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4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1257</Words>
  <Characters>7167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FEN BİLİMLERİ DENEMESİ</dc:title>
  <dc:subject/>
  <dc:creator>erdoğan bulut</dc:creator>
  <cp:keywords/>
  <dc:description/>
  <cp:lastModifiedBy>fatih</cp:lastModifiedBy>
  <cp:revision>2</cp:revision>
  <dcterms:created xsi:type="dcterms:W3CDTF">2016-03-01T15:11:00Z</dcterms:created>
  <dcterms:modified xsi:type="dcterms:W3CDTF">2016-03-01T15:11:00Z</dcterms:modified>
</cp:coreProperties>
</file>